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0500F57"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r w:rsidRPr="00497738">
              <w:t>V</w:t>
            </w:r>
            <w:bookmarkStart w:id="3" w:name="specVersion"/>
            <w:r w:rsidR="00497738" w:rsidRPr="00497738">
              <w:t>0</w:t>
            </w:r>
            <w:r w:rsidRPr="00497738">
              <w:t>.</w:t>
            </w:r>
            <w:r w:rsidR="007D6912">
              <w:t>1</w:t>
            </w:r>
            <w:r w:rsidRPr="00497738">
              <w:t>.</w:t>
            </w:r>
            <w:bookmarkEnd w:id="3"/>
            <w:r w:rsidR="007D6912">
              <w:t>0</w:t>
            </w:r>
            <w:r w:rsidR="007D6912" w:rsidRPr="00497738">
              <w:t xml:space="preserve"> </w:t>
            </w:r>
            <w:r w:rsidRPr="00497738">
              <w:rPr>
                <w:sz w:val="32"/>
              </w:rPr>
              <w:t>(</w:t>
            </w:r>
            <w:bookmarkStart w:id="4" w:name="issueDate"/>
            <w:r w:rsidR="00497738" w:rsidRPr="00497738">
              <w:rPr>
                <w:sz w:val="32"/>
              </w:rPr>
              <w:t>2025</w:t>
            </w:r>
            <w:r w:rsidRPr="00497738">
              <w:rPr>
                <w:sz w:val="32"/>
              </w:rPr>
              <w:t>-</w:t>
            </w:r>
            <w:bookmarkEnd w:id="4"/>
            <w:r w:rsidR="007D6912">
              <w:rPr>
                <w:sz w:val="32"/>
              </w:rPr>
              <w:t>11</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6.5pt" o:ole="">
                  <v:imagedata r:id="rId9" o:title=""/>
                </v:shape>
                <o:OLEObject Type="Embed" ProgID="Word.Picture.8" ShapeID="_x0000_i1025" DrawAspect="Content" ObjectID="_182583277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83277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0F07438" w14:textId="5B8BB1C7" w:rsidR="009D6277" w:rsidRDefault="009D627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"1-2" </w:instrText>
      </w:r>
      <w:r>
        <w:fldChar w:fldCharType="separate"/>
      </w:r>
      <w:r>
        <w:rPr>
          <w:noProof/>
        </w:rPr>
        <w:t>Foreword</w:t>
      </w:r>
      <w:r>
        <w:rPr>
          <w:noProof/>
        </w:rPr>
        <w:tab/>
      </w:r>
      <w:r>
        <w:rPr>
          <w:noProof/>
        </w:rPr>
        <w:fldChar w:fldCharType="begin"/>
      </w:r>
      <w:r>
        <w:rPr>
          <w:noProof/>
        </w:rPr>
        <w:instrText xml:space="preserve"> PAGEREF _Toc214977229 \h </w:instrText>
      </w:r>
      <w:r>
        <w:rPr>
          <w:noProof/>
        </w:rPr>
      </w:r>
      <w:r>
        <w:rPr>
          <w:noProof/>
        </w:rPr>
        <w:fldChar w:fldCharType="separate"/>
      </w:r>
      <w:r>
        <w:rPr>
          <w:noProof/>
        </w:rPr>
        <w:t>4</w:t>
      </w:r>
      <w:r>
        <w:rPr>
          <w:noProof/>
        </w:rPr>
        <w:fldChar w:fldCharType="end"/>
      </w:r>
    </w:p>
    <w:p w14:paraId="33A779F0" w14:textId="4E939527" w:rsidR="009D6277" w:rsidRDefault="009D627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_Toc214977230 \h </w:instrText>
      </w:r>
      <w:r>
        <w:rPr>
          <w:noProof/>
        </w:rPr>
      </w:r>
      <w:r>
        <w:rPr>
          <w:noProof/>
        </w:rPr>
        <w:fldChar w:fldCharType="separate"/>
      </w:r>
      <w:r>
        <w:rPr>
          <w:noProof/>
        </w:rPr>
        <w:t>6</w:t>
      </w:r>
      <w:r>
        <w:rPr>
          <w:noProof/>
        </w:rPr>
        <w:fldChar w:fldCharType="end"/>
      </w:r>
    </w:p>
    <w:p w14:paraId="3AFDADC0" w14:textId="41296B4A" w:rsidR="009D6277" w:rsidRDefault="009D627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_Toc214977231 \h </w:instrText>
      </w:r>
      <w:r>
        <w:rPr>
          <w:noProof/>
        </w:rPr>
      </w:r>
      <w:r>
        <w:rPr>
          <w:noProof/>
        </w:rPr>
        <w:fldChar w:fldCharType="separate"/>
      </w:r>
      <w:r>
        <w:rPr>
          <w:noProof/>
        </w:rPr>
        <w:t>6</w:t>
      </w:r>
      <w:r>
        <w:rPr>
          <w:noProof/>
        </w:rPr>
        <w:fldChar w:fldCharType="end"/>
      </w:r>
    </w:p>
    <w:p w14:paraId="30FF761E" w14:textId="6567B460" w:rsidR="009D6277" w:rsidRDefault="009D627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_Toc214977232 \h </w:instrText>
      </w:r>
      <w:r>
        <w:rPr>
          <w:noProof/>
        </w:rPr>
      </w:r>
      <w:r>
        <w:rPr>
          <w:noProof/>
        </w:rPr>
        <w:fldChar w:fldCharType="separate"/>
      </w:r>
      <w:r>
        <w:rPr>
          <w:noProof/>
        </w:rPr>
        <w:t>6</w:t>
      </w:r>
      <w:r>
        <w:rPr>
          <w:noProof/>
        </w:rPr>
        <w:fldChar w:fldCharType="end"/>
      </w:r>
    </w:p>
    <w:p w14:paraId="53632ECB" w14:textId="224E9534" w:rsidR="009D6277" w:rsidRDefault="009D627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_Toc214977233 \h </w:instrText>
      </w:r>
      <w:r>
        <w:rPr>
          <w:noProof/>
        </w:rPr>
      </w:r>
      <w:r>
        <w:rPr>
          <w:noProof/>
        </w:rPr>
        <w:fldChar w:fldCharType="separate"/>
      </w:r>
      <w:r>
        <w:rPr>
          <w:noProof/>
        </w:rPr>
        <w:t>6</w:t>
      </w:r>
      <w:r>
        <w:rPr>
          <w:noProof/>
        </w:rPr>
        <w:fldChar w:fldCharType="end"/>
      </w:r>
    </w:p>
    <w:p w14:paraId="1F07100B" w14:textId="309C7EA2" w:rsidR="009D6277" w:rsidRDefault="009D627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_Toc214977234 \h </w:instrText>
      </w:r>
      <w:r>
        <w:rPr>
          <w:noProof/>
        </w:rPr>
      </w:r>
      <w:r>
        <w:rPr>
          <w:noProof/>
        </w:rPr>
        <w:fldChar w:fldCharType="separate"/>
      </w:r>
      <w:r>
        <w:rPr>
          <w:noProof/>
        </w:rPr>
        <w:t>7</w:t>
      </w:r>
      <w:r>
        <w:rPr>
          <w:noProof/>
        </w:rPr>
        <w:fldChar w:fldCharType="end"/>
      </w:r>
    </w:p>
    <w:p w14:paraId="6CFF37DB" w14:textId="5E56348E" w:rsidR="009D6277" w:rsidRDefault="009D627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_Toc214977235 \h </w:instrText>
      </w:r>
      <w:r>
        <w:rPr>
          <w:noProof/>
        </w:rPr>
      </w:r>
      <w:r>
        <w:rPr>
          <w:noProof/>
        </w:rPr>
        <w:fldChar w:fldCharType="separate"/>
      </w:r>
      <w:r>
        <w:rPr>
          <w:noProof/>
        </w:rPr>
        <w:t>9</w:t>
      </w:r>
      <w:r>
        <w:rPr>
          <w:noProof/>
        </w:rPr>
        <w:fldChar w:fldCharType="end"/>
      </w:r>
    </w:p>
    <w:p w14:paraId="160EBFCD" w14:textId="59E07373" w:rsidR="009D6277" w:rsidRDefault="009D627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27390">
        <w:rPr>
          <w:rFonts w:cs="v4.2.0"/>
          <w:noProof/>
        </w:rPr>
        <w:t>General conducted test conditions and declarations</w:t>
      </w:r>
      <w:r>
        <w:rPr>
          <w:noProof/>
        </w:rPr>
        <w:tab/>
      </w:r>
      <w:r>
        <w:rPr>
          <w:noProof/>
        </w:rPr>
        <w:fldChar w:fldCharType="begin"/>
      </w:r>
      <w:r>
        <w:rPr>
          <w:noProof/>
        </w:rPr>
        <w:instrText xml:space="preserve"> PAGEREF _Toc214977236 \h </w:instrText>
      </w:r>
      <w:r>
        <w:rPr>
          <w:noProof/>
        </w:rPr>
      </w:r>
      <w:r>
        <w:rPr>
          <w:noProof/>
        </w:rPr>
        <w:fldChar w:fldCharType="separate"/>
      </w:r>
      <w:r>
        <w:rPr>
          <w:noProof/>
        </w:rPr>
        <w:t>9</w:t>
      </w:r>
      <w:r>
        <w:rPr>
          <w:noProof/>
        </w:rPr>
        <w:fldChar w:fldCharType="end"/>
      </w:r>
    </w:p>
    <w:p w14:paraId="4EE0DD09" w14:textId="10EC94CF" w:rsidR="009D6277" w:rsidRDefault="009D627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_Toc214977237 \h </w:instrText>
      </w:r>
      <w:r>
        <w:rPr>
          <w:noProof/>
        </w:rPr>
      </w:r>
      <w:r>
        <w:rPr>
          <w:noProof/>
        </w:rPr>
        <w:fldChar w:fldCharType="separate"/>
      </w:r>
      <w:r>
        <w:rPr>
          <w:noProof/>
        </w:rPr>
        <w:t>9</w:t>
      </w:r>
      <w:r>
        <w:rPr>
          <w:noProof/>
        </w:rPr>
        <w:fldChar w:fldCharType="end"/>
      </w:r>
    </w:p>
    <w:p w14:paraId="238C79A3" w14:textId="077A47EF" w:rsidR="009D6277" w:rsidRDefault="009D627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_Toc214977238 \h </w:instrText>
      </w:r>
      <w:r>
        <w:rPr>
          <w:noProof/>
        </w:rPr>
      </w:r>
      <w:r>
        <w:rPr>
          <w:noProof/>
        </w:rPr>
        <w:fldChar w:fldCharType="separate"/>
      </w:r>
      <w:r>
        <w:rPr>
          <w:noProof/>
        </w:rPr>
        <w:t>15</w:t>
      </w:r>
      <w:r>
        <w:rPr>
          <w:noProof/>
        </w:rPr>
        <w:fldChar w:fldCharType="end"/>
      </w:r>
    </w:p>
    <w:p w14:paraId="5F23341C" w14:textId="78BA5B73" w:rsidR="009D6277" w:rsidRDefault="009D627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sidRPr="00B27390">
        <w:rPr>
          <w:rFonts w:cs="v4.2.0"/>
          <w:noProof/>
        </w:rPr>
        <w:t>BS configurations</w:t>
      </w:r>
      <w:r>
        <w:rPr>
          <w:noProof/>
        </w:rPr>
        <w:tab/>
      </w:r>
      <w:r>
        <w:rPr>
          <w:noProof/>
        </w:rPr>
        <w:fldChar w:fldCharType="begin"/>
      </w:r>
      <w:r>
        <w:rPr>
          <w:noProof/>
        </w:rPr>
        <w:instrText xml:space="preserve"> PAGEREF _Toc214977239 \h </w:instrText>
      </w:r>
      <w:r>
        <w:rPr>
          <w:noProof/>
        </w:rPr>
      </w:r>
      <w:r>
        <w:rPr>
          <w:noProof/>
        </w:rPr>
        <w:fldChar w:fldCharType="separate"/>
      </w:r>
      <w:r>
        <w:rPr>
          <w:noProof/>
        </w:rPr>
        <w:t>17</w:t>
      </w:r>
      <w:r>
        <w:rPr>
          <w:noProof/>
        </w:rPr>
        <w:fldChar w:fldCharType="end"/>
      </w:r>
    </w:p>
    <w:p w14:paraId="64930477" w14:textId="27EA8FF5" w:rsidR="009D6277" w:rsidRDefault="009D6277">
      <w:pPr>
        <w:pStyle w:val="TOC2"/>
        <w:rPr>
          <w:rFonts w:asciiTheme="minorHAnsi" w:eastAsiaTheme="minorEastAsia" w:hAnsiTheme="minorHAnsi" w:cstheme="minorBidi"/>
          <w:noProof/>
          <w:kern w:val="2"/>
          <w:sz w:val="21"/>
          <w:szCs w:val="22"/>
          <w:lang w:val="en-US" w:eastAsia="zh-CN"/>
        </w:rPr>
      </w:pPr>
      <w:r w:rsidRPr="00B27390">
        <w:rPr>
          <w:rFonts w:cs="v4.2.0"/>
          <w:noProof/>
        </w:rPr>
        <w:t>4.4</w:t>
      </w:r>
      <w:r>
        <w:rPr>
          <w:rFonts w:asciiTheme="minorHAnsi" w:eastAsiaTheme="minorEastAsia" w:hAnsiTheme="minorHAnsi" w:cstheme="minorBidi"/>
          <w:noProof/>
          <w:kern w:val="2"/>
          <w:sz w:val="21"/>
          <w:szCs w:val="22"/>
          <w:lang w:val="en-US" w:eastAsia="zh-CN"/>
        </w:rPr>
        <w:tab/>
      </w:r>
      <w:r w:rsidRPr="00B27390">
        <w:rPr>
          <w:rFonts w:cs="v4.2.0"/>
          <w:noProof/>
        </w:rPr>
        <w:t>Manufacturer declarations</w:t>
      </w:r>
      <w:r>
        <w:rPr>
          <w:noProof/>
        </w:rPr>
        <w:tab/>
      </w:r>
      <w:r>
        <w:rPr>
          <w:noProof/>
        </w:rPr>
        <w:fldChar w:fldCharType="begin"/>
      </w:r>
      <w:r>
        <w:rPr>
          <w:noProof/>
        </w:rPr>
        <w:instrText xml:space="preserve"> PAGEREF _Toc214977240 \h </w:instrText>
      </w:r>
      <w:r>
        <w:rPr>
          <w:noProof/>
        </w:rPr>
      </w:r>
      <w:r>
        <w:rPr>
          <w:noProof/>
        </w:rPr>
        <w:fldChar w:fldCharType="separate"/>
      </w:r>
      <w:r>
        <w:rPr>
          <w:noProof/>
        </w:rPr>
        <w:t>19</w:t>
      </w:r>
      <w:r>
        <w:rPr>
          <w:noProof/>
        </w:rPr>
        <w:fldChar w:fldCharType="end"/>
      </w:r>
    </w:p>
    <w:p w14:paraId="771F3174" w14:textId="4C78257C" w:rsidR="009D6277" w:rsidRDefault="009D6277">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configurations</w:t>
      </w:r>
      <w:r>
        <w:rPr>
          <w:noProof/>
        </w:rPr>
        <w:tab/>
      </w:r>
      <w:r>
        <w:rPr>
          <w:noProof/>
        </w:rPr>
        <w:fldChar w:fldCharType="begin"/>
      </w:r>
      <w:r>
        <w:rPr>
          <w:noProof/>
        </w:rPr>
        <w:instrText xml:space="preserve"> PAGEREF _Toc214977241 \h </w:instrText>
      </w:r>
      <w:r>
        <w:rPr>
          <w:noProof/>
        </w:rPr>
      </w:r>
      <w:r>
        <w:rPr>
          <w:noProof/>
        </w:rPr>
        <w:fldChar w:fldCharType="separate"/>
      </w:r>
      <w:r>
        <w:rPr>
          <w:noProof/>
        </w:rPr>
        <w:t>22</w:t>
      </w:r>
      <w:r>
        <w:rPr>
          <w:noProof/>
        </w:rPr>
        <w:fldChar w:fldCharType="end"/>
      </w:r>
    </w:p>
    <w:p w14:paraId="02B92262" w14:textId="7E51FC36" w:rsidR="009D6277" w:rsidRDefault="009D6277">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Applicability of requirements</w:t>
      </w:r>
      <w:r>
        <w:rPr>
          <w:noProof/>
        </w:rPr>
        <w:tab/>
      </w:r>
      <w:r>
        <w:rPr>
          <w:noProof/>
        </w:rPr>
        <w:fldChar w:fldCharType="begin"/>
      </w:r>
      <w:r>
        <w:rPr>
          <w:noProof/>
        </w:rPr>
        <w:instrText xml:space="preserve"> PAGEREF _Toc214977242 \h </w:instrText>
      </w:r>
      <w:r>
        <w:rPr>
          <w:noProof/>
        </w:rPr>
      </w:r>
      <w:r>
        <w:rPr>
          <w:noProof/>
        </w:rPr>
        <w:fldChar w:fldCharType="separate"/>
      </w:r>
      <w:r>
        <w:rPr>
          <w:noProof/>
        </w:rPr>
        <w:t>23</w:t>
      </w:r>
      <w:r>
        <w:rPr>
          <w:noProof/>
        </w:rPr>
        <w:fldChar w:fldCharType="end"/>
      </w:r>
    </w:p>
    <w:p w14:paraId="1368CB2B" w14:textId="30274522" w:rsidR="009D6277" w:rsidRDefault="009D6277">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RF channels and test models</w:t>
      </w:r>
      <w:r>
        <w:rPr>
          <w:noProof/>
        </w:rPr>
        <w:tab/>
      </w:r>
      <w:r>
        <w:rPr>
          <w:noProof/>
        </w:rPr>
        <w:fldChar w:fldCharType="begin"/>
      </w:r>
      <w:r>
        <w:rPr>
          <w:noProof/>
        </w:rPr>
        <w:instrText xml:space="preserve"> PAGEREF _Toc214977243 \h </w:instrText>
      </w:r>
      <w:r>
        <w:rPr>
          <w:noProof/>
        </w:rPr>
      </w:r>
      <w:r>
        <w:rPr>
          <w:noProof/>
        </w:rPr>
        <w:fldChar w:fldCharType="separate"/>
      </w:r>
      <w:r>
        <w:rPr>
          <w:noProof/>
        </w:rPr>
        <w:t>24</w:t>
      </w:r>
      <w:r>
        <w:rPr>
          <w:noProof/>
        </w:rPr>
        <w:fldChar w:fldCharType="end"/>
      </w:r>
    </w:p>
    <w:p w14:paraId="3646E1A1" w14:textId="15697ED2" w:rsidR="009D6277" w:rsidRDefault="009D6277">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_Toc214977244 \h </w:instrText>
      </w:r>
      <w:r>
        <w:rPr>
          <w:noProof/>
        </w:rPr>
      </w:r>
      <w:r>
        <w:rPr>
          <w:noProof/>
        </w:rPr>
        <w:fldChar w:fldCharType="separate"/>
      </w:r>
      <w:r>
        <w:rPr>
          <w:noProof/>
        </w:rPr>
        <w:t>25</w:t>
      </w:r>
      <w:r>
        <w:rPr>
          <w:noProof/>
        </w:rPr>
        <w:fldChar w:fldCharType="end"/>
      </w:r>
    </w:p>
    <w:p w14:paraId="584AA006" w14:textId="2D314812" w:rsidR="009D6277" w:rsidRDefault="009D627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_Toc214977245 \h </w:instrText>
      </w:r>
      <w:r>
        <w:rPr>
          <w:noProof/>
        </w:rPr>
      </w:r>
      <w:r>
        <w:rPr>
          <w:noProof/>
        </w:rPr>
        <w:fldChar w:fldCharType="separate"/>
      </w:r>
      <w:r>
        <w:rPr>
          <w:noProof/>
        </w:rPr>
        <w:t>26</w:t>
      </w:r>
      <w:r>
        <w:rPr>
          <w:noProof/>
        </w:rPr>
        <w:fldChar w:fldCharType="end"/>
      </w:r>
    </w:p>
    <w:p w14:paraId="41E9EB68" w14:textId="32292279" w:rsidR="009D6277" w:rsidRDefault="009D627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_Toc214977246 \h </w:instrText>
      </w:r>
      <w:r>
        <w:rPr>
          <w:noProof/>
        </w:rPr>
      </w:r>
      <w:r>
        <w:rPr>
          <w:noProof/>
        </w:rPr>
        <w:fldChar w:fldCharType="separate"/>
      </w:r>
      <w:r>
        <w:rPr>
          <w:noProof/>
        </w:rPr>
        <w:t>27</w:t>
      </w:r>
      <w:r>
        <w:rPr>
          <w:noProof/>
        </w:rPr>
        <w:fldChar w:fldCharType="end"/>
      </w:r>
    </w:p>
    <w:p w14:paraId="45F8DDD5" w14:textId="1B7D2342" w:rsidR="009D6277" w:rsidRDefault="009D627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_Toc214977247 \h </w:instrText>
      </w:r>
      <w:r>
        <w:rPr>
          <w:noProof/>
        </w:rPr>
      </w:r>
      <w:r>
        <w:rPr>
          <w:noProof/>
        </w:rPr>
        <w:fldChar w:fldCharType="separate"/>
      </w:r>
      <w:r>
        <w:rPr>
          <w:noProof/>
        </w:rPr>
        <w:t>27</w:t>
      </w:r>
      <w:r>
        <w:rPr>
          <w:noProof/>
        </w:rPr>
        <w:fldChar w:fldCharType="end"/>
      </w:r>
    </w:p>
    <w:p w14:paraId="7763012D" w14:textId="2BA5C671" w:rsidR="009D6277" w:rsidRDefault="009D6277">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_Toc214977248 \h </w:instrText>
      </w:r>
      <w:r>
        <w:rPr>
          <w:noProof/>
        </w:rPr>
      </w:r>
      <w:r>
        <w:rPr>
          <w:noProof/>
        </w:rPr>
        <w:fldChar w:fldCharType="separate"/>
      </w:r>
      <w:r>
        <w:rPr>
          <w:noProof/>
        </w:rPr>
        <w:t>27</w:t>
      </w:r>
      <w:r>
        <w:rPr>
          <w:noProof/>
        </w:rPr>
        <w:fldChar w:fldCharType="end"/>
      </w:r>
    </w:p>
    <w:p w14:paraId="2C312285" w14:textId="12C08342" w:rsidR="009D6277" w:rsidRDefault="009D6277">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_Toc214977249 \h </w:instrText>
      </w:r>
      <w:r>
        <w:rPr>
          <w:noProof/>
        </w:rPr>
      </w:r>
      <w:r>
        <w:rPr>
          <w:noProof/>
        </w:rPr>
        <w:fldChar w:fldCharType="separate"/>
      </w:r>
      <w:r>
        <w:rPr>
          <w:noProof/>
        </w:rPr>
        <w:t>28</w:t>
      </w:r>
      <w:r>
        <w:rPr>
          <w:noProof/>
        </w:rPr>
        <w:fldChar w:fldCharType="end"/>
      </w:r>
    </w:p>
    <w:p w14:paraId="740615DD" w14:textId="7BD213DC" w:rsidR="009D6277" w:rsidRDefault="009D6277">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_Toc214977250 \h </w:instrText>
      </w:r>
      <w:r>
        <w:rPr>
          <w:noProof/>
        </w:rPr>
      </w:r>
      <w:r>
        <w:rPr>
          <w:noProof/>
        </w:rPr>
        <w:fldChar w:fldCharType="separate"/>
      </w:r>
      <w:r>
        <w:rPr>
          <w:noProof/>
        </w:rPr>
        <w:t>30</w:t>
      </w:r>
      <w:r>
        <w:rPr>
          <w:noProof/>
        </w:rPr>
        <w:fldChar w:fldCharType="end"/>
      </w:r>
    </w:p>
    <w:p w14:paraId="2881BF6A" w14:textId="3F2DF8AA" w:rsidR="009D6277" w:rsidRDefault="009D6277">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_Toc214977251 \h </w:instrText>
      </w:r>
      <w:r>
        <w:rPr>
          <w:noProof/>
        </w:rPr>
      </w:r>
      <w:r>
        <w:rPr>
          <w:noProof/>
        </w:rPr>
        <w:fldChar w:fldCharType="separate"/>
      </w:r>
      <w:r>
        <w:rPr>
          <w:noProof/>
        </w:rPr>
        <w:t>32</w:t>
      </w:r>
      <w:r>
        <w:rPr>
          <w:noProof/>
        </w:rPr>
        <w:fldChar w:fldCharType="end"/>
      </w:r>
    </w:p>
    <w:p w14:paraId="1499105D" w14:textId="21AEAB98" w:rsidR="009D6277" w:rsidRDefault="009D6277">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_Toc214977252 \h </w:instrText>
      </w:r>
      <w:r>
        <w:rPr>
          <w:noProof/>
        </w:rPr>
      </w:r>
      <w:r>
        <w:rPr>
          <w:noProof/>
        </w:rPr>
        <w:fldChar w:fldCharType="separate"/>
      </w:r>
      <w:r>
        <w:rPr>
          <w:noProof/>
        </w:rPr>
        <w:t>53</w:t>
      </w:r>
      <w:r>
        <w:rPr>
          <w:noProof/>
        </w:rPr>
        <w:fldChar w:fldCharType="end"/>
      </w:r>
    </w:p>
    <w:p w14:paraId="4F1584DE" w14:textId="194E7F8F" w:rsidR="009D6277" w:rsidRDefault="009D6277">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_Toc214977253 \h </w:instrText>
      </w:r>
      <w:r>
        <w:rPr>
          <w:noProof/>
        </w:rPr>
      </w:r>
      <w:r>
        <w:rPr>
          <w:noProof/>
        </w:rPr>
        <w:fldChar w:fldCharType="separate"/>
      </w:r>
      <w:r>
        <w:rPr>
          <w:noProof/>
        </w:rPr>
        <w:t>53</w:t>
      </w:r>
      <w:r>
        <w:rPr>
          <w:noProof/>
        </w:rPr>
        <w:fldChar w:fldCharType="end"/>
      </w:r>
    </w:p>
    <w:p w14:paraId="079724A0" w14:textId="0DE0EE2B" w:rsidR="009D6277" w:rsidRDefault="009D6277">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_Toc214977254 \h </w:instrText>
      </w:r>
      <w:r>
        <w:rPr>
          <w:noProof/>
        </w:rPr>
      </w:r>
      <w:r>
        <w:rPr>
          <w:noProof/>
        </w:rPr>
        <w:fldChar w:fldCharType="separate"/>
      </w:r>
      <w:r>
        <w:rPr>
          <w:noProof/>
        </w:rPr>
        <w:t>53</w:t>
      </w:r>
      <w:r>
        <w:rPr>
          <w:noProof/>
        </w:rPr>
        <w:fldChar w:fldCharType="end"/>
      </w:r>
    </w:p>
    <w:p w14:paraId="4C64B7C9" w14:textId="3B124BEF" w:rsidR="009D6277" w:rsidRDefault="009D6277">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_Toc214977255 \h </w:instrText>
      </w:r>
      <w:r>
        <w:rPr>
          <w:noProof/>
        </w:rPr>
      </w:r>
      <w:r>
        <w:rPr>
          <w:noProof/>
        </w:rPr>
        <w:fldChar w:fldCharType="separate"/>
      </w:r>
      <w:r>
        <w:rPr>
          <w:noProof/>
        </w:rPr>
        <w:t>55</w:t>
      </w:r>
      <w:r>
        <w:rPr>
          <w:noProof/>
        </w:rPr>
        <w:fldChar w:fldCharType="end"/>
      </w:r>
    </w:p>
    <w:p w14:paraId="4EEB738F" w14:textId="08BA696B" w:rsidR="009D6277" w:rsidRDefault="009D6277">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_Toc214977256 \h </w:instrText>
      </w:r>
      <w:r>
        <w:rPr>
          <w:noProof/>
        </w:rPr>
      </w:r>
      <w:r>
        <w:rPr>
          <w:noProof/>
        </w:rPr>
        <w:fldChar w:fldCharType="separate"/>
      </w:r>
      <w:r>
        <w:rPr>
          <w:noProof/>
        </w:rPr>
        <w:t>57</w:t>
      </w:r>
      <w:r>
        <w:rPr>
          <w:noProof/>
        </w:rPr>
        <w:fldChar w:fldCharType="end"/>
      </w:r>
    </w:p>
    <w:p w14:paraId="39BD111D" w14:textId="37658818" w:rsidR="009D6277" w:rsidRDefault="009D6277">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_Toc214977257 \h </w:instrText>
      </w:r>
      <w:r>
        <w:rPr>
          <w:noProof/>
        </w:rPr>
      </w:r>
      <w:r>
        <w:rPr>
          <w:noProof/>
        </w:rPr>
        <w:fldChar w:fldCharType="separate"/>
      </w:r>
      <w:r>
        <w:rPr>
          <w:noProof/>
        </w:rPr>
        <w:t>59</w:t>
      </w:r>
      <w:r>
        <w:rPr>
          <w:noProof/>
        </w:rPr>
        <w:fldChar w:fldCharType="end"/>
      </w:r>
    </w:p>
    <w:p w14:paraId="2546490C" w14:textId="2092C944" w:rsidR="009D6277" w:rsidRDefault="009D6277">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_Toc214977258 \h </w:instrText>
      </w:r>
      <w:r>
        <w:rPr>
          <w:noProof/>
        </w:rPr>
      </w:r>
      <w:r>
        <w:rPr>
          <w:noProof/>
        </w:rPr>
        <w:fldChar w:fldCharType="separate"/>
      </w:r>
      <w:r>
        <w:rPr>
          <w:noProof/>
        </w:rPr>
        <w:t>60</w:t>
      </w:r>
      <w:r>
        <w:rPr>
          <w:noProof/>
        </w:rPr>
        <w:fldChar w:fldCharType="end"/>
      </w:r>
    </w:p>
    <w:p w14:paraId="146D1E17" w14:textId="0C7DC680" w:rsidR="009D6277" w:rsidRDefault="009D6277">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_Toc214977259 \h </w:instrText>
      </w:r>
      <w:r>
        <w:rPr>
          <w:noProof/>
        </w:rPr>
      </w:r>
      <w:r>
        <w:rPr>
          <w:noProof/>
        </w:rPr>
        <w:fldChar w:fldCharType="separate"/>
      </w:r>
      <w:r>
        <w:rPr>
          <w:noProof/>
        </w:rPr>
        <w:t>61</w:t>
      </w:r>
      <w:r>
        <w:rPr>
          <w:noProof/>
        </w:rPr>
        <w:fldChar w:fldCharType="end"/>
      </w:r>
    </w:p>
    <w:p w14:paraId="39280BD5" w14:textId="24F26DA0" w:rsidR="009D6277" w:rsidRDefault="009D6277">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_Toc214977260 \h </w:instrText>
      </w:r>
      <w:r>
        <w:rPr>
          <w:noProof/>
        </w:rPr>
      </w:r>
      <w:r>
        <w:rPr>
          <w:noProof/>
        </w:rPr>
        <w:fldChar w:fldCharType="separate"/>
      </w:r>
      <w:r>
        <w:rPr>
          <w:noProof/>
        </w:rPr>
        <w:t>61</w:t>
      </w:r>
      <w:r>
        <w:rPr>
          <w:noProof/>
        </w:rPr>
        <w:fldChar w:fldCharType="end"/>
      </w:r>
    </w:p>
    <w:p w14:paraId="505ABC0D" w14:textId="5A08DA01" w:rsidR="009D6277" w:rsidRDefault="009D6277">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_Toc214977261 \h </w:instrText>
      </w:r>
      <w:r>
        <w:rPr>
          <w:noProof/>
        </w:rPr>
      </w:r>
      <w:r>
        <w:rPr>
          <w:noProof/>
        </w:rPr>
        <w:fldChar w:fldCharType="separate"/>
      </w:r>
      <w:r>
        <w:rPr>
          <w:noProof/>
        </w:rPr>
        <w:t>61</w:t>
      </w:r>
      <w:r>
        <w:rPr>
          <w:noProof/>
        </w:rPr>
        <w:fldChar w:fldCharType="end"/>
      </w:r>
    </w:p>
    <w:p w14:paraId="43ED181D" w14:textId="2AE9E3C4" w:rsidR="009D6277" w:rsidRDefault="009D6277">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_Toc214977262 \h </w:instrText>
      </w:r>
      <w:r>
        <w:rPr>
          <w:noProof/>
        </w:rPr>
      </w:r>
      <w:r>
        <w:rPr>
          <w:noProof/>
        </w:rPr>
        <w:fldChar w:fldCharType="separate"/>
      </w:r>
      <w:r>
        <w:rPr>
          <w:noProof/>
        </w:rPr>
        <w:t>62</w:t>
      </w:r>
      <w:r>
        <w:rPr>
          <w:noProof/>
        </w:rPr>
        <w:fldChar w:fldCharType="end"/>
      </w:r>
    </w:p>
    <w:p w14:paraId="79C2DEC2" w14:textId="2C7D4FAF" w:rsidR="009D6277" w:rsidRDefault="009D6277">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_Toc214977263 \h </w:instrText>
      </w:r>
      <w:r>
        <w:rPr>
          <w:noProof/>
        </w:rPr>
      </w:r>
      <w:r>
        <w:rPr>
          <w:noProof/>
        </w:rPr>
        <w:fldChar w:fldCharType="separate"/>
      </w:r>
      <w:r>
        <w:rPr>
          <w:noProof/>
        </w:rPr>
        <w:t>63</w:t>
      </w:r>
      <w:r>
        <w:rPr>
          <w:noProof/>
        </w:rPr>
        <w:fldChar w:fldCharType="end"/>
      </w:r>
    </w:p>
    <w:p w14:paraId="43E8AA98" w14:textId="516C1CDD" w:rsidR="009D6277" w:rsidRDefault="009D6277">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Conducted performance characteristics</w:t>
      </w:r>
      <w:r>
        <w:rPr>
          <w:noProof/>
        </w:rPr>
        <w:tab/>
      </w:r>
      <w:r>
        <w:rPr>
          <w:noProof/>
        </w:rPr>
        <w:fldChar w:fldCharType="begin"/>
      </w:r>
      <w:r>
        <w:rPr>
          <w:noProof/>
        </w:rPr>
        <w:instrText xml:space="preserve"> PAGEREF _Toc214977264 \h </w:instrText>
      </w:r>
      <w:r>
        <w:rPr>
          <w:noProof/>
        </w:rPr>
      </w:r>
      <w:r>
        <w:rPr>
          <w:noProof/>
        </w:rPr>
        <w:fldChar w:fldCharType="separate"/>
      </w:r>
      <w:r>
        <w:rPr>
          <w:noProof/>
        </w:rPr>
        <w:t>66</w:t>
      </w:r>
      <w:r>
        <w:rPr>
          <w:noProof/>
        </w:rPr>
        <w:fldChar w:fldCharType="end"/>
      </w:r>
    </w:p>
    <w:p w14:paraId="0B9E3498" w14:textId="77E8708E" w:rsidR="00080512" w:rsidRPr="004D3578" w:rsidRDefault="009D6277">
      <w:r>
        <w:rPr>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0"/>
      </w:pPr>
      <w:bookmarkStart w:id="15" w:name="foreword"/>
      <w:bookmarkStart w:id="16" w:name="_Toc214977229"/>
      <w:bookmarkEnd w:id="15"/>
      <w:r w:rsidRPr="004D3578">
        <w:lastRenderedPageBreak/>
        <w:t>Foreword</w:t>
      </w:r>
      <w:bookmarkEnd w:id="16"/>
    </w:p>
    <w:p w14:paraId="2511FBFA" w14:textId="22821A60" w:rsidR="00080512" w:rsidRPr="004D3578" w:rsidRDefault="00080512">
      <w:r w:rsidRPr="004D3578">
        <w:t>This Technica</w:t>
      </w:r>
      <w:r w:rsidRPr="00711A39">
        <w:t xml:space="preserve">l </w:t>
      </w:r>
      <w:bookmarkStart w:id="17" w:name="spectype3"/>
      <w:r w:rsidRPr="00711A39">
        <w:t>Specification</w:t>
      </w:r>
      <w:bookmarkEnd w:id="17"/>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0"/>
      </w:pPr>
      <w:bookmarkStart w:id="18" w:name="introduction"/>
      <w:bookmarkEnd w:id="18"/>
      <w:r w:rsidRPr="004D3578">
        <w:br w:type="page"/>
      </w:r>
      <w:bookmarkStart w:id="19" w:name="scope"/>
      <w:bookmarkStart w:id="20" w:name="_Toc214977230"/>
      <w:bookmarkEnd w:id="19"/>
      <w:r w:rsidRPr="004D3578">
        <w:lastRenderedPageBreak/>
        <w:t>1</w:t>
      </w:r>
      <w:r w:rsidRPr="004D3578">
        <w:tab/>
        <w:t>Scope</w:t>
      </w:r>
      <w:bookmarkEnd w:id="20"/>
    </w:p>
    <w:p w14:paraId="781A08EE" w14:textId="2B32EF79" w:rsidR="00F9364B" w:rsidRPr="002A5A47" w:rsidRDefault="00F9364B">
      <w:pPr>
        <w:rPr>
          <w:rFonts w:eastAsia="Fixedsys" w:cs="v4.2.0"/>
        </w:rPr>
      </w:pPr>
      <w:r>
        <w:rPr>
          <w:rFonts w:cs="v4.2.0"/>
        </w:rPr>
        <w:t xml:space="preserve">The present document specifies the Radio Frequency (RF) test methods and conformance requirements for </w:t>
      </w:r>
      <w:r w:rsidR="002A5A47" w:rsidRPr="00E70E87">
        <w:t>Ambient IoT Base Station (BS) and Carrier-Wave (CW) node</w:t>
      </w:r>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sidR="00D7263A">
        <w:rPr>
          <w:rFonts w:cs="v4.2.0"/>
        </w:rPr>
        <w:t>3</w:t>
      </w:r>
      <w:r>
        <w:rPr>
          <w:rFonts w:eastAsia="Fixedsys" w:cs="v4.2.0"/>
        </w:rPr>
        <w:t>].</w:t>
      </w:r>
    </w:p>
    <w:p w14:paraId="794720D9" w14:textId="77777777" w:rsidR="00080512" w:rsidRPr="004D3578" w:rsidRDefault="00080512">
      <w:pPr>
        <w:pStyle w:val="10"/>
      </w:pPr>
      <w:bookmarkStart w:id="21" w:name="references"/>
      <w:bookmarkStart w:id="22" w:name="_Toc21497723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pPr>
      <w:r w:rsidRPr="004D3578">
        <w:t>[1]</w:t>
      </w:r>
      <w:r w:rsidRPr="004D3578">
        <w:tab/>
        <w:t>3GPP TR 21.905: "Vocabulary for 3GPP Specifications".</w:t>
      </w:r>
    </w:p>
    <w:p w14:paraId="2E25BDAB" w14:textId="7F0825DA" w:rsidR="00D7263A" w:rsidRDefault="00D7263A" w:rsidP="00D7263A">
      <w:pPr>
        <w:keepLines/>
        <w:ind w:left="1702" w:hanging="1418"/>
      </w:pPr>
      <w:r w:rsidRPr="00AE34C5">
        <w:t>[</w:t>
      </w:r>
      <w:r>
        <w:t>2</w:t>
      </w:r>
      <w:r w:rsidRPr="00AE34C5">
        <w:t>]</w:t>
      </w:r>
      <w:r w:rsidRPr="00AE34C5">
        <w:tab/>
      </w:r>
      <w:r w:rsidRPr="003C267E">
        <w:rPr>
          <w:rFonts w:eastAsia="Times New Roman"/>
          <w:lang w:eastAsia="en-GB"/>
        </w:rPr>
        <w:t>ITU-R SM.329</w:t>
      </w:r>
    </w:p>
    <w:p w14:paraId="48724018" w14:textId="5C19C069" w:rsidR="002A5A47" w:rsidRDefault="002A5A47" w:rsidP="002A5A47">
      <w:pPr>
        <w:pStyle w:val="EX"/>
        <w:rPr>
          <w:lang w:eastAsia="zh-CN"/>
        </w:rPr>
      </w:pPr>
      <w:r>
        <w:t>[</w:t>
      </w:r>
      <w:r w:rsidR="00D7263A">
        <w:t>3</w:t>
      </w:r>
      <w:r>
        <w:t>]</w:t>
      </w:r>
      <w:r>
        <w:tab/>
        <w:t xml:space="preserve">3GPP TS 38.194: "NR </w:t>
      </w:r>
      <w:r w:rsidRPr="002A5A47">
        <w:t>Ambient IoT Base Station (BS) and Carrier-Wave (CW) node radio transmission and reception</w:t>
      </w:r>
      <w:r>
        <w:t>"</w:t>
      </w:r>
    </w:p>
    <w:p w14:paraId="69EFCDDA" w14:textId="7975D78A" w:rsidR="00893A32" w:rsidRPr="00AE34C5" w:rsidRDefault="00893A32" w:rsidP="00893A32">
      <w:pPr>
        <w:keepLines/>
        <w:ind w:left="1702" w:hanging="1418"/>
      </w:pPr>
      <w:r w:rsidRPr="00AE34C5">
        <w:t>[</w:t>
      </w:r>
      <w:r>
        <w:t>4</w:t>
      </w:r>
      <w:r w:rsidRPr="00AE34C5">
        <w:t>]</w:t>
      </w:r>
      <w:r w:rsidRPr="00AE34C5">
        <w:tab/>
      </w:r>
      <w:r w:rsidRPr="003C267E">
        <w:rPr>
          <w:rFonts w:eastAsia="Times New Roman" w:cs="v5.0.0"/>
          <w:snapToGrid w:val="0"/>
          <w:lang w:eastAsia="en-GB"/>
        </w:rPr>
        <w:t xml:space="preserve">ITU-R M.1545 </w:t>
      </w:r>
    </w:p>
    <w:p w14:paraId="29094E8A" w14:textId="62F7529C" w:rsidR="00EC4A25" w:rsidRPr="004D3578" w:rsidRDefault="00EC4A25" w:rsidP="00EC4A25">
      <w:pPr>
        <w:pStyle w:val="EX"/>
      </w:pPr>
    </w:p>
    <w:p w14:paraId="24ACB616" w14:textId="77777777" w:rsidR="00080512" w:rsidRPr="004D3578" w:rsidRDefault="00080512">
      <w:pPr>
        <w:pStyle w:val="10"/>
      </w:pPr>
      <w:bookmarkStart w:id="23" w:name="definitions"/>
      <w:bookmarkStart w:id="24" w:name="_Toc214977232"/>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5" w:name="_Toc21497723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C936AE2" w:rsidR="00080512" w:rsidRDefault="00080512">
      <w:r w:rsidRPr="004D3578">
        <w:rPr>
          <w:b/>
        </w:rPr>
        <w:t>example:</w:t>
      </w:r>
      <w:r w:rsidRPr="004D3578">
        <w:t xml:space="preserve"> text used to clarify abstract rules by applying them literally.</w:t>
      </w:r>
    </w:p>
    <w:p w14:paraId="74DBF0C0" w14:textId="77777777" w:rsidR="00893A32" w:rsidRPr="003C267E" w:rsidRDefault="00893A32" w:rsidP="00893A32">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34AFE4F2" w14:textId="77777777" w:rsidR="00893A32" w:rsidRPr="003C267E" w:rsidRDefault="00893A32" w:rsidP="00893A32">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5AEEE0AB" w14:textId="77777777" w:rsidR="00893A32" w:rsidRPr="003C267E" w:rsidRDefault="00893A32" w:rsidP="00893A32">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192DE846"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11348B57" w14:textId="77777777" w:rsidR="00893A32" w:rsidRPr="003C267E" w:rsidRDefault="00893A32" w:rsidP="00893A32">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7D24E24" w14:textId="77777777" w:rsidR="00893A32" w:rsidRPr="003C267E" w:rsidRDefault="00893A32" w:rsidP="00893A32">
      <w:pPr>
        <w:rPr>
          <w:rFonts w:eastAsia="Times New Roman"/>
          <w:lang w:eastAsia="en-GB"/>
        </w:rPr>
      </w:pPr>
      <w:r w:rsidRPr="003C267E">
        <w:rPr>
          <w:rFonts w:eastAsia="Times New Roman"/>
          <w:b/>
          <w:lang w:eastAsia="en-GB"/>
        </w:rPr>
        <w:lastRenderedPageBreak/>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p>
    <w:p w14:paraId="4A0C8422" w14:textId="77777777" w:rsidR="00893A32" w:rsidRPr="003C267E" w:rsidRDefault="00893A32" w:rsidP="00893A32">
      <w:pPr>
        <w:rPr>
          <w:rFonts w:eastAsia="Times New Roman"/>
          <w:lang w:eastAsia="en-GB"/>
        </w:rPr>
      </w:pPr>
      <w:r w:rsidRPr="003C267E">
        <w:rPr>
          <w:rFonts w:eastAsia="Times New Roman"/>
          <w:b/>
          <w:lang w:eastAsia="en-GB"/>
        </w:rPr>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5D35EA03"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785F50E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3C267E" w:rsidRDefault="00893A32" w:rsidP="00893A32">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72A7FCE5" w14:textId="77777777" w:rsidR="00893A32" w:rsidRPr="003C267E" w:rsidRDefault="00893A32" w:rsidP="00893A32">
      <w:pPr>
        <w:tabs>
          <w:tab w:val="left" w:pos="2448"/>
          <w:tab w:val="left" w:pos="9468"/>
        </w:tabs>
        <w:rPr>
          <w:rFonts w:eastAsia="Times New Roman"/>
          <w:lang w:eastAsia="en-GB"/>
        </w:rPr>
      </w:pPr>
      <w:bookmarkStart w:id="26"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27" w:name="_Hlk490252228"/>
      <w:bookmarkStart w:id="28" w:name="_Hlk494631435"/>
      <w:bookmarkEnd w:id="26"/>
    </w:p>
    <w:p w14:paraId="319DDB99"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0FFE408C"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27FEE4AC" w14:textId="77777777" w:rsidR="00893A32" w:rsidRPr="003C267E" w:rsidRDefault="00893A32" w:rsidP="00893A32">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78975B98" w14:textId="77777777" w:rsidR="00893A32" w:rsidRPr="003C267E" w:rsidRDefault="00893A32" w:rsidP="00893A32">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61A1D08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p>
    <w:bookmarkEnd w:id="27"/>
    <w:bookmarkEnd w:id="28"/>
    <w:p w14:paraId="17C8A920" w14:textId="77777777" w:rsidR="00893A32" w:rsidRPr="003C267E" w:rsidRDefault="00893A32" w:rsidP="00893A32">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80CF650" w14:textId="77777777" w:rsidR="00893A32" w:rsidRPr="003C267E" w:rsidRDefault="00893A32" w:rsidP="00893A32">
      <w:pPr>
        <w:rPr>
          <w:rFonts w:eastAsia="Times New Roman"/>
          <w:lang w:eastAsia="en-GB"/>
        </w:rPr>
      </w:pPr>
      <w:bookmarkStart w:id="29"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74520BB0" w14:textId="77777777" w:rsidR="00893A32" w:rsidRPr="003C267E" w:rsidRDefault="00893A32" w:rsidP="00893A32">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29"/>
    <w:p w14:paraId="0A975AB9" w14:textId="77777777" w:rsidR="00893A32" w:rsidRPr="003C267E" w:rsidRDefault="00893A32" w:rsidP="00893A32">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6B802161" w14:textId="77777777" w:rsidR="00893A32" w:rsidRPr="003C267E" w:rsidRDefault="00893A32" w:rsidP="00893A32">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D8D6C97" w14:textId="77777777" w:rsidR="00893A32" w:rsidRPr="003C267E" w:rsidRDefault="00893A32" w:rsidP="00893A32">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258BBB7E" w14:textId="77777777" w:rsidR="00893A32" w:rsidRPr="003C267E" w:rsidRDefault="00893A32" w:rsidP="00893A32">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7CA4940E" w14:textId="77777777" w:rsidR="00893A32" w:rsidRPr="00E437AB" w:rsidRDefault="00893A32" w:rsidP="00893A32">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E7856A3" w14:textId="77777777" w:rsidR="00893A32" w:rsidRPr="00893A32" w:rsidRDefault="00893A32"/>
    <w:p w14:paraId="748FAD21" w14:textId="77777777" w:rsidR="00080512" w:rsidRPr="004D3578" w:rsidRDefault="00080512">
      <w:pPr>
        <w:pStyle w:val="21"/>
      </w:pPr>
      <w:bookmarkStart w:id="30" w:name="_Toc214977234"/>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4F16D2F0" w14:textId="77777777" w:rsidR="00893A32" w:rsidRPr="003C267E" w:rsidRDefault="00893A32" w:rsidP="00893A32">
      <w:pPr>
        <w:keepLines/>
        <w:ind w:left="1702" w:hanging="1418"/>
        <w:rPr>
          <w:rFonts w:eastAsia="Times New Roman" w:cs="v5.0.0"/>
          <w:lang w:eastAsia="en-GB"/>
        </w:rPr>
      </w:pPr>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p>
    <w:p w14:paraId="39A72FDB" w14:textId="77777777" w:rsidR="00893A32" w:rsidRPr="003C267E" w:rsidRDefault="00893A32" w:rsidP="00893A32">
      <w:pPr>
        <w:keepLines/>
        <w:ind w:left="1702" w:hanging="1418"/>
        <w:rPr>
          <w:rFonts w:eastAsia="Times New Roman"/>
          <w:i/>
          <w:lang w:eastAsia="en-GB"/>
        </w:rPr>
      </w:pPr>
      <w:proofErr w:type="spellStart"/>
      <w:r w:rsidRPr="003C267E">
        <w:rPr>
          <w:rFonts w:eastAsia="Times New Roman"/>
          <w:lang w:eastAsia="en-GB"/>
        </w:rPr>
        <w:lastRenderedPageBreak/>
        <w:t>BW</w:t>
      </w:r>
      <w:r w:rsidRPr="003C267E">
        <w:rPr>
          <w:rFonts w:eastAsia="Times New Roman"/>
          <w:vertAlign w:val="subscript"/>
          <w:lang w:eastAsia="en-GB"/>
        </w:rPr>
        <w:t>Channel</w:t>
      </w:r>
      <w:proofErr w:type="spellEnd"/>
      <w:r w:rsidRPr="003C267E">
        <w:rPr>
          <w:rFonts w:eastAsia="Times New Roman"/>
          <w:lang w:eastAsia="en-GB"/>
        </w:rPr>
        <w:tab/>
      </w:r>
      <w:r w:rsidRPr="003C267E">
        <w:rPr>
          <w:rFonts w:eastAsia="Times New Roman"/>
          <w:i/>
          <w:lang w:eastAsia="en-GB"/>
        </w:rPr>
        <w:t>BS channel bandwidth</w:t>
      </w:r>
    </w:p>
    <w:p w14:paraId="5DE3C943"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ab/>
        <w:t xml:space="preserve">Transmission bandwidth configuration, expressed in MHz, where </w:t>
      </w: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p>
    <w:p w14:paraId="06ACEDFA"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p>
    <w:p w14:paraId="3332531B"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sym w:font="Symbol" w:char="F044"/>
      </w:r>
      <w:proofErr w:type="spellStart"/>
      <w:r w:rsidRPr="003C267E">
        <w:rPr>
          <w:rFonts w:eastAsia="Times New Roman" w:cs="v5.0.0"/>
          <w:lang w:eastAsia="en-GB"/>
        </w:rPr>
        <w:t>f</w:t>
      </w:r>
      <w:r w:rsidRPr="003C267E">
        <w:rPr>
          <w:rFonts w:eastAsia="Times New Roman" w:cs="v5.0.0"/>
          <w:vertAlign w:val="subscript"/>
          <w:lang w:eastAsia="en-GB"/>
        </w:rPr>
        <w:t>max</w:t>
      </w:r>
      <w:proofErr w:type="spellEnd"/>
      <w:r w:rsidRPr="003C267E">
        <w:rPr>
          <w:rFonts w:eastAsia="Times New Roman" w:cs="v5.0.0"/>
          <w:lang w:eastAsia="en-GB"/>
        </w:rPr>
        <w:tab/>
      </w: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lang w:eastAsia="en-GB"/>
        </w:rPr>
        <w:t xml:space="preserve"> minus half of the bandwidth of the measuring filter</w:t>
      </w:r>
    </w:p>
    <w:p w14:paraId="2CAB10FF"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Global</w:t>
      </w:r>
      <w:proofErr w:type="spellEnd"/>
      <w:r w:rsidRPr="003C267E">
        <w:rPr>
          <w:rFonts w:eastAsia="Times New Roman"/>
          <w:lang w:eastAsia="en-GB"/>
        </w:rPr>
        <w:tab/>
        <w:t>Global frequency raster granularity</w:t>
      </w:r>
    </w:p>
    <w:p w14:paraId="39B7C67A"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p>
    <w:p w14:paraId="5A4606DE"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OOB</w:t>
      </w:r>
      <w:proofErr w:type="spellEnd"/>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p>
    <w:p w14:paraId="4B82569A"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Raster</w:t>
      </w:r>
      <w:proofErr w:type="spellEnd"/>
      <w:r w:rsidRPr="003C267E">
        <w:rPr>
          <w:rFonts w:eastAsia="Times New Roman"/>
          <w:lang w:eastAsia="en-GB"/>
        </w:rPr>
        <w:tab/>
        <w:t>Channel raster granularity</w:t>
      </w:r>
    </w:p>
    <w:p w14:paraId="6241379F"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p>
    <w:p w14:paraId="7AFFBB41"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offset_high</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C_high</w:t>
      </w:r>
      <w:proofErr w:type="spellEnd"/>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high </w:t>
      </w:r>
      <w:r w:rsidRPr="003C267E">
        <w:rPr>
          <w:rFonts w:eastAsia="Times New Roman"/>
          <w:lang w:eastAsia="en-GB"/>
        </w:rPr>
        <w:t>to the upper sub-block edge</w:t>
      </w:r>
    </w:p>
    <w:p w14:paraId="3FBFAD6A"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C_low</w:t>
      </w:r>
      <w:proofErr w:type="spellEnd"/>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low </w:t>
      </w:r>
      <w:r w:rsidRPr="003C267E">
        <w:rPr>
          <w:rFonts w:eastAsia="Times New Roman"/>
          <w:lang w:eastAsia="en-GB"/>
        </w:rPr>
        <w:t>to the lower sub-block edge</w:t>
      </w:r>
    </w:p>
    <w:p w14:paraId="376C9EA4"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5D0EB8F7" w14:textId="77777777" w:rsidR="00893A32" w:rsidRDefault="00893A32" w:rsidP="00893A32">
      <w:pPr>
        <w:keepLines/>
        <w:ind w:left="1702" w:hanging="1418"/>
        <w:rPr>
          <w:rFonts w:eastAsia="Times New Roman"/>
          <w:i/>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18DACF33" w14:textId="77777777" w:rsidR="00893A32" w:rsidRDefault="00893A32" w:rsidP="00893A32">
      <w:pPr>
        <w:pStyle w:val="EW"/>
      </w:pPr>
      <w:proofErr w:type="spellStart"/>
      <w:r>
        <w:t>F</w:t>
      </w:r>
      <w:r>
        <w:rPr>
          <w:vertAlign w:val="subscript"/>
        </w:rPr>
        <w:t>filter</w:t>
      </w:r>
      <w:proofErr w:type="spellEnd"/>
      <w:r>
        <w:tab/>
        <w:t>Filter centre frequency</w:t>
      </w:r>
    </w:p>
    <w:p w14:paraId="1D4B877C" w14:textId="77777777" w:rsidR="00893A32" w:rsidRPr="00B446F2" w:rsidRDefault="00893A32" w:rsidP="00893A32">
      <w:pPr>
        <w:pStyle w:val="EW"/>
        <w:rPr>
          <w:lang w:eastAsia="zh-CN"/>
        </w:rPr>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p>
    <w:p w14:paraId="75995D1C" w14:textId="77777777" w:rsidR="00893A32" w:rsidRPr="003C267E" w:rsidRDefault="00893A32" w:rsidP="00893A32">
      <w:pPr>
        <w:keepLines/>
        <w:ind w:left="1702" w:hanging="1418"/>
        <w:rPr>
          <w:rFonts w:eastAsia="Times New Roman" w:cs="v5.0.0"/>
          <w:lang w:eastAsia="en-GB"/>
        </w:rPr>
      </w:pPr>
      <w:proofErr w:type="spellStart"/>
      <w:r w:rsidRPr="003C267E">
        <w:rPr>
          <w:rFonts w:eastAsia="Times New Roman" w:cs="v5.0.0"/>
          <w:lang w:eastAsia="en-GB"/>
        </w:rPr>
        <w:t>f_offset</w:t>
      </w:r>
      <w:proofErr w:type="spellEnd"/>
      <w:r w:rsidRPr="003C267E">
        <w:rPr>
          <w:rFonts w:eastAsia="Times New Roman" w:cs="v5.0.0"/>
          <w:lang w:eastAsia="en-GB"/>
        </w:rPr>
        <w:tab/>
        <w:t>Separation between the channel edge frequency and the centre of the measuring filter</w:t>
      </w:r>
    </w:p>
    <w:p w14:paraId="1795FCCD" w14:textId="77777777" w:rsidR="00893A32" w:rsidRPr="003C267E" w:rsidRDefault="00893A32" w:rsidP="00893A32">
      <w:pPr>
        <w:keepLines/>
        <w:ind w:left="1702" w:hanging="1418"/>
        <w:rPr>
          <w:rFonts w:eastAsia="MS Mincho"/>
          <w:lang w:eastAsia="ja-JP"/>
        </w:rPr>
      </w:pP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vertAlign w:val="subscript"/>
          <w:lang w:eastAsia="en-GB"/>
        </w:rPr>
        <w:tab/>
      </w:r>
      <w:proofErr w:type="gramStart"/>
      <w:r w:rsidRPr="003C267E">
        <w:rPr>
          <w:rFonts w:eastAsia="Times New Roman" w:cs="v5.0.0"/>
          <w:lang w:eastAsia="en-GB"/>
        </w:rPr>
        <w:t>The</w:t>
      </w:r>
      <w:proofErr w:type="gramEnd"/>
      <w:r w:rsidRPr="003C267E">
        <w:rPr>
          <w:rFonts w:eastAsia="Times New Roman" w:cs="v5.0.0"/>
          <w:lang w:eastAsia="en-GB"/>
        </w:rPr>
        <w:t xml:space="preserve"> offset to the frequency </w:t>
      </w: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cs="v5.0.0"/>
          <w:lang w:eastAsia="en-GB"/>
        </w:rPr>
        <w:t xml:space="preserve"> outside the downlink </w:t>
      </w:r>
      <w:r w:rsidRPr="003C267E">
        <w:rPr>
          <w:rFonts w:eastAsia="Times New Roman" w:cs="v5.0.0"/>
          <w:i/>
          <w:lang w:eastAsia="en-GB"/>
        </w:rPr>
        <w:t>operating band</w:t>
      </w:r>
    </w:p>
    <w:p w14:paraId="7010013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p>
    <w:p w14:paraId="310C66EA"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43D4EC42"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5A78843B" w14:textId="77777777" w:rsidR="00893A32" w:rsidRPr="003C267E" w:rsidRDefault="00893A32" w:rsidP="00893A32">
      <w:pPr>
        <w:keepLines/>
        <w:ind w:left="1702" w:hanging="1418"/>
        <w:rPr>
          <w:rFonts w:eastAsia="Times New Roman" w:cs="Arial"/>
          <w:lang w:eastAsia="en-GB"/>
        </w:rPr>
      </w:pPr>
      <w:proofErr w:type="spellStart"/>
      <w:r w:rsidRPr="003C267E">
        <w:rPr>
          <w:rFonts w:eastAsia="Times New Roman"/>
          <w:lang w:eastAsia="en-GB"/>
        </w:rPr>
        <w:t>F</w:t>
      </w:r>
      <w:r w:rsidRPr="003C267E">
        <w:rPr>
          <w:rFonts w:eastAsia="Times New Roman"/>
          <w:vertAlign w:val="subscript"/>
          <w:lang w:eastAsia="en-GB"/>
        </w:rPr>
        <w:t>UL_low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uplink </w:t>
      </w:r>
      <w:r w:rsidRPr="003C267E">
        <w:rPr>
          <w:rFonts w:eastAsia="Times New Roman"/>
          <w:i/>
          <w:lang w:eastAsia="en-GB"/>
        </w:rPr>
        <w:t>operating band</w:t>
      </w:r>
    </w:p>
    <w:p w14:paraId="5C75A69F"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cs="Arial"/>
          <w:lang w:eastAsia="en-GB"/>
        </w:rPr>
        <w:t>F</w:t>
      </w:r>
      <w:r w:rsidRPr="003C267E">
        <w:rPr>
          <w:rFonts w:eastAsia="Times New Roman" w:cs="Arial"/>
          <w:vertAlign w:val="subscript"/>
          <w:lang w:eastAsia="en-GB"/>
        </w:rPr>
        <w:t>UL_high</w:t>
      </w:r>
      <w:proofErr w:type="spellEnd"/>
      <w:r w:rsidRPr="003C267E">
        <w:rPr>
          <w:rFonts w:eastAsia="Times New Roman" w:cs="Arial"/>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uplink </w:t>
      </w:r>
      <w:r w:rsidRPr="003C267E">
        <w:rPr>
          <w:rFonts w:eastAsia="Times New Roman"/>
          <w:i/>
          <w:lang w:eastAsia="en-GB"/>
        </w:rPr>
        <w:t>operating band</w:t>
      </w:r>
    </w:p>
    <w:p w14:paraId="2885FDC7" w14:textId="77777777" w:rsidR="00893A32" w:rsidRPr="003C267E" w:rsidRDefault="00893A32" w:rsidP="00893A32">
      <w:pPr>
        <w:keepLines/>
        <w:ind w:left="1702" w:hanging="1418"/>
        <w:rPr>
          <w:rFonts w:eastAsia="Times New Roman"/>
          <w:lang w:eastAsia="en-GB"/>
        </w:rPr>
      </w:pPr>
      <w:proofErr w:type="spellStart"/>
      <w:r w:rsidRPr="003C267E">
        <w:rPr>
          <w:rFonts w:eastAsia="Times New Roman"/>
          <w:lang w:eastAsia="en-GB"/>
        </w:rPr>
        <w:t>GB</w:t>
      </w:r>
      <w:r w:rsidRPr="003C267E">
        <w:rPr>
          <w:rFonts w:eastAsia="Times New Roman"/>
          <w:vertAlign w:val="subscript"/>
          <w:lang w:eastAsia="en-GB"/>
        </w:rPr>
        <w:t>Channel</w:t>
      </w:r>
      <w:proofErr w:type="spellEnd"/>
      <w:r w:rsidRPr="003C267E">
        <w:rPr>
          <w:rFonts w:eastAsia="Times New Roman"/>
          <w:vertAlign w:val="subscript"/>
          <w:lang w:eastAsia="en-GB"/>
        </w:rPr>
        <w:tab/>
      </w:r>
      <w:r w:rsidRPr="003C267E">
        <w:rPr>
          <w:rFonts w:eastAsia="Times New Roman"/>
          <w:lang w:eastAsia="en-GB"/>
        </w:rPr>
        <w:t>Minimum guard band defined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clause 5.3.</w:t>
      </w:r>
      <w:r>
        <w:rPr>
          <w:rFonts w:eastAsia="Times New Roman"/>
          <w:lang w:eastAsia="en-GB"/>
        </w:rPr>
        <w:t>1.</w:t>
      </w:r>
      <w:r w:rsidRPr="003C267E">
        <w:rPr>
          <w:rFonts w:eastAsia="Times New Roman"/>
          <w:lang w:eastAsia="en-GB"/>
        </w:rPr>
        <w:t>3</w:t>
      </w:r>
    </w:p>
    <w:p w14:paraId="376570DE" w14:textId="77777777" w:rsidR="00893A32" w:rsidRPr="003C267E" w:rsidRDefault="00893A32" w:rsidP="00893A32">
      <w:pPr>
        <w:keepLines/>
        <w:ind w:left="1702" w:hanging="1418"/>
        <w:rPr>
          <w:rFonts w:eastAsia="MS Mincho"/>
          <w:lang w:eastAsia="ja-JP"/>
        </w:rPr>
      </w:pPr>
      <w:proofErr w:type="spellStart"/>
      <w:r w:rsidRPr="003C267E">
        <w:rPr>
          <w:rFonts w:eastAsia="Times New Roman"/>
          <w:lang w:eastAsia="en-GB"/>
        </w:rPr>
        <w:t>Iuant</w:t>
      </w:r>
      <w:proofErr w:type="spellEnd"/>
      <w:r w:rsidRPr="003C267E">
        <w:rPr>
          <w:rFonts w:eastAsia="Times New Roman"/>
          <w:lang w:eastAsia="en-GB"/>
        </w:rPr>
        <w:tab/>
      </w:r>
      <w:proofErr w:type="spellStart"/>
      <w:r w:rsidRPr="003C267E">
        <w:rPr>
          <w:rFonts w:eastAsia="Times New Roman"/>
          <w:lang w:eastAsia="en-GB"/>
        </w:rPr>
        <w:t>gNB</w:t>
      </w:r>
      <w:proofErr w:type="spellEnd"/>
      <w:r w:rsidRPr="003C267E">
        <w:rPr>
          <w:rFonts w:eastAsia="Times New Roman"/>
          <w:lang w:eastAsia="en-GB"/>
        </w:rPr>
        <w:t xml:space="preserve"> internal logical interface between the implementation specific O&amp;M function and the RET antennas and TMAs control unit function of the </w:t>
      </w:r>
      <w:proofErr w:type="spellStart"/>
      <w:r w:rsidRPr="003C267E">
        <w:rPr>
          <w:rFonts w:eastAsia="Times New Roman"/>
          <w:lang w:eastAsia="en-GB"/>
        </w:rPr>
        <w:t>gNB</w:t>
      </w:r>
      <w:proofErr w:type="spellEnd"/>
      <w:r w:rsidRPr="003C267E">
        <w:rPr>
          <w:rFonts w:eastAsia="Times New Roman"/>
          <w:lang w:eastAsia="en-GB"/>
        </w:rPr>
        <w:t xml:space="preserve"> </w:t>
      </w:r>
    </w:p>
    <w:p w14:paraId="49A7C99E"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p>
    <w:p w14:paraId="44EE8B7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p>
    <w:p w14:paraId="0E6A1321" w14:textId="77777777" w:rsidR="00893A32" w:rsidRPr="003C267E" w:rsidRDefault="00893A32" w:rsidP="00893A32">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max,c</w:t>
      </w:r>
      <w:proofErr w:type="gramEnd"/>
      <w:r w:rsidRPr="003C267E">
        <w:rPr>
          <w:rFonts w:eastAsia="Times New Roman"/>
          <w:vertAlign w:val="subscript"/>
          <w:lang w:eastAsia="en-GB"/>
        </w:rPr>
        <w:t>,AC</w:t>
      </w:r>
      <w:proofErr w:type="spellEnd"/>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p>
    <w:p w14:paraId="166C8EDD" w14:textId="77777777" w:rsidR="00893A32" w:rsidRPr="003C267E" w:rsidRDefault="00893A32" w:rsidP="00893A32">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rated,c</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p>
    <w:p w14:paraId="5DB17EC3" w14:textId="77777777" w:rsidR="00893A32" w:rsidRPr="003C267E" w:rsidRDefault="00893A32" w:rsidP="00893A32">
      <w:pPr>
        <w:keepLines/>
        <w:ind w:left="1702" w:hanging="1418"/>
        <w:rPr>
          <w:rFonts w:eastAsia="Times New Roman"/>
          <w:i/>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rated,t</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p>
    <w:p w14:paraId="50F83E7B" w14:textId="7D58EDCE" w:rsidR="00080512" w:rsidRPr="004D3578" w:rsidRDefault="00893A32" w:rsidP="00893A32">
      <w:pPr>
        <w:pStyle w:val="EW"/>
      </w:pPr>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p>
    <w:p w14:paraId="5E81C5C1" w14:textId="77777777" w:rsidR="00080512" w:rsidRPr="004D3578" w:rsidRDefault="00080512">
      <w:pPr>
        <w:pStyle w:val="21"/>
      </w:pPr>
      <w:bookmarkStart w:id="31" w:name="_Toc214977235"/>
      <w:r w:rsidRPr="004D3578">
        <w:lastRenderedPageBreak/>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C85F5" w14:textId="77777777" w:rsidR="00893A32" w:rsidRPr="008C3753" w:rsidRDefault="00893A32" w:rsidP="00893A32">
      <w:pPr>
        <w:pStyle w:val="EW"/>
      </w:pPr>
      <w:bookmarkStart w:id="32" w:name="_Hlk494631454"/>
      <w:r w:rsidRPr="008C3753">
        <w:t>ACLR</w:t>
      </w:r>
      <w:r w:rsidRPr="008C3753">
        <w:tab/>
        <w:t>Adjacent Channel Leakage Ratio</w:t>
      </w:r>
    </w:p>
    <w:p w14:paraId="404C06B5" w14:textId="77777777" w:rsidR="00893A32" w:rsidRPr="008C3753" w:rsidRDefault="00893A32" w:rsidP="00893A32">
      <w:pPr>
        <w:pStyle w:val="EW"/>
      </w:pPr>
      <w:r w:rsidRPr="008C3753">
        <w:t>ACS</w:t>
      </w:r>
      <w:r w:rsidRPr="008C3753">
        <w:tab/>
        <w:t>Adjacent Channel Selectivity</w:t>
      </w:r>
    </w:p>
    <w:p w14:paraId="3FAA2D96" w14:textId="77777777" w:rsidR="00893A32" w:rsidRPr="008C3753" w:rsidRDefault="00893A32" w:rsidP="00893A32">
      <w:pPr>
        <w:pStyle w:val="EW"/>
      </w:pPr>
      <w:r w:rsidRPr="008C3753">
        <w:t>AWGN</w:t>
      </w:r>
      <w:r w:rsidRPr="008C3753">
        <w:tab/>
        <w:t>Additive White Gaussian Noise</w:t>
      </w:r>
    </w:p>
    <w:p w14:paraId="7EA3B98B" w14:textId="77777777" w:rsidR="00893A32" w:rsidRPr="008C3753" w:rsidRDefault="00893A32" w:rsidP="00893A32">
      <w:pPr>
        <w:pStyle w:val="EW"/>
      </w:pPr>
      <w:r w:rsidRPr="008C3753">
        <w:t>BS</w:t>
      </w:r>
      <w:r w:rsidRPr="008C3753">
        <w:tab/>
        <w:t>Base Station</w:t>
      </w:r>
    </w:p>
    <w:p w14:paraId="6A11F278" w14:textId="77777777" w:rsidR="00893A32" w:rsidRPr="008C3753" w:rsidRDefault="00893A32" w:rsidP="00893A32">
      <w:pPr>
        <w:pStyle w:val="EW"/>
      </w:pPr>
      <w:r w:rsidRPr="008C3753">
        <w:t>BW</w:t>
      </w:r>
      <w:r w:rsidRPr="008C3753">
        <w:tab/>
        <w:t>Bandwidth</w:t>
      </w:r>
    </w:p>
    <w:p w14:paraId="4D8FD1DD" w14:textId="77777777" w:rsidR="00893A32" w:rsidRPr="008C3753" w:rsidRDefault="00893A32" w:rsidP="00893A32">
      <w:pPr>
        <w:pStyle w:val="EW"/>
      </w:pPr>
      <w:r w:rsidRPr="008C3753">
        <w:t>CP-OFDM</w:t>
      </w:r>
      <w:r w:rsidRPr="008C3753">
        <w:tab/>
        <w:t>Cyclic Prefix-OFD</w:t>
      </w:r>
      <w:r w:rsidRPr="008C3753">
        <w:rPr>
          <w:rFonts w:hint="eastAsia"/>
        </w:rPr>
        <w:t>M</w:t>
      </w:r>
    </w:p>
    <w:p w14:paraId="2172F72F"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Continuous Wave</w:t>
      </w:r>
    </w:p>
    <w:p w14:paraId="52818F21"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4F5CC2A6" w14:textId="77777777" w:rsidR="00893A32" w:rsidRDefault="00893A32" w:rsidP="00893A32">
      <w:pPr>
        <w:pStyle w:val="EW"/>
        <w:rPr>
          <w:rFonts w:eastAsia="等线"/>
        </w:rPr>
      </w:pPr>
      <w:r>
        <w:rPr>
          <w:rFonts w:eastAsia="等线"/>
        </w:rPr>
        <w:t>CW2D</w:t>
      </w:r>
      <w:r>
        <w:rPr>
          <w:rFonts w:eastAsia="等线"/>
        </w:rPr>
        <w:tab/>
        <w:t>Carrier-wave, or carrier-wave node, to device</w:t>
      </w:r>
    </w:p>
    <w:p w14:paraId="34A43618" w14:textId="77777777" w:rsidR="00893A32" w:rsidRDefault="00893A32" w:rsidP="00893A32">
      <w:pPr>
        <w:pStyle w:val="EW"/>
        <w:rPr>
          <w:rFonts w:eastAsia="等线"/>
        </w:rPr>
      </w:pPr>
      <w:r>
        <w:rPr>
          <w:rFonts w:eastAsia="等线"/>
        </w:rPr>
        <w:t>D2R</w:t>
      </w:r>
      <w:r>
        <w:rPr>
          <w:rFonts w:eastAsia="等线"/>
        </w:rPr>
        <w:tab/>
        <w:t>Device to reader</w:t>
      </w:r>
    </w:p>
    <w:p w14:paraId="1ABBFDC1" w14:textId="77777777" w:rsidR="00893A32" w:rsidRPr="008C3753" w:rsidRDefault="00893A32" w:rsidP="00893A32">
      <w:pPr>
        <w:pStyle w:val="EW"/>
      </w:pPr>
      <w:r w:rsidRPr="008C3753">
        <w:t>FR</w:t>
      </w:r>
      <w:r w:rsidRPr="008C3753">
        <w:tab/>
        <w:t>Frequency Range</w:t>
      </w:r>
    </w:p>
    <w:p w14:paraId="39029015" w14:textId="77777777" w:rsidR="00893A32" w:rsidRDefault="00893A32" w:rsidP="00893A32">
      <w:pPr>
        <w:pStyle w:val="EW"/>
        <w:rPr>
          <w:rFonts w:eastAsia="等线"/>
        </w:rPr>
      </w:pPr>
      <w:r>
        <w:rPr>
          <w:lang w:eastAsia="zh-CN"/>
        </w:rPr>
        <w:t>FRC</w:t>
      </w:r>
      <w:r>
        <w:rPr>
          <w:lang w:eastAsia="zh-CN"/>
        </w:rPr>
        <w:tab/>
        <w:t>Fixed Reference Channel</w:t>
      </w:r>
    </w:p>
    <w:p w14:paraId="325E4D99" w14:textId="77777777" w:rsidR="00893A32" w:rsidRDefault="00893A32" w:rsidP="00893A32">
      <w:pPr>
        <w:pStyle w:val="EW"/>
        <w:rPr>
          <w:rFonts w:eastAsia="等线"/>
        </w:rPr>
      </w:pPr>
      <w:r>
        <w:rPr>
          <w:rFonts w:eastAsia="等线"/>
        </w:rPr>
        <w:t>OOK</w:t>
      </w:r>
      <w:r>
        <w:rPr>
          <w:rFonts w:eastAsia="等线"/>
        </w:rPr>
        <w:tab/>
        <w:t>On-off keying</w:t>
      </w:r>
    </w:p>
    <w:p w14:paraId="66D3A37F" w14:textId="77777777" w:rsidR="00893A32" w:rsidRPr="008C3753" w:rsidRDefault="00893A32" w:rsidP="00893A32">
      <w:pPr>
        <w:pStyle w:val="EW"/>
      </w:pPr>
      <w:r w:rsidRPr="008C3753">
        <w:t>GSCN</w:t>
      </w:r>
      <w:r w:rsidRPr="008C3753">
        <w:tab/>
        <w:t>Global Synchronization Channel Number</w:t>
      </w:r>
    </w:p>
    <w:p w14:paraId="603432D3" w14:textId="77777777" w:rsidR="00893A32" w:rsidRPr="008C3753" w:rsidRDefault="00893A32" w:rsidP="00893A32">
      <w:pPr>
        <w:pStyle w:val="EW"/>
      </w:pPr>
      <w:r w:rsidRPr="008C3753">
        <w:t>ITU</w:t>
      </w:r>
      <w:r w:rsidRPr="008C3753">
        <w:noBreakHyphen/>
        <w:t>R</w:t>
      </w:r>
      <w:r w:rsidRPr="008C3753">
        <w:tab/>
        <w:t>Radiocommunication Sector of the International Telecommunication Union</w:t>
      </w:r>
    </w:p>
    <w:p w14:paraId="4D8EB3E0" w14:textId="77777777" w:rsidR="00893A32" w:rsidRPr="008C3753" w:rsidRDefault="00893A32" w:rsidP="00893A32">
      <w:pPr>
        <w:pStyle w:val="EW"/>
      </w:pPr>
      <w:r w:rsidRPr="008C3753">
        <w:t>LNA</w:t>
      </w:r>
      <w:r w:rsidRPr="008C3753">
        <w:tab/>
        <w:t>Low Noise Amplifier</w:t>
      </w:r>
    </w:p>
    <w:p w14:paraId="76976F70" w14:textId="77777777" w:rsidR="00893A32" w:rsidRPr="008C3753" w:rsidRDefault="00893A32" w:rsidP="00893A32">
      <w:pPr>
        <w:pStyle w:val="EW"/>
      </w:pPr>
      <w:r w:rsidRPr="008C3753">
        <w:t>MR</w:t>
      </w:r>
      <w:r w:rsidRPr="008C3753">
        <w:tab/>
        <w:t>Medium Range</w:t>
      </w:r>
    </w:p>
    <w:p w14:paraId="2A9B1E70" w14:textId="77777777" w:rsidR="00893A32" w:rsidRPr="008C3753" w:rsidRDefault="00893A32" w:rsidP="00893A32">
      <w:pPr>
        <w:pStyle w:val="EW"/>
      </w:pPr>
      <w:r w:rsidRPr="008C3753">
        <w:t>NR-ARFCN</w:t>
      </w:r>
      <w:r w:rsidRPr="008C3753">
        <w:tab/>
        <w:t>NR Absolute Radio Frequency Channel Number</w:t>
      </w:r>
    </w:p>
    <w:p w14:paraId="1BEB872E" w14:textId="77777777" w:rsidR="00893A32" w:rsidRPr="008C3753" w:rsidRDefault="00893A32" w:rsidP="00893A32">
      <w:pPr>
        <w:pStyle w:val="EW"/>
      </w:pPr>
      <w:r w:rsidRPr="008C3753">
        <w:t>OBUE</w:t>
      </w:r>
      <w:r w:rsidRPr="008C3753">
        <w:tab/>
        <w:t>Operating Band Unwanted Emissions</w:t>
      </w:r>
    </w:p>
    <w:p w14:paraId="35ADB70B" w14:textId="77777777" w:rsidR="00893A32" w:rsidRDefault="00893A32" w:rsidP="00893A32">
      <w:pPr>
        <w:pStyle w:val="EW"/>
        <w:rPr>
          <w:rFonts w:eastAsia="等线"/>
        </w:rPr>
      </w:pPr>
      <w:r>
        <w:rPr>
          <w:rFonts w:eastAsia="等线"/>
        </w:rPr>
        <w:t>R2D</w:t>
      </w:r>
      <w:r>
        <w:rPr>
          <w:rFonts w:eastAsia="等线"/>
        </w:rPr>
        <w:tab/>
        <w:t>Reader to device</w:t>
      </w:r>
    </w:p>
    <w:p w14:paraId="6453F7D6" w14:textId="77777777" w:rsidR="00893A32" w:rsidRPr="008C3753" w:rsidRDefault="00893A32" w:rsidP="00893A32">
      <w:pPr>
        <w:pStyle w:val="EW"/>
      </w:pPr>
      <w:r w:rsidRPr="008C3753">
        <w:t>RB</w:t>
      </w:r>
      <w:r w:rsidRPr="008C3753">
        <w:tab/>
        <w:t>Resource Bloc</w:t>
      </w:r>
      <w:r w:rsidRPr="008C3753">
        <w:rPr>
          <w:rFonts w:hint="eastAsia"/>
        </w:rPr>
        <w:t>k</w:t>
      </w:r>
    </w:p>
    <w:p w14:paraId="0457BA97" w14:textId="77777777" w:rsidR="00893A32" w:rsidRPr="008C3753" w:rsidRDefault="00893A32" w:rsidP="00893A32">
      <w:pPr>
        <w:pStyle w:val="EW"/>
      </w:pPr>
      <w:r w:rsidRPr="008C3753">
        <w:t>REFSENS</w:t>
      </w:r>
      <w:r w:rsidRPr="008C3753">
        <w:tab/>
        <w:t>Reference Sensitivity</w:t>
      </w:r>
    </w:p>
    <w:p w14:paraId="349DF146" w14:textId="77777777" w:rsidR="00893A32" w:rsidRPr="008C3753" w:rsidRDefault="00893A32" w:rsidP="00893A32">
      <w:pPr>
        <w:pStyle w:val="EW"/>
      </w:pPr>
      <w:r w:rsidRPr="008C3753">
        <w:t>RF</w:t>
      </w:r>
      <w:r w:rsidRPr="008C3753">
        <w:tab/>
        <w:t>Radio Frequency</w:t>
      </w:r>
    </w:p>
    <w:p w14:paraId="2A3DC9AC" w14:textId="77777777" w:rsidR="00893A32" w:rsidRPr="008C3753" w:rsidRDefault="00893A32" w:rsidP="00893A32">
      <w:pPr>
        <w:pStyle w:val="EW"/>
      </w:pPr>
      <w:r w:rsidRPr="008C3753">
        <w:t>RMS</w:t>
      </w:r>
      <w:r w:rsidRPr="008C3753">
        <w:tab/>
        <w:t>Root Mean Square (value)</w:t>
      </w:r>
    </w:p>
    <w:p w14:paraId="1F6E8AA7" w14:textId="77777777" w:rsidR="00893A32" w:rsidRPr="008C3753" w:rsidRDefault="00893A32" w:rsidP="00893A32">
      <w:pPr>
        <w:pStyle w:val="EW"/>
      </w:pPr>
      <w:r w:rsidRPr="008C3753">
        <w:t>RS</w:t>
      </w:r>
      <w:r w:rsidRPr="008C3753">
        <w:tab/>
        <w:t>Reference Signal</w:t>
      </w:r>
    </w:p>
    <w:p w14:paraId="6EC9E0DD" w14:textId="77777777" w:rsidR="00893A32" w:rsidRPr="008C3753" w:rsidRDefault="00893A32" w:rsidP="00893A32">
      <w:pPr>
        <w:pStyle w:val="EW"/>
      </w:pPr>
      <w:r w:rsidRPr="008C3753">
        <w:t>RX</w:t>
      </w:r>
      <w:r w:rsidRPr="008C3753">
        <w:tab/>
        <w:t>Receiver</w:t>
      </w:r>
    </w:p>
    <w:p w14:paraId="51C460F7" w14:textId="77777777" w:rsidR="00893A32" w:rsidRPr="008C3753" w:rsidRDefault="00893A32" w:rsidP="00893A32">
      <w:pPr>
        <w:pStyle w:val="EW"/>
      </w:pPr>
      <w:r w:rsidRPr="008C3753">
        <w:t>SCS</w:t>
      </w:r>
      <w:r w:rsidRPr="008C3753">
        <w:tab/>
        <w:t>Sub-Carrier Spacing</w:t>
      </w:r>
    </w:p>
    <w:bookmarkEnd w:id="32"/>
    <w:p w14:paraId="75C8C61C" w14:textId="77777777" w:rsidR="00893A32" w:rsidRPr="008C3753" w:rsidRDefault="00893A32" w:rsidP="00893A32">
      <w:pPr>
        <w:pStyle w:val="EW"/>
      </w:pPr>
      <w:r w:rsidRPr="008C3753">
        <w:t>TX</w:t>
      </w:r>
      <w:r w:rsidRPr="008C3753">
        <w:tab/>
        <w:t>Transmitter</w:t>
      </w:r>
    </w:p>
    <w:p w14:paraId="32650CF8" w14:textId="77777777" w:rsidR="00893A32" w:rsidRPr="008C3753" w:rsidRDefault="00893A32" w:rsidP="00893A32">
      <w:pPr>
        <w:pStyle w:val="EW"/>
      </w:pPr>
      <w:r w:rsidRPr="008C3753">
        <w:t>TT</w:t>
      </w:r>
      <w:r w:rsidRPr="008C3753">
        <w:tab/>
        <w:t xml:space="preserve">Test </w:t>
      </w:r>
      <w:r>
        <w:t>Tolerance</w:t>
      </w:r>
    </w:p>
    <w:p w14:paraId="1EA365ED" w14:textId="77777777" w:rsidR="00080512" w:rsidRPr="004D3578" w:rsidRDefault="00080512">
      <w:pPr>
        <w:pStyle w:val="EW"/>
      </w:pPr>
    </w:p>
    <w:p w14:paraId="7D89FB01" w14:textId="223AA867" w:rsidR="00080512" w:rsidRPr="004D3578" w:rsidRDefault="00080512">
      <w:pPr>
        <w:pStyle w:val="10"/>
      </w:pPr>
      <w:bookmarkStart w:id="33" w:name="clause4"/>
      <w:bookmarkStart w:id="34" w:name="_Toc214977236"/>
      <w:bookmarkEnd w:id="33"/>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34"/>
    </w:p>
    <w:p w14:paraId="32174BD3" w14:textId="4866B6F3" w:rsidR="00080512" w:rsidRDefault="00080512">
      <w:pPr>
        <w:pStyle w:val="21"/>
      </w:pPr>
      <w:bookmarkStart w:id="35" w:name="_Toc214977237"/>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35"/>
    </w:p>
    <w:p w14:paraId="03C997F1"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36" w:name="_Toc21099804"/>
      <w:bookmarkStart w:id="37" w:name="_Toc29809602"/>
      <w:bookmarkStart w:id="38" w:name="_Toc36644977"/>
      <w:bookmarkStart w:id="39" w:name="_Toc37272031"/>
      <w:bookmarkStart w:id="40" w:name="_Toc45884277"/>
      <w:bookmarkStart w:id="41" w:name="_Toc53182300"/>
      <w:bookmarkStart w:id="42" w:name="_Toc58860041"/>
      <w:bookmarkStart w:id="43" w:name="_Toc58862545"/>
      <w:bookmarkStart w:id="44" w:name="_Toc61182538"/>
      <w:bookmarkStart w:id="45" w:name="_Toc66727851"/>
      <w:bookmarkStart w:id="46" w:name="_Toc74961654"/>
      <w:bookmarkStart w:id="47" w:name="_Toc75242565"/>
      <w:bookmarkStart w:id="48" w:name="_Toc76544911"/>
      <w:bookmarkStart w:id="49" w:name="_Toc82595011"/>
      <w:bookmarkStart w:id="50" w:name="_Toc89955042"/>
      <w:bookmarkStart w:id="51" w:name="_Toc98773465"/>
      <w:bookmarkStart w:id="52" w:name="_Toc106201224"/>
      <w:bookmarkStart w:id="53" w:name="_Toc115191077"/>
      <w:bookmarkStart w:id="54" w:name="_Toc122012906"/>
      <w:bookmarkStart w:id="55" w:name="_Toc124155725"/>
      <w:bookmarkStart w:id="56" w:name="_Toc131537485"/>
      <w:bookmarkStart w:id="57" w:name="_Toc137397692"/>
      <w:bookmarkStart w:id="58" w:name="_Toc156575908"/>
      <w:bookmarkStart w:id="59" w:name="_Toc176944430"/>
      <w:bookmarkStart w:id="60" w:name="_Toc187256708"/>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D69C5D" w14:textId="77777777" w:rsidR="00893A32" w:rsidRPr="003C267E" w:rsidRDefault="00893A32" w:rsidP="00893A32">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p>
    <w:p w14:paraId="2F39953F"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4F1F5639"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003B955D" w14:textId="77777777" w:rsidR="00893A32" w:rsidRPr="003C267E" w:rsidRDefault="00893A32" w:rsidP="00893A32">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61" w:name="_Toc21099805"/>
      <w:bookmarkStart w:id="62" w:name="_Toc29809603"/>
      <w:bookmarkStart w:id="63" w:name="_Toc36644978"/>
      <w:bookmarkStart w:id="64" w:name="_Toc37272032"/>
      <w:bookmarkStart w:id="65" w:name="_Toc45884278"/>
      <w:bookmarkStart w:id="66" w:name="_Toc53182301"/>
      <w:bookmarkStart w:id="67" w:name="_Toc58860042"/>
      <w:bookmarkStart w:id="68" w:name="_Toc58862546"/>
      <w:bookmarkStart w:id="69" w:name="_Toc61182539"/>
      <w:bookmarkStart w:id="70" w:name="_Toc66727852"/>
      <w:bookmarkStart w:id="71" w:name="_Toc74961655"/>
      <w:bookmarkStart w:id="72" w:name="_Toc75242566"/>
      <w:bookmarkStart w:id="73" w:name="_Toc76544912"/>
      <w:bookmarkStart w:id="74" w:name="_Toc82595012"/>
      <w:bookmarkStart w:id="75" w:name="_Toc89955043"/>
      <w:bookmarkStart w:id="76" w:name="_Toc98773466"/>
      <w:bookmarkStart w:id="77" w:name="_Toc106201225"/>
      <w:bookmarkStart w:id="78" w:name="_Toc115191078"/>
      <w:bookmarkStart w:id="79" w:name="_Toc122012907"/>
      <w:bookmarkStart w:id="80" w:name="_Toc124155726"/>
      <w:bookmarkStart w:id="81" w:name="_Toc131537486"/>
      <w:bookmarkStart w:id="82" w:name="_Toc137397693"/>
      <w:bookmarkStart w:id="83" w:name="_Toc156575909"/>
      <w:bookmarkStart w:id="84" w:name="_Toc176944431"/>
      <w:bookmarkStart w:id="85" w:name="_Toc187256709"/>
      <w:r w:rsidRPr="003C267E">
        <w:rPr>
          <w:rFonts w:ascii="Arial" w:eastAsia="Times New Roman" w:hAnsi="Arial"/>
          <w:sz w:val="28"/>
          <w:lang w:eastAsia="en-GB"/>
        </w:rPr>
        <w:lastRenderedPageBreak/>
        <w:t>4.1.2</w:t>
      </w:r>
      <w:r w:rsidRPr="003C267E">
        <w:rPr>
          <w:rFonts w:ascii="Arial" w:eastAsia="Times New Roman" w:hAnsi="Arial"/>
          <w:sz w:val="28"/>
          <w:lang w:eastAsia="en-GB"/>
        </w:rPr>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DB3BC0A"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86" w:name="_Toc21099806"/>
      <w:bookmarkStart w:id="87" w:name="_Toc29809604"/>
      <w:bookmarkStart w:id="88" w:name="_Toc36644979"/>
      <w:bookmarkStart w:id="89" w:name="_Toc37272033"/>
      <w:bookmarkStart w:id="90" w:name="_Toc45884279"/>
      <w:bookmarkStart w:id="91" w:name="_Toc53182302"/>
      <w:bookmarkStart w:id="92" w:name="_Toc58860043"/>
      <w:bookmarkStart w:id="93" w:name="_Toc58862547"/>
      <w:bookmarkStart w:id="94" w:name="_Toc61182540"/>
      <w:bookmarkStart w:id="95" w:name="_Toc66727853"/>
      <w:bookmarkStart w:id="96" w:name="_Toc74961656"/>
      <w:bookmarkStart w:id="97" w:name="_Toc75242567"/>
      <w:bookmarkStart w:id="98" w:name="_Toc76544913"/>
      <w:bookmarkStart w:id="99" w:name="_Toc82595013"/>
      <w:bookmarkStart w:id="100" w:name="_Toc89955044"/>
      <w:bookmarkStart w:id="101" w:name="_Toc98773467"/>
      <w:bookmarkStart w:id="102" w:name="_Toc106201226"/>
      <w:bookmarkStart w:id="103" w:name="_Toc115191079"/>
      <w:bookmarkStart w:id="104" w:name="_Toc122012908"/>
      <w:bookmarkStart w:id="105" w:name="_Toc124155727"/>
      <w:bookmarkStart w:id="106" w:name="_Toc131537487"/>
      <w:bookmarkStart w:id="107" w:name="_Toc137397694"/>
      <w:bookmarkStart w:id="108" w:name="_Toc156575910"/>
      <w:bookmarkStart w:id="109" w:name="_Toc176944432"/>
      <w:bookmarkStart w:id="110" w:name="_Toc187256710"/>
      <w:r w:rsidRPr="003C267E">
        <w:rPr>
          <w:rFonts w:ascii="Arial" w:eastAsia="Times New Roman" w:hAnsi="Arial"/>
          <w:lang w:eastAsia="en-GB"/>
        </w:rPr>
        <w:t>4.1.2.1</w:t>
      </w:r>
      <w:r w:rsidRPr="003C267E">
        <w:rPr>
          <w:rFonts w:ascii="Arial" w:eastAsia="Times New Roman" w:hAnsi="Arial"/>
          <w:lang w:eastAsia="en-GB"/>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41B307" w14:textId="77777777" w:rsidR="00893A32" w:rsidRPr="003C267E" w:rsidRDefault="00893A32" w:rsidP="00893A32">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3C267E" w:rsidRDefault="00893A32" w:rsidP="00893A32">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3C267E" w:rsidRDefault="00893A32" w:rsidP="00893A32">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3C267E" w:rsidRDefault="00893A32" w:rsidP="00893A32">
      <w:pPr>
        <w:rPr>
          <w:rFonts w:eastAsia="Times New Roman"/>
          <w:lang w:eastAsia="en-GB"/>
        </w:rPr>
      </w:pPr>
      <w:r w:rsidRPr="003C267E">
        <w:rPr>
          <w:rFonts w:eastAsia="Times New Roman" w:cs="v4.2.0"/>
          <w:lang w:eastAsia="en-GB"/>
        </w:rPr>
        <w:t xml:space="preserve">For RF tests, it should be noted that the uncertainties in clause 4.1.2 apply to the Test System operating into a nominal </w:t>
      </w:r>
      <w:proofErr w:type="gramStart"/>
      <w:r w:rsidRPr="003C267E">
        <w:rPr>
          <w:rFonts w:eastAsia="Times New Roman" w:cs="v4.2.0"/>
          <w:lang w:eastAsia="en-GB"/>
        </w:rPr>
        <w:t>50 ohm</w:t>
      </w:r>
      <w:proofErr w:type="gramEnd"/>
      <w:r w:rsidRPr="003C267E">
        <w:rPr>
          <w:rFonts w:eastAsia="Times New Roman" w:cs="v4.2.0"/>
          <w:lang w:eastAsia="en-GB"/>
        </w:rPr>
        <w:t xml:space="preserve"> load and do not include system effects due to mismatch between the DUT and the Test System.</w:t>
      </w:r>
    </w:p>
    <w:p w14:paraId="03CD6205"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111" w:name="_Toc21099807"/>
      <w:bookmarkStart w:id="112" w:name="_Toc29809605"/>
      <w:bookmarkStart w:id="113" w:name="_Toc36644980"/>
      <w:bookmarkStart w:id="114" w:name="_Toc37272034"/>
      <w:bookmarkStart w:id="115" w:name="_Toc45884280"/>
      <w:bookmarkStart w:id="116" w:name="_Toc53182303"/>
      <w:bookmarkStart w:id="117" w:name="_Toc58860044"/>
      <w:bookmarkStart w:id="118" w:name="_Toc58862548"/>
      <w:bookmarkStart w:id="119" w:name="_Toc61182541"/>
      <w:bookmarkStart w:id="120" w:name="_Toc66727854"/>
      <w:bookmarkStart w:id="121" w:name="_Toc74961657"/>
      <w:bookmarkStart w:id="122" w:name="_Toc75242568"/>
      <w:bookmarkStart w:id="123" w:name="_Toc76544914"/>
      <w:bookmarkStart w:id="124" w:name="_Toc82595014"/>
      <w:bookmarkStart w:id="125" w:name="_Toc89955045"/>
      <w:bookmarkStart w:id="126" w:name="_Toc98773468"/>
      <w:bookmarkStart w:id="127" w:name="_Toc106201227"/>
      <w:bookmarkStart w:id="128" w:name="_Toc115191080"/>
      <w:bookmarkStart w:id="129" w:name="_Toc122012909"/>
      <w:bookmarkStart w:id="130" w:name="_Toc124155728"/>
      <w:bookmarkStart w:id="131" w:name="_Toc131537488"/>
      <w:bookmarkStart w:id="132" w:name="_Toc137397695"/>
      <w:bookmarkStart w:id="133" w:name="_Toc156575911"/>
      <w:bookmarkStart w:id="134" w:name="_Toc176944433"/>
      <w:bookmarkStart w:id="135" w:name="_Toc187256711"/>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360ABE"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trPr>
        <w:tc>
          <w:tcPr>
            <w:tcW w:w="3256" w:type="dxa"/>
          </w:tcPr>
          <w:p w14:paraId="29470C51"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25B04B7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74C6F2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3F4933AB" w14:textId="77777777" w:rsidTr="00893A32">
        <w:trPr>
          <w:cantSplit/>
          <w:jc w:val="center"/>
        </w:trPr>
        <w:tc>
          <w:tcPr>
            <w:tcW w:w="3256" w:type="dxa"/>
          </w:tcPr>
          <w:p w14:paraId="3C8E74B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tc>
        <w:tc>
          <w:tcPr>
            <w:tcW w:w="3716" w:type="dxa"/>
          </w:tcPr>
          <w:p w14:paraId="401F9F30" w14:textId="77777777" w:rsidR="00893A32" w:rsidRPr="00E437AB" w:rsidDel="006575B2"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82ADC11" w14:textId="77777777" w:rsidR="00893A32" w:rsidRPr="003C267E" w:rsidDel="006575B2" w:rsidRDefault="00893A32" w:rsidP="00893A32">
            <w:pPr>
              <w:keepNext/>
              <w:keepLines/>
              <w:rPr>
                <w:rFonts w:ascii="Arial" w:eastAsia="Times New Roman" w:hAnsi="Arial"/>
                <w:sz w:val="18"/>
                <w:lang w:eastAsia="en-GB"/>
              </w:rPr>
            </w:pPr>
          </w:p>
        </w:tc>
      </w:tr>
      <w:tr w:rsidR="00893A32" w:rsidRPr="003C267E" w:rsidDel="002B4972" w14:paraId="713B2798" w14:textId="77777777" w:rsidTr="00893A32">
        <w:trPr>
          <w:cantSplit/>
          <w:jc w:val="center"/>
        </w:trPr>
        <w:tc>
          <w:tcPr>
            <w:tcW w:w="3256" w:type="dxa"/>
          </w:tcPr>
          <w:p w14:paraId="7650098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7789604B" w14:textId="77777777" w:rsidR="00893A32" w:rsidRPr="00E437AB" w:rsidRDefault="00893A32" w:rsidP="00893A32">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6C40138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4FABE6F" w14:textId="77777777" w:rsidTr="00893A32">
        <w:trPr>
          <w:cantSplit/>
          <w:jc w:val="center"/>
        </w:trPr>
        <w:tc>
          <w:tcPr>
            <w:tcW w:w="3256" w:type="dxa"/>
          </w:tcPr>
          <w:p w14:paraId="056AD9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6F2895EA"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030C2BD8"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F301BDF" w14:textId="77777777" w:rsidTr="00893A32">
        <w:trPr>
          <w:cantSplit/>
          <w:jc w:val="center"/>
        </w:trPr>
        <w:tc>
          <w:tcPr>
            <w:tcW w:w="3256" w:type="dxa"/>
          </w:tcPr>
          <w:p w14:paraId="22686E5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tc>
        <w:tc>
          <w:tcPr>
            <w:tcW w:w="3716" w:type="dxa"/>
          </w:tcPr>
          <w:p w14:paraId="1B5CB032"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4DE0412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3DA69818" w14:textId="77777777" w:rsidTr="00893A32">
        <w:trPr>
          <w:cantSplit/>
          <w:jc w:val="center"/>
        </w:trPr>
        <w:tc>
          <w:tcPr>
            <w:tcW w:w="3256" w:type="dxa"/>
          </w:tcPr>
          <w:p w14:paraId="63A9F9B3"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0ADD3101"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w:t>
            </w:r>
            <w:r w:rsidRPr="003C267E">
              <w:rPr>
                <w:rFonts w:ascii="Arial" w:eastAsia="Times New Roman" w:hAnsi="Arial" w:cs="v4.2.0"/>
                <w:sz w:val="18"/>
                <w:lang w:eastAsia="ja-JP"/>
              </w:rPr>
              <w:t xml:space="preserve"> 1%</w:t>
            </w:r>
          </w:p>
        </w:tc>
        <w:tc>
          <w:tcPr>
            <w:tcW w:w="2721" w:type="dxa"/>
          </w:tcPr>
          <w:p w14:paraId="62ADB932" w14:textId="77777777" w:rsidR="00893A32" w:rsidRPr="003C267E" w:rsidDel="002B4972" w:rsidRDefault="00893A32" w:rsidP="00893A32">
            <w:pPr>
              <w:keepNext/>
              <w:keepLines/>
              <w:rPr>
                <w:rFonts w:ascii="Arial" w:eastAsia="Times New Roman" w:hAnsi="Arial"/>
                <w:sz w:val="18"/>
                <w:lang w:eastAsia="en-GB"/>
              </w:rPr>
            </w:pPr>
          </w:p>
        </w:tc>
      </w:tr>
      <w:tr w:rsidR="00893A32" w:rsidRPr="00AE34C5" w:rsidDel="002B4972" w14:paraId="05A55621" w14:textId="77777777" w:rsidTr="00893A32">
        <w:trPr>
          <w:cantSplit/>
          <w:jc w:val="center"/>
        </w:trPr>
        <w:tc>
          <w:tcPr>
            <w:tcW w:w="3256" w:type="dxa"/>
          </w:tcPr>
          <w:p w14:paraId="3B259DE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2D27377B" w14:textId="77777777" w:rsidR="00893A32" w:rsidRPr="003C267E" w:rsidRDefault="00893A32" w:rsidP="00893A32">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548822A1" w14:textId="77777777" w:rsidR="00893A32" w:rsidRPr="003C267E" w:rsidDel="002B4972" w:rsidRDefault="00893A32" w:rsidP="00893A32">
            <w:pPr>
              <w:keepNext/>
              <w:keepLines/>
              <w:rPr>
                <w:rFonts w:ascii="Arial" w:eastAsia="Times New Roman" w:hAnsi="Arial"/>
                <w:sz w:val="18"/>
                <w:lang w:val="sv-FI" w:eastAsia="en-GB"/>
              </w:rPr>
            </w:pPr>
          </w:p>
        </w:tc>
      </w:tr>
      <w:tr w:rsidR="00893A32" w:rsidRPr="003C267E" w:rsidDel="002B4972" w14:paraId="74D02421" w14:textId="77777777" w:rsidTr="00893A32">
        <w:trPr>
          <w:cantSplit/>
          <w:jc w:val="center"/>
        </w:trPr>
        <w:tc>
          <w:tcPr>
            <w:tcW w:w="3256" w:type="dxa"/>
          </w:tcPr>
          <w:p w14:paraId="32E5E91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 xml:space="preserve">.3 Adjacent Channel Leakage </w:t>
            </w:r>
            <w:proofErr w:type="gramStart"/>
            <w:r w:rsidRPr="003C267E">
              <w:rPr>
                <w:rFonts w:ascii="Arial" w:eastAsia="Times New Roman" w:hAnsi="Arial"/>
                <w:sz w:val="18"/>
                <w:lang w:eastAsia="en-GB"/>
              </w:rPr>
              <w:t>power</w:t>
            </w:r>
            <w:proofErr w:type="gramEnd"/>
            <w:r w:rsidRPr="003C267E">
              <w:rPr>
                <w:rFonts w:ascii="Arial" w:eastAsia="Times New Roman" w:hAnsi="Arial"/>
                <w:sz w:val="18"/>
                <w:lang w:eastAsia="en-GB"/>
              </w:rPr>
              <w:t xml:space="preserve"> Ratio (ACLR)</w:t>
            </w:r>
          </w:p>
        </w:tc>
        <w:tc>
          <w:tcPr>
            <w:tcW w:w="3716" w:type="dxa"/>
          </w:tcPr>
          <w:p w14:paraId="392BB434" w14:textId="77777777" w:rsidR="00893A32" w:rsidRPr="00FD2943"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5CAD061B"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1CA4EC0E" w14:textId="77777777" w:rsidTr="00893A32">
        <w:trPr>
          <w:cantSplit/>
          <w:jc w:val="center"/>
        </w:trPr>
        <w:tc>
          <w:tcPr>
            <w:tcW w:w="3256" w:type="dxa"/>
          </w:tcPr>
          <w:p w14:paraId="7006FC8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tc>
        <w:tc>
          <w:tcPr>
            <w:tcW w:w="3716" w:type="dxa"/>
          </w:tcPr>
          <w:p w14:paraId="5712884E" w14:textId="77777777" w:rsidR="00893A32" w:rsidRPr="00FD2943"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7D03FA4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4EC771E7" w14:textId="77777777" w:rsidTr="00893A32">
        <w:trPr>
          <w:cantSplit/>
          <w:jc w:val="center"/>
        </w:trPr>
        <w:tc>
          <w:tcPr>
            <w:tcW w:w="3256" w:type="dxa"/>
          </w:tcPr>
          <w:p w14:paraId="7E0097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tc>
        <w:tc>
          <w:tcPr>
            <w:tcW w:w="3716" w:type="dxa"/>
          </w:tcPr>
          <w:p w14:paraId="77C2B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0384D03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1934CEC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19EDB1B7"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74925C38" w14:textId="77777777" w:rsidTr="00893A32">
        <w:trPr>
          <w:cantSplit/>
          <w:jc w:val="center"/>
        </w:trPr>
        <w:tc>
          <w:tcPr>
            <w:tcW w:w="3256" w:type="dxa"/>
          </w:tcPr>
          <w:p w14:paraId="54697C2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6DCC470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50CD71C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70AFE31" w14:textId="77777777" w:rsidTr="00893A32">
        <w:trPr>
          <w:cantSplit/>
          <w:jc w:val="center"/>
        </w:trPr>
        <w:tc>
          <w:tcPr>
            <w:tcW w:w="3256" w:type="dxa"/>
          </w:tcPr>
          <w:p w14:paraId="2DE8BF6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55031A4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7314AD93"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B53C3AE"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5786DDF9"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BFE8BB8"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F43122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6B1B07E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9F2EBFB" w14:textId="77777777" w:rsidTr="00893A32">
        <w:trPr>
          <w:cantSplit/>
          <w:jc w:val="center"/>
        </w:trPr>
        <w:tc>
          <w:tcPr>
            <w:tcW w:w="3256" w:type="dxa"/>
          </w:tcPr>
          <w:p w14:paraId="4BC6463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107F759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4CF90C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14:paraId="11C8A996" w14:textId="77777777" w:rsidTr="00893A32">
        <w:trPr>
          <w:cantSplit/>
          <w:jc w:val="center"/>
        </w:trPr>
        <w:tc>
          <w:tcPr>
            <w:tcW w:w="9693" w:type="dxa"/>
            <w:gridSpan w:val="3"/>
          </w:tcPr>
          <w:p w14:paraId="6753B80D" w14:textId="77777777" w:rsidR="00893A32" w:rsidRPr="003C267E" w:rsidRDefault="00893A32" w:rsidP="00893A32">
            <w:pPr>
              <w:keepNext/>
              <w:keepLines/>
              <w:ind w:left="851" w:hanging="851"/>
              <w:rPr>
                <w:rFonts w:ascii="Arial" w:eastAsia="Times New Roman" w:hAnsi="Arial" w:cs="Arial"/>
                <w:sz w:val="18"/>
                <w:lang w:eastAsia="en-GB"/>
              </w:rPr>
            </w:pPr>
            <w:r w:rsidRPr="003C267E">
              <w:rPr>
                <w:rFonts w:ascii="Arial" w:eastAsia="Times New Roman" w:hAnsi="Arial"/>
                <w:sz w:val="18"/>
                <w:lang w:eastAsia="en-GB"/>
              </w:rPr>
              <w:t>NOTE:</w:t>
            </w:r>
            <w:r w:rsidRPr="003C267E">
              <w:rPr>
                <w:rFonts w:ascii="Arial" w:eastAsia="Times New Roman" w:hAnsi="Arial"/>
                <w:sz w:val="18"/>
                <w:lang w:eastAsia="en-GB"/>
              </w:rPr>
              <w:tab/>
            </w:r>
            <w:r w:rsidRPr="003C267E">
              <w:rPr>
                <w:rFonts w:ascii="Arial" w:eastAsia="Times New Roman" w:hAnsi="Arial" w:hint="eastAsia"/>
                <w:sz w:val="18"/>
                <w:lang w:eastAsia="en-GB"/>
              </w:rPr>
              <w:t>Test system uncertainty</w:t>
            </w:r>
            <w:r w:rsidRPr="003C267E">
              <w:rPr>
                <w:rFonts w:ascii="Arial" w:eastAsia="Times New Roman" w:hAnsi="Arial"/>
                <w:sz w:val="18"/>
                <w:lang w:eastAsia="en-GB"/>
              </w:rPr>
              <w:t xml:space="preserve"> values </w:t>
            </w:r>
            <w:r w:rsidRPr="003C267E">
              <w:rPr>
                <w:rFonts w:ascii="Arial" w:eastAsia="Times New Roman" w:hAnsi="Arial" w:hint="eastAsia"/>
                <w:sz w:val="18"/>
                <w:lang w:eastAsia="en-GB"/>
              </w:rPr>
              <w:t xml:space="preserve">for </w:t>
            </w:r>
            <w:r w:rsidRPr="003C267E">
              <w:rPr>
                <w:rFonts w:ascii="Arial" w:eastAsia="Times New Roman" w:hAnsi="Arial" w:cs="v4.2.0"/>
                <w:sz w:val="18"/>
                <w:lang w:eastAsia="en-GB"/>
              </w:rPr>
              <w:t xml:space="preserve">3 </w:t>
            </w:r>
            <w:r w:rsidRPr="003C267E">
              <w:rPr>
                <w:rFonts w:ascii="Arial" w:eastAsia="Times New Roman" w:hAnsi="Arial" w:cs="v4.2.0"/>
                <w:sz w:val="18"/>
                <w:lang w:eastAsia="ja-JP"/>
              </w:rPr>
              <w:t xml:space="preserve">GHz &lt; f </w:t>
            </w:r>
            <w:r w:rsidRPr="003C267E">
              <w:rPr>
                <w:rFonts w:ascii="Arial" w:eastAsia="Times New Roman" w:hAnsi="Arial" w:cs="Arial"/>
                <w:sz w:val="18"/>
                <w:lang w:eastAsia="ja-JP"/>
              </w:rPr>
              <w:t>≤</w:t>
            </w:r>
            <w:r w:rsidRPr="003C267E">
              <w:rPr>
                <w:rFonts w:ascii="Arial" w:eastAsia="Times New Roman" w:hAnsi="Arial" w:cs="v4.2.0"/>
                <w:sz w:val="18"/>
                <w:lang w:eastAsia="ja-JP"/>
              </w:rPr>
              <w:t xml:space="preserve"> </w:t>
            </w:r>
            <w:r w:rsidRPr="003C267E">
              <w:rPr>
                <w:rFonts w:ascii="Arial" w:hAnsi="Arial" w:hint="eastAsia"/>
                <w:sz w:val="18"/>
                <w:lang w:eastAsia="en-GB"/>
              </w:rPr>
              <w:t>7.125</w:t>
            </w:r>
            <w:r w:rsidRPr="003C267E">
              <w:rPr>
                <w:rFonts w:ascii="Arial" w:eastAsia="Times New Roman" w:hAnsi="Arial" w:cs="v4.2.0" w:hint="eastAsia"/>
                <w:sz w:val="18"/>
                <w:lang w:eastAsia="en-GB"/>
              </w:rPr>
              <w:t xml:space="preserve"> </w:t>
            </w:r>
            <w:r w:rsidRPr="003C267E">
              <w:rPr>
                <w:rFonts w:ascii="Arial" w:eastAsia="Times New Roman" w:hAnsi="Arial" w:cs="v4.2.0"/>
                <w:sz w:val="18"/>
                <w:lang w:eastAsia="ja-JP"/>
              </w:rPr>
              <w:t>GHz</w:t>
            </w:r>
            <w:r w:rsidRPr="003C267E">
              <w:rPr>
                <w:rFonts w:ascii="Arial" w:eastAsia="Times New Roman" w:hAnsi="Arial"/>
                <w:sz w:val="18"/>
                <w:lang w:eastAsia="en-GB"/>
              </w:rPr>
              <w:t xml:space="preserve"> apply for BS operate</w:t>
            </w:r>
            <w:r w:rsidRPr="003C267E">
              <w:rPr>
                <w:rFonts w:ascii="Arial" w:eastAsia="Times New Roman" w:hAnsi="Arial" w:hint="eastAsia"/>
                <w:sz w:val="18"/>
                <w:lang w:eastAsia="en-GB"/>
              </w:rPr>
              <w:t>s</w:t>
            </w:r>
            <w:r w:rsidRPr="003C267E">
              <w:rPr>
                <w:rFonts w:ascii="Arial" w:eastAsia="Times New Roman" w:hAnsi="Arial"/>
                <w:sz w:val="18"/>
                <w:lang w:eastAsia="en-GB"/>
              </w:rPr>
              <w:t xml:space="preserve"> in licensed spectrum only</w:t>
            </w:r>
            <w:r w:rsidRPr="003C267E">
              <w:rPr>
                <w:rFonts w:ascii="Arial" w:eastAsia="Times New Roman" w:hAnsi="Arial" w:hint="eastAsia"/>
                <w:sz w:val="18"/>
                <w:lang w:eastAsia="en-GB"/>
              </w:rPr>
              <w:t>.</w:t>
            </w:r>
          </w:p>
        </w:tc>
      </w:tr>
    </w:tbl>
    <w:p w14:paraId="5A1E9151" w14:textId="77777777" w:rsidR="00893A32" w:rsidRPr="003C267E" w:rsidRDefault="00893A32" w:rsidP="00893A32">
      <w:pPr>
        <w:rPr>
          <w:rFonts w:eastAsia="Times New Roman"/>
          <w:lang w:eastAsia="sv-SE"/>
        </w:rPr>
      </w:pPr>
    </w:p>
    <w:p w14:paraId="61B9C89C" w14:textId="77777777" w:rsidR="00893A32" w:rsidRPr="003C267E" w:rsidRDefault="00893A32" w:rsidP="00893A32">
      <w:pPr>
        <w:keepNext/>
        <w:keepLines/>
        <w:spacing w:before="120"/>
        <w:ind w:left="1418" w:hanging="1418"/>
        <w:outlineLvl w:val="3"/>
        <w:rPr>
          <w:rFonts w:ascii="Arial" w:eastAsia="Times New Roman" w:hAnsi="Arial"/>
          <w:lang w:eastAsia="sv-SE"/>
        </w:rPr>
      </w:pPr>
      <w:bookmarkStart w:id="136" w:name="_Toc21099808"/>
      <w:bookmarkStart w:id="137" w:name="_Toc29809606"/>
      <w:bookmarkStart w:id="138" w:name="_Toc36644981"/>
      <w:bookmarkStart w:id="139" w:name="_Toc37272035"/>
      <w:bookmarkStart w:id="140" w:name="_Toc45884281"/>
      <w:bookmarkStart w:id="141" w:name="_Toc53182304"/>
      <w:bookmarkStart w:id="142" w:name="_Toc58860045"/>
      <w:bookmarkStart w:id="143" w:name="_Toc58862549"/>
      <w:bookmarkStart w:id="144" w:name="_Toc61182542"/>
      <w:bookmarkStart w:id="145" w:name="_Toc66727855"/>
      <w:bookmarkStart w:id="146" w:name="_Toc74961658"/>
      <w:bookmarkStart w:id="147" w:name="_Toc75242569"/>
      <w:bookmarkStart w:id="148" w:name="_Toc76544915"/>
      <w:bookmarkStart w:id="149" w:name="_Toc82595015"/>
      <w:bookmarkStart w:id="150" w:name="_Toc89955046"/>
      <w:bookmarkStart w:id="151" w:name="_Toc98773469"/>
      <w:bookmarkStart w:id="152" w:name="_Toc106201228"/>
      <w:bookmarkStart w:id="153" w:name="_Toc115191081"/>
      <w:bookmarkStart w:id="154" w:name="_Toc122012910"/>
      <w:bookmarkStart w:id="155" w:name="_Toc124155729"/>
      <w:bookmarkStart w:id="156" w:name="_Toc131537489"/>
      <w:bookmarkStart w:id="157" w:name="_Toc137397696"/>
      <w:bookmarkStart w:id="158" w:name="_Toc156575912"/>
      <w:bookmarkStart w:id="159" w:name="_Toc176944434"/>
      <w:bookmarkStart w:id="160" w:name="_Toc187256712"/>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51F000"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trPr>
        <w:tc>
          <w:tcPr>
            <w:tcW w:w="2143" w:type="dxa"/>
          </w:tcPr>
          <w:p w14:paraId="7570F5F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0999910D"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635E64B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4DEB9767" w14:textId="77777777" w:rsidTr="00893A32">
        <w:trPr>
          <w:tblHeader/>
          <w:jc w:val="center"/>
        </w:trPr>
        <w:tc>
          <w:tcPr>
            <w:tcW w:w="2143" w:type="dxa"/>
          </w:tcPr>
          <w:p w14:paraId="5CBA51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72CF03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0AB49CAF" w14:textId="77777777" w:rsidR="00893A32" w:rsidRPr="003C267E" w:rsidRDefault="00893A32" w:rsidP="00893A32">
            <w:pPr>
              <w:keepNext/>
              <w:keepLines/>
              <w:rPr>
                <w:rFonts w:ascii="Arial" w:eastAsia="Times New Roman" w:hAnsi="Arial"/>
                <w:sz w:val="18"/>
                <w:lang w:eastAsia="en-GB"/>
              </w:rPr>
            </w:pPr>
          </w:p>
        </w:tc>
      </w:tr>
      <w:tr w:rsidR="00893A32" w:rsidRPr="003C267E" w14:paraId="31DD4BD1" w14:textId="77777777" w:rsidTr="00893A32">
        <w:trPr>
          <w:tblHeader/>
          <w:jc w:val="center"/>
        </w:trPr>
        <w:tc>
          <w:tcPr>
            <w:tcW w:w="2143" w:type="dxa"/>
          </w:tcPr>
          <w:p w14:paraId="621C1C3D"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6B74377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4817C64" w14:textId="77777777" w:rsidR="00893A32" w:rsidRPr="003C267E" w:rsidDel="006575B2" w:rsidRDefault="00893A32" w:rsidP="00893A32">
            <w:pPr>
              <w:keepNext/>
              <w:keepLines/>
              <w:rPr>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FF031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5CB4DAE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213E829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7623ECC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3704427E" w14:textId="77777777" w:rsidR="00893A32" w:rsidRPr="003C267E" w:rsidRDefault="00893A32" w:rsidP="00893A32">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3977B5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4087B952"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893A32" w:rsidRPr="003C267E" w14:paraId="73E2950A" w14:textId="77777777" w:rsidTr="00893A32">
        <w:trPr>
          <w:tblHeader/>
          <w:jc w:val="center"/>
        </w:trPr>
        <w:tc>
          <w:tcPr>
            <w:tcW w:w="2143" w:type="dxa"/>
          </w:tcPr>
          <w:p w14:paraId="11B260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032444FC"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21772C13" w14:textId="77777777" w:rsidR="00893A32" w:rsidRPr="003C267E" w:rsidRDefault="00893A32" w:rsidP="00893A32">
            <w:pPr>
              <w:keepNext/>
              <w:keepLines/>
              <w:rPr>
                <w:rFonts w:ascii="Arial" w:eastAsia="Times New Roman" w:hAnsi="Arial"/>
                <w:sz w:val="18"/>
                <w:lang w:eastAsia="en-GB"/>
              </w:rPr>
            </w:pPr>
          </w:p>
        </w:tc>
      </w:tr>
      <w:tr w:rsidR="00893A32" w:rsidRPr="003C267E" w14:paraId="5FF5AB5D" w14:textId="77777777" w:rsidTr="00893A32">
        <w:trPr>
          <w:tblHeader/>
          <w:jc w:val="center"/>
        </w:trPr>
        <w:tc>
          <w:tcPr>
            <w:tcW w:w="2143" w:type="dxa"/>
            <w:tcBorders>
              <w:bottom w:val="single" w:sz="4" w:space="0" w:color="auto"/>
            </w:tcBorders>
          </w:tcPr>
          <w:p w14:paraId="567CA40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06AE9E02"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73F05BEF"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 xml:space="preserve">1MHz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3 GHz: ±1.3 dB</w:t>
            </w:r>
          </w:p>
          <w:p w14:paraId="6703DC47"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 xml:space="preserve">3.0GHz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4.2 GHz: ±1.5 dB</w:t>
            </w:r>
          </w:p>
          <w:p w14:paraId="1A2684C2" w14:textId="77777777" w:rsidR="00893A32" w:rsidRPr="00FD2943" w:rsidDel="006575B2" w:rsidRDefault="00893A32" w:rsidP="00893A32">
            <w:pPr>
              <w:keepNext/>
              <w:keepLines/>
              <w:rPr>
                <w:rFonts w:ascii="Arial" w:eastAsia="MS Mincho" w:hAnsi="Arial"/>
                <w:sz w:val="18"/>
                <w:lang w:eastAsia="ja-JP"/>
              </w:rPr>
            </w:pPr>
            <w:r w:rsidRPr="003C267E">
              <w:rPr>
                <w:rFonts w:ascii="Arial" w:eastAsia="Times New Roman" w:hAnsi="Arial"/>
                <w:sz w:val="18"/>
                <w:lang w:eastAsia="ja-JP"/>
              </w:rPr>
              <w:t xml:space="preserve">4.2GHz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52BFCEB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2369D37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2DE3452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2E1458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7355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40DA72D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17754E7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0A51192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643FD8A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067111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D07E0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022ED3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59670347"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893A32" w:rsidRPr="003C267E" w14:paraId="14A4CA23" w14:textId="77777777" w:rsidTr="00893A32">
        <w:trPr>
          <w:tblHeader/>
          <w:jc w:val="center"/>
        </w:trPr>
        <w:tc>
          <w:tcPr>
            <w:tcW w:w="2143" w:type="dxa"/>
            <w:tcBorders>
              <w:bottom w:val="single" w:sz="4" w:space="0" w:color="auto"/>
            </w:tcBorders>
          </w:tcPr>
          <w:p w14:paraId="6EBC004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3D646AEE" w14:textId="77777777" w:rsidR="00893A32" w:rsidRPr="003C267E" w:rsidRDefault="00893A32" w:rsidP="00893A32">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50670819"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1BAE86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116C45B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1BB07F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7F2D9F6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4499C0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66F450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2.0 dB</w:t>
            </w:r>
          </w:p>
          <w:p w14:paraId="45C3030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6558A45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893A32" w:rsidRPr="003C267E" w14:paraId="78C6389D" w14:textId="77777777" w:rsidTr="00893A32">
        <w:trPr>
          <w:tblHeader/>
          <w:jc w:val="center"/>
        </w:trPr>
        <w:tc>
          <w:tcPr>
            <w:tcW w:w="2143" w:type="dxa"/>
          </w:tcPr>
          <w:p w14:paraId="10EB6D3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2C9C2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012EFBD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27FCC4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7BCCBEF2" w14:textId="77777777" w:rsidR="00893A32" w:rsidRPr="003C267E" w:rsidRDefault="00893A32" w:rsidP="00893A32">
            <w:pPr>
              <w:keepNext/>
              <w:keepLines/>
              <w:rPr>
                <w:rFonts w:ascii="Arial" w:eastAsia="Times New Roman" w:hAnsi="Arial"/>
                <w:sz w:val="18"/>
                <w:lang w:eastAsia="en-GB"/>
              </w:rPr>
            </w:pPr>
          </w:p>
        </w:tc>
      </w:tr>
      <w:tr w:rsidR="00893A32" w:rsidRPr="003C267E" w14:paraId="660E3EA5" w14:textId="77777777" w:rsidTr="00893A32">
        <w:trPr>
          <w:tblHeader/>
          <w:jc w:val="center"/>
        </w:trPr>
        <w:tc>
          <w:tcPr>
            <w:tcW w:w="2143" w:type="dxa"/>
          </w:tcPr>
          <w:p w14:paraId="6776E9E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57F7268B"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3F8E791D"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2.4 dB, 3.0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57C92679" w14:textId="77777777" w:rsidR="00893A32" w:rsidRPr="003C267E" w:rsidRDefault="00893A32" w:rsidP="00893A32">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3.0</w:t>
            </w:r>
            <w:r w:rsidRPr="003C267E">
              <w:rPr>
                <w:rFonts w:ascii="Arial" w:eastAsia="Times New Roman" w:hAnsi="Arial"/>
                <w:sz w:val="18"/>
                <w:lang w:eastAsia="ko-KR"/>
              </w:rPr>
              <w:t xml:space="preserve"> dB, 4.2 GHz &lt; f ≤ 6.0 GHz</w:t>
            </w:r>
            <w:r w:rsidRPr="003C267E">
              <w:rPr>
                <w:rFonts w:ascii="Arial" w:hAnsi="Arial" w:cs="v4.2.0"/>
                <w:sz w:val="18"/>
                <w:lang w:eastAsia="en-GB"/>
              </w:rPr>
              <w:t xml:space="preserve"> (Note 2)</w:t>
            </w:r>
          </w:p>
          <w:p w14:paraId="5AD5E119" w14:textId="77777777" w:rsidR="00893A32" w:rsidRPr="003C267E" w:rsidRDefault="00893A32" w:rsidP="00893A32">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w:t>
            </w:r>
            <w:r w:rsidRPr="003C267E">
              <w:rPr>
                <w:rFonts w:ascii="Arial" w:hAnsi="Arial" w:hint="eastAsia"/>
                <w:sz w:val="18"/>
                <w:lang w:eastAsia="en-GB"/>
              </w:rPr>
              <w:t>3</w:t>
            </w:r>
            <w:r w:rsidRPr="003C267E">
              <w:rPr>
                <w:rFonts w:ascii="Arial" w:eastAsia="Times New Roman" w:hAnsi="Arial"/>
                <w:sz w:val="18"/>
                <w:lang w:eastAsia="ko-KR"/>
              </w:rPr>
              <w:t xml:space="preserve"> dB, </w:t>
            </w:r>
            <w:r w:rsidRPr="003C267E">
              <w:rPr>
                <w:rFonts w:ascii="Arial" w:hAnsi="Arial" w:hint="eastAsia"/>
                <w:sz w:val="18"/>
                <w:lang w:eastAsia="en-GB"/>
              </w:rPr>
              <w:t>6</w:t>
            </w:r>
            <w:r w:rsidRPr="003C267E">
              <w:rPr>
                <w:rFonts w:ascii="Arial" w:eastAsia="Times New Roman" w:hAnsi="Arial"/>
                <w:sz w:val="18"/>
                <w:lang w:eastAsia="ko-KR"/>
              </w:rPr>
              <w:t xml:space="preserve"> GHz &lt; f ≤ </w:t>
            </w:r>
            <w:r w:rsidRPr="003C267E">
              <w:rPr>
                <w:rFonts w:ascii="Arial" w:hAnsi="Arial" w:hint="eastAsia"/>
                <w:sz w:val="18"/>
                <w:lang w:eastAsia="en-GB"/>
              </w:rPr>
              <w:t>7.125</w:t>
            </w:r>
            <w:r w:rsidRPr="003C267E">
              <w:rPr>
                <w:rFonts w:ascii="Arial" w:eastAsia="Times New Roman" w:hAnsi="Arial"/>
                <w:sz w:val="18"/>
                <w:lang w:eastAsia="ko-KR"/>
              </w:rPr>
              <w:t xml:space="preserve"> GHz</w:t>
            </w:r>
          </w:p>
          <w:p w14:paraId="5A29608F" w14:textId="77777777" w:rsidR="00893A32" w:rsidRPr="003C267E" w:rsidRDefault="00893A32" w:rsidP="00893A32">
            <w:pPr>
              <w:keepNext/>
              <w:keepLines/>
              <w:rPr>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06DAFBA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19F4C60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5E5CEA4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2D94295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803406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FCAA0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Test System uncertainty = SQRT [(2 x </w:t>
            </w:r>
            <w:proofErr w:type="spellStart"/>
            <w:r w:rsidRPr="003C267E">
              <w:rPr>
                <w:rFonts w:ascii="Arial" w:eastAsia="Times New Roman" w:hAnsi="Arial"/>
                <w:sz w:val="18"/>
                <w:lang w:eastAsia="en-GB"/>
              </w:rPr>
              <w:t>CW_level_error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w:t>
            </w:r>
            <w:proofErr w:type="spellStart"/>
            <w:r w:rsidRPr="003C267E">
              <w:rPr>
                <w:rFonts w:ascii="Arial" w:eastAsia="Times New Roman" w:hAnsi="Arial"/>
                <w:sz w:val="18"/>
                <w:lang w:eastAsia="en-GB"/>
              </w:rPr>
              <w:t>interferer_level_error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w:t>
            </w:r>
            <w:proofErr w:type="spellStart"/>
            <w:r w:rsidRPr="003C267E">
              <w:rPr>
                <w:rFonts w:ascii="Arial" w:eastAsia="Times New Roman" w:hAnsi="Arial"/>
                <w:sz w:val="18"/>
                <w:lang w:eastAsia="en-GB"/>
              </w:rPr>
              <w:t>signal_level_error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790BCA7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462B78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A27ABC1"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0EF4F2A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893A32" w:rsidRPr="003C267E" w14:paraId="747DA978" w14:textId="77777777" w:rsidTr="00893A32">
        <w:trPr>
          <w:tblHeader/>
          <w:jc w:val="center"/>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Default="00893A32" w:rsidP="00893A32">
      <w:pPr>
        <w:rPr>
          <w:rFonts w:eastAsia="Times New Roman"/>
          <w:lang w:eastAsia="en-GB"/>
        </w:rPr>
      </w:pPr>
    </w:p>
    <w:p w14:paraId="6128EEEC" w14:textId="77777777" w:rsidR="00893A32" w:rsidRPr="003C267E" w:rsidRDefault="00893A32" w:rsidP="00893A32">
      <w:pPr>
        <w:keepNext/>
        <w:keepLines/>
        <w:spacing w:before="120"/>
        <w:ind w:left="1134" w:hanging="1134"/>
        <w:outlineLvl w:val="2"/>
        <w:rPr>
          <w:rFonts w:ascii="Arial" w:eastAsia="Times New Roman" w:hAnsi="Arial"/>
          <w:sz w:val="28"/>
          <w:lang w:eastAsia="sv-SE"/>
        </w:rPr>
      </w:pPr>
      <w:bookmarkStart w:id="161" w:name="_Toc21099810"/>
      <w:bookmarkStart w:id="162" w:name="_Toc29809608"/>
      <w:bookmarkStart w:id="163" w:name="_Toc36644983"/>
      <w:bookmarkStart w:id="164" w:name="_Toc37272037"/>
      <w:bookmarkStart w:id="165" w:name="_Toc45884283"/>
      <w:bookmarkStart w:id="166" w:name="_Toc53182306"/>
      <w:bookmarkStart w:id="167" w:name="_Toc58860047"/>
      <w:bookmarkStart w:id="168" w:name="_Toc58862551"/>
      <w:bookmarkStart w:id="169" w:name="_Toc61182544"/>
      <w:bookmarkStart w:id="170" w:name="_Toc66727857"/>
      <w:bookmarkStart w:id="171" w:name="_Toc74961660"/>
      <w:bookmarkStart w:id="172" w:name="_Toc75242571"/>
      <w:bookmarkStart w:id="173" w:name="_Toc76544917"/>
      <w:bookmarkStart w:id="174" w:name="_Toc82595017"/>
      <w:bookmarkStart w:id="175" w:name="_Toc89955048"/>
      <w:bookmarkStart w:id="176" w:name="_Toc98773471"/>
      <w:bookmarkStart w:id="177" w:name="_Toc106201230"/>
      <w:bookmarkStart w:id="178" w:name="_Toc115191083"/>
      <w:bookmarkStart w:id="179" w:name="_Toc122012912"/>
      <w:bookmarkStart w:id="180" w:name="_Toc124155731"/>
      <w:bookmarkStart w:id="181" w:name="_Toc131537491"/>
      <w:bookmarkStart w:id="182" w:name="_Toc137397698"/>
      <w:bookmarkStart w:id="183" w:name="_Toc156575914"/>
      <w:bookmarkStart w:id="184" w:name="_Toc176944436"/>
      <w:bookmarkStart w:id="185" w:name="_Toc187256714"/>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A62C014" w14:textId="77777777" w:rsidR="00893A32" w:rsidRPr="003C267E" w:rsidRDefault="00893A32" w:rsidP="00893A32">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3C267E" w:rsidRDefault="00893A32" w:rsidP="00893A32">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0D11875D" w14:textId="77777777" w:rsidR="00893A32" w:rsidRPr="003C267E" w:rsidRDefault="00893A32" w:rsidP="00893A32">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7482B96C"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56105EBE" w14:textId="77777777" w:rsidR="00893A32" w:rsidRPr="003C267E" w:rsidRDefault="00893A32" w:rsidP="00893A32">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893A32" w:rsidRDefault="00893A32" w:rsidP="00823E51">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Default="00E11F75" w:rsidP="00E11F75">
      <w:pPr>
        <w:pStyle w:val="21"/>
      </w:pPr>
      <w:bookmarkStart w:id="186" w:name="_Toc21127418"/>
      <w:bookmarkStart w:id="187" w:name="_Toc29811624"/>
      <w:bookmarkStart w:id="188" w:name="_Toc36817176"/>
      <w:bookmarkStart w:id="189" w:name="_Toc37260092"/>
      <w:bookmarkStart w:id="190" w:name="_Toc37267480"/>
      <w:bookmarkStart w:id="191" w:name="_Toc44712082"/>
      <w:bookmarkStart w:id="192" w:name="_Toc45893395"/>
      <w:bookmarkStart w:id="193" w:name="_Toc53178122"/>
      <w:bookmarkStart w:id="194" w:name="_Toc53178573"/>
      <w:bookmarkStart w:id="195" w:name="_Toc61178799"/>
      <w:bookmarkStart w:id="196" w:name="_Toc61179269"/>
      <w:bookmarkStart w:id="197" w:name="_Toc67916565"/>
      <w:bookmarkStart w:id="198" w:name="_Toc74663163"/>
      <w:bookmarkStart w:id="199" w:name="_Toc82621703"/>
      <w:bookmarkStart w:id="200" w:name="_Toc90422550"/>
      <w:bookmarkStart w:id="201" w:name="_Toc106782743"/>
      <w:bookmarkStart w:id="202" w:name="_Toc107311634"/>
      <w:bookmarkStart w:id="203" w:name="_Toc107419218"/>
      <w:bookmarkStart w:id="204" w:name="_Toc107474845"/>
      <w:bookmarkStart w:id="205" w:name="_Toc114255438"/>
      <w:bookmarkStart w:id="206" w:name="_Toc115186118"/>
      <w:bookmarkStart w:id="207" w:name="_Toc123048932"/>
      <w:bookmarkStart w:id="208" w:name="_Toc123051851"/>
      <w:bookmarkStart w:id="209" w:name="_Toc123054320"/>
      <w:bookmarkStart w:id="210" w:name="_Toc123717421"/>
      <w:bookmarkStart w:id="211" w:name="_Toc124156997"/>
      <w:bookmarkStart w:id="212" w:name="_Toc124266401"/>
      <w:bookmarkStart w:id="213" w:name="_Toc131595759"/>
      <w:bookmarkStart w:id="214" w:name="_Toc131740757"/>
      <w:bookmarkStart w:id="215" w:name="_Toc131766291"/>
      <w:bookmarkStart w:id="216" w:name="_Toc138837513"/>
      <w:bookmarkStart w:id="217" w:name="_Toc156567334"/>
      <w:bookmarkStart w:id="218" w:name="_Toc176875940"/>
      <w:bookmarkStart w:id="219" w:name="_Toc187245445"/>
      <w:bookmarkStart w:id="220" w:name="_Toc193202722"/>
      <w:bookmarkStart w:id="221" w:name="_Toc214977238"/>
      <w:r w:rsidRPr="00F95B02">
        <w:t>4.</w:t>
      </w:r>
      <w:r>
        <w:t>2</w:t>
      </w:r>
      <w:r w:rsidRPr="00F95B02">
        <w:tab/>
        <w:t>Regional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B30DB46" w14:textId="77777777" w:rsidR="00893A32" w:rsidRPr="00893A32" w:rsidRDefault="00893A32" w:rsidP="00823E51">
      <w:pPr>
        <w:rPr>
          <w:rFonts w:eastAsia="Times New Roman"/>
          <w:lang w:eastAsia="en-GB"/>
        </w:rPr>
      </w:pPr>
      <w:bookmarkStart w:id="222" w:name="_Hlk494310507"/>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2"/>
    <w:p w14:paraId="6C58C3E0" w14:textId="1447AAE8" w:rsidR="00893A32" w:rsidRPr="008D0EB6" w:rsidRDefault="00893A32" w:rsidP="00893A32">
      <w:pPr>
        <w:rPr>
          <w:rFonts w:eastAsia="Times New Roman"/>
          <w:lang w:eastAsia="en-GB"/>
        </w:rPr>
      </w:pPr>
      <w:r w:rsidRPr="008D0EB6">
        <w:rPr>
          <w:rFonts w:eastAsia="Times New Roman"/>
          <w:lang w:eastAsia="en-GB"/>
        </w:rPr>
        <w:t>Table 4.</w:t>
      </w:r>
      <w:r w:rsidR="007C0B00">
        <w:rPr>
          <w:rFonts w:eastAsia="Times New Roman"/>
          <w:lang w:eastAsia="en-GB"/>
        </w:rPr>
        <w:t>2</w:t>
      </w:r>
      <w:r w:rsidRPr="008D0EB6">
        <w:rPr>
          <w:rFonts w:eastAsia="Times New Roman"/>
          <w:lang w:eastAsia="en-GB"/>
        </w:rPr>
        <w:t>-1 lists all requirements in the present specification that may be applied differently in different regions.</w:t>
      </w:r>
    </w:p>
    <w:p w14:paraId="245F521A" w14:textId="1C74460C" w:rsidR="00893A32" w:rsidRPr="008D0EB6" w:rsidRDefault="00893A32" w:rsidP="00893A32">
      <w:pPr>
        <w:keepNext/>
        <w:keepLines/>
        <w:spacing w:before="60"/>
        <w:jc w:val="center"/>
        <w:rPr>
          <w:rFonts w:ascii="Arial" w:eastAsia="Times New Roman" w:hAnsi="Arial" w:cs="v5.0.0"/>
          <w:b/>
          <w:lang w:eastAsia="en-GB"/>
        </w:rPr>
      </w:pPr>
      <w:r w:rsidRPr="008D0EB6">
        <w:rPr>
          <w:rFonts w:ascii="Arial" w:eastAsia="Times New Roman" w:hAnsi="Arial"/>
          <w:b/>
          <w:lang w:eastAsia="en-GB"/>
        </w:rPr>
        <w:lastRenderedPageBreak/>
        <w:t>Table 4.</w:t>
      </w:r>
      <w:r w:rsidR="007C0B00">
        <w:rPr>
          <w:rFonts w:ascii="Arial" w:eastAsia="Times New Roman" w:hAnsi="Arial"/>
          <w:b/>
          <w:lang w:eastAsia="en-GB"/>
        </w:rPr>
        <w:t>2</w:t>
      </w:r>
      <w:r w:rsidRPr="008D0EB6">
        <w:rPr>
          <w:rFonts w:ascii="Arial" w:eastAsia="Times New Roman" w:hAnsi="Arial"/>
          <w:b/>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893A32" w:rsidRPr="008D0EB6"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893A32" w:rsidRPr="008D0EB6"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893A32" w:rsidRPr="008D0EB6"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893A32" w:rsidRPr="008D0EB6"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1177AF66"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93A32" w:rsidRPr="008D0EB6"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072E68E0"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893A32" w:rsidRPr="008D0EB6"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0B48E764"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893A32" w:rsidRPr="008D0EB6"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w:t>
            </w:r>
            <w:r w:rsidR="003D0C01">
              <w:rPr>
                <w:rFonts w:ascii="Arial" w:eastAsia="Times New Roman" w:hAnsi="Arial" w:cs="Arial"/>
                <w:sz w:val="18"/>
                <w:lang w:eastAsia="ja-JP"/>
              </w:rPr>
              <w:t>2</w:t>
            </w:r>
            <w:r w:rsidRPr="008D0EB6">
              <w:rPr>
                <w:rFonts w:ascii="Arial" w:eastAsia="Times New Roman" w:hAnsi="Arial" w:cs="Arial"/>
                <w:sz w:val="18"/>
                <w:lang w:eastAsia="ja-JP"/>
              </w:rPr>
              <w:t>], may apply regionally.</w:t>
            </w:r>
          </w:p>
          <w:p w14:paraId="4F90900C"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F308A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93A32" w:rsidRPr="008D0EB6"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893A32" w:rsidRPr="008D0EB6"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893A32" w:rsidRPr="008D0EB6"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p>
          <w:p w14:paraId="447C39B5"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350D92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7B85BB5A" w14:textId="77777777" w:rsidR="00893A32" w:rsidRPr="008D0EB6" w:rsidRDefault="00893A32" w:rsidP="00893A32">
      <w:pPr>
        <w:rPr>
          <w:rFonts w:eastAsia="Times New Roman"/>
          <w:lang w:eastAsia="en-GB"/>
        </w:rPr>
      </w:pPr>
    </w:p>
    <w:p w14:paraId="034D8B04" w14:textId="77777777" w:rsidR="00893A32" w:rsidRPr="00893A32" w:rsidRDefault="00893A32" w:rsidP="00823E51"/>
    <w:p w14:paraId="57EB74D0" w14:textId="08A53105" w:rsidR="00162DE8" w:rsidRDefault="00162DE8" w:rsidP="00162DE8">
      <w:pPr>
        <w:pStyle w:val="21"/>
        <w:rPr>
          <w:rFonts w:cs="v4.2.0"/>
        </w:rPr>
      </w:pPr>
      <w:bookmarkStart w:id="223" w:name="_Toc214977239"/>
      <w:r w:rsidRPr="00F95B02">
        <w:lastRenderedPageBreak/>
        <w:t>4.</w:t>
      </w:r>
      <w:r>
        <w:t>3</w:t>
      </w:r>
      <w:r w:rsidRPr="00F95B02">
        <w:tab/>
      </w:r>
      <w:r>
        <w:rPr>
          <w:rFonts w:cs="v4.2.0"/>
        </w:rPr>
        <w:t>BS configurations</w:t>
      </w:r>
      <w:bookmarkEnd w:id="223"/>
    </w:p>
    <w:p w14:paraId="0D924628" w14:textId="58A1A44F" w:rsidR="00893A32" w:rsidRPr="000B1305" w:rsidRDefault="00893A32" w:rsidP="00893A32">
      <w:pPr>
        <w:keepNext/>
        <w:keepLines/>
        <w:spacing w:before="120"/>
        <w:ind w:left="1134" w:hanging="1134"/>
        <w:outlineLvl w:val="2"/>
        <w:rPr>
          <w:rFonts w:ascii="Arial" w:eastAsia="Times New Roman" w:hAnsi="Arial"/>
          <w:sz w:val="28"/>
          <w:lang w:eastAsia="en-GB"/>
        </w:rPr>
      </w:pPr>
      <w:bookmarkStart w:id="224" w:name="_Toc21099817"/>
      <w:bookmarkStart w:id="225" w:name="_Toc29809615"/>
      <w:bookmarkStart w:id="226" w:name="_Toc36644990"/>
      <w:bookmarkStart w:id="227" w:name="_Toc37272044"/>
      <w:bookmarkStart w:id="228" w:name="_Toc45884290"/>
      <w:bookmarkStart w:id="229" w:name="_Toc53182313"/>
      <w:bookmarkStart w:id="230" w:name="_Toc58860054"/>
      <w:bookmarkStart w:id="231" w:name="_Toc58862558"/>
      <w:bookmarkStart w:id="232" w:name="_Toc61182551"/>
      <w:bookmarkStart w:id="233" w:name="_Toc66727864"/>
      <w:bookmarkStart w:id="234" w:name="_Toc74961667"/>
      <w:bookmarkStart w:id="235" w:name="_Toc75242578"/>
      <w:bookmarkStart w:id="236" w:name="_Toc76544924"/>
      <w:bookmarkStart w:id="237" w:name="_Toc82595024"/>
      <w:bookmarkStart w:id="238" w:name="_Toc89955055"/>
      <w:bookmarkStart w:id="239" w:name="_Toc98773478"/>
      <w:bookmarkStart w:id="240" w:name="_Toc106201237"/>
      <w:bookmarkStart w:id="241" w:name="_Toc115191090"/>
      <w:bookmarkStart w:id="242" w:name="_Toc122012919"/>
      <w:bookmarkStart w:id="243" w:name="_Toc124155738"/>
      <w:bookmarkStart w:id="244" w:name="_Toc131537498"/>
      <w:bookmarkStart w:id="245" w:name="_Toc137397705"/>
      <w:bookmarkStart w:id="246" w:name="_Toc156575921"/>
      <w:bookmarkStart w:id="247" w:name="_Toc176944443"/>
      <w:bookmarkStart w:id="248" w:name="_Toc187256721"/>
      <w:r w:rsidRPr="000B1305">
        <w:rPr>
          <w:rFonts w:ascii="Arial" w:eastAsia="Times New Roman" w:hAnsi="Arial"/>
          <w:sz w:val="28"/>
          <w:lang w:eastAsia="en-GB"/>
        </w:rPr>
        <w:t>4.</w:t>
      </w:r>
      <w:r w:rsidR="007C0B00">
        <w:rPr>
          <w:rFonts w:ascii="Arial" w:eastAsia="Times New Roman" w:hAnsi="Arial"/>
          <w:sz w:val="28"/>
          <w:lang w:eastAsia="en-GB"/>
        </w:rPr>
        <w:t>3</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9A2A59" w14:textId="1D7FEE16" w:rsidR="00893A32" w:rsidRPr="000B1305" w:rsidRDefault="00893A32" w:rsidP="00893A32">
      <w:pPr>
        <w:keepNext/>
        <w:keepLines/>
        <w:spacing w:before="120"/>
        <w:ind w:left="1418" w:hanging="1418"/>
        <w:outlineLvl w:val="3"/>
        <w:rPr>
          <w:rFonts w:ascii="Arial" w:eastAsia="Times New Roman" w:hAnsi="Arial"/>
          <w:lang w:eastAsia="en-GB"/>
        </w:rPr>
      </w:pPr>
      <w:bookmarkStart w:id="249" w:name="_Toc21099818"/>
      <w:bookmarkStart w:id="250" w:name="_Toc29809616"/>
      <w:bookmarkStart w:id="251" w:name="_Toc36644991"/>
      <w:bookmarkStart w:id="252" w:name="_Toc37272045"/>
      <w:bookmarkStart w:id="253" w:name="_Toc45884291"/>
      <w:bookmarkStart w:id="254" w:name="_Toc53182314"/>
      <w:bookmarkStart w:id="255" w:name="_Toc58860055"/>
      <w:bookmarkStart w:id="256" w:name="_Toc58862559"/>
      <w:bookmarkStart w:id="257" w:name="_Toc61182552"/>
      <w:bookmarkStart w:id="258" w:name="_Toc66727865"/>
      <w:bookmarkStart w:id="259" w:name="_Toc74961668"/>
      <w:bookmarkStart w:id="260" w:name="_Toc75242579"/>
      <w:bookmarkStart w:id="261" w:name="_Toc76544925"/>
      <w:bookmarkStart w:id="262" w:name="_Toc82595025"/>
      <w:bookmarkStart w:id="263" w:name="_Toc89955056"/>
      <w:bookmarkStart w:id="264" w:name="_Toc98773479"/>
      <w:bookmarkStart w:id="265" w:name="_Toc106201238"/>
      <w:bookmarkStart w:id="266" w:name="_Toc115191091"/>
      <w:bookmarkStart w:id="267" w:name="_Toc122012920"/>
      <w:bookmarkStart w:id="268" w:name="_Toc124155739"/>
      <w:bookmarkStart w:id="269" w:name="_Toc131537499"/>
      <w:bookmarkStart w:id="270" w:name="_Toc137397706"/>
      <w:bookmarkStart w:id="271" w:name="_Toc156575922"/>
      <w:bookmarkStart w:id="272" w:name="_Toc176944444"/>
      <w:bookmarkStart w:id="273" w:name="_Toc187256722"/>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.1.1</w:t>
      </w:r>
      <w:r w:rsidRPr="000B1305">
        <w:rPr>
          <w:rFonts w:ascii="Arial" w:eastAsia="Times New Roman" w:hAnsi="Arial"/>
          <w:lang w:eastAsia="en-GB"/>
        </w:rPr>
        <w:tab/>
        <w:t>Transmit configurations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76C8E" w14:textId="0F793A77"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274" w:name="_Toc21099819"/>
      <w:bookmarkStart w:id="275" w:name="_Toc29809617"/>
      <w:bookmarkStart w:id="276" w:name="_Toc36644992"/>
      <w:bookmarkStart w:id="277" w:name="_Toc37272046"/>
      <w:bookmarkStart w:id="278" w:name="_Toc45884292"/>
      <w:bookmarkStart w:id="279" w:name="_Toc53182315"/>
      <w:bookmarkStart w:id="280" w:name="_Toc58860056"/>
      <w:bookmarkStart w:id="281" w:name="_Toc58862560"/>
      <w:bookmarkStart w:id="282" w:name="_Toc61182553"/>
      <w:bookmarkStart w:id="283" w:name="_Toc66727866"/>
      <w:bookmarkStart w:id="284" w:name="_Toc74961669"/>
      <w:bookmarkStart w:id="285" w:name="_Toc75242580"/>
      <w:bookmarkStart w:id="286" w:name="_Toc76544926"/>
      <w:bookmarkStart w:id="287" w:name="_Toc82595026"/>
      <w:bookmarkStart w:id="288" w:name="_Toc89955057"/>
      <w:bookmarkStart w:id="289" w:name="_Toc98773480"/>
      <w:bookmarkStart w:id="290" w:name="_Toc106201239"/>
      <w:bookmarkStart w:id="291" w:name="_Toc115191092"/>
      <w:bookmarkStart w:id="292" w:name="_Toc122012921"/>
      <w:bookmarkStart w:id="293" w:name="_Toc124155740"/>
      <w:bookmarkStart w:id="294" w:name="_Toc131537500"/>
      <w:bookmarkStart w:id="295" w:name="_Toc137397707"/>
      <w:bookmarkStart w:id="296" w:name="_Toc156575923"/>
      <w:bookmarkStart w:id="297" w:name="_Toc176944445"/>
      <w:bookmarkStart w:id="298" w:name="_Toc187256723"/>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.1.1.1</w:t>
      </w:r>
      <w:r w:rsidRPr="000B1305">
        <w:rPr>
          <w:rFonts w:ascii="Arial" w:eastAsia="Times New Roman" w:hAnsi="Arial"/>
          <w:sz w:val="22"/>
          <w:lang w:eastAsia="en-GB"/>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C3D5A" w14:textId="77777777" w:rsidR="00893A32" w:rsidRPr="000B1305" w:rsidRDefault="00893A32" w:rsidP="00893A32">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9" w:name="_MON_1106051040"/>
    <w:bookmarkStart w:id="300" w:name="_MON_1106136882"/>
    <w:bookmarkStart w:id="301" w:name="_MON_1105856707"/>
    <w:bookmarkEnd w:id="299"/>
    <w:bookmarkEnd w:id="300"/>
    <w:bookmarkEnd w:id="301"/>
    <w:bookmarkStart w:id="302" w:name="_MON_1106037551"/>
    <w:bookmarkEnd w:id="302"/>
    <w:p w14:paraId="3DFAA79F"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cs="v3.8.0"/>
          <w:b/>
          <w:lang w:eastAsia="en-GB"/>
        </w:rPr>
        <w:object w:dxaOrig="8805" w:dyaOrig="2520" w14:anchorId="2BA0EEE2">
          <v:shape id="_x0000_i1027" type="#_x0000_t75" style="width:433.5pt;height:127.5pt" o:ole="" fillcolor="window">
            <v:imagedata r:id="rId13" o:title=""/>
          </v:shape>
          <o:OLEObject Type="Embed" ProgID="Word.Picture.8" ShapeID="_x0000_i1027" DrawAspect="Content" ObjectID="_1825832780" r:id="rId14"/>
        </w:object>
      </w:r>
    </w:p>
    <w:p w14:paraId="53FD5767" w14:textId="52AC0C64"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.1.1.1-1: Transmitter test ports</w:t>
      </w:r>
    </w:p>
    <w:p w14:paraId="390EDFB0" w14:textId="2D6435EA"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03" w:name="_Toc21099820"/>
      <w:bookmarkStart w:id="304" w:name="_Toc29809618"/>
      <w:bookmarkStart w:id="305" w:name="_Toc36644993"/>
      <w:bookmarkStart w:id="306" w:name="_Toc37272047"/>
      <w:bookmarkStart w:id="307" w:name="_Toc45884293"/>
      <w:bookmarkStart w:id="308" w:name="_Toc53182316"/>
      <w:bookmarkStart w:id="309" w:name="_Toc58860057"/>
      <w:bookmarkStart w:id="310" w:name="_Toc58862561"/>
      <w:bookmarkStart w:id="311" w:name="_Toc61182554"/>
      <w:bookmarkStart w:id="312" w:name="_Toc66727867"/>
      <w:bookmarkStart w:id="313" w:name="_Toc74961670"/>
      <w:bookmarkStart w:id="314" w:name="_Toc75242581"/>
      <w:bookmarkStart w:id="315" w:name="_Toc76544927"/>
      <w:bookmarkStart w:id="316" w:name="_Toc82595027"/>
      <w:bookmarkStart w:id="317" w:name="_Toc89955058"/>
      <w:bookmarkStart w:id="318" w:name="_Toc98773481"/>
      <w:bookmarkStart w:id="319" w:name="_Toc106201240"/>
      <w:bookmarkStart w:id="320" w:name="_Toc115191093"/>
      <w:bookmarkStart w:id="321" w:name="_Toc122012922"/>
      <w:bookmarkStart w:id="322" w:name="_Toc124155741"/>
      <w:bookmarkStart w:id="323" w:name="_Toc131537501"/>
      <w:bookmarkStart w:id="324" w:name="_Toc137397708"/>
      <w:bookmarkStart w:id="325" w:name="_Toc156575924"/>
      <w:bookmarkStart w:id="326" w:name="_Toc176944446"/>
      <w:bookmarkStart w:id="327" w:name="_Toc187256724"/>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.1.1.2</w:t>
      </w:r>
      <w:r w:rsidRPr="000B1305">
        <w:rPr>
          <w:rFonts w:ascii="Arial" w:eastAsia="Times New Roman" w:hAnsi="Arial"/>
          <w:sz w:val="22"/>
          <w:lang w:eastAsia="en-GB"/>
        </w:rPr>
        <w:tab/>
        <w:t>Transmission with multiple transmitter antenna connectors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AA8318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7181435C" w14:textId="77777777" w:rsidR="00893A32" w:rsidRPr="000B1305" w:rsidRDefault="00893A32" w:rsidP="00893A32">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07022486" w14:textId="650FCD5F" w:rsidR="00893A32" w:rsidRPr="000B1305" w:rsidRDefault="00893A32" w:rsidP="00893A32">
      <w:pPr>
        <w:keepNext/>
        <w:keepLines/>
        <w:spacing w:before="120"/>
        <w:ind w:left="1418" w:hanging="1418"/>
        <w:outlineLvl w:val="3"/>
        <w:rPr>
          <w:rFonts w:ascii="Arial" w:eastAsia="Times New Roman" w:hAnsi="Arial"/>
          <w:lang w:eastAsia="en-GB"/>
        </w:rPr>
      </w:pPr>
      <w:bookmarkStart w:id="328" w:name="_Toc21099821"/>
      <w:bookmarkStart w:id="329" w:name="_Toc29809619"/>
      <w:bookmarkStart w:id="330" w:name="_Toc36644994"/>
      <w:bookmarkStart w:id="331" w:name="_Toc37272048"/>
      <w:bookmarkStart w:id="332" w:name="_Toc45884294"/>
      <w:bookmarkStart w:id="333" w:name="_Toc53182317"/>
      <w:bookmarkStart w:id="334" w:name="_Toc58860058"/>
      <w:bookmarkStart w:id="335" w:name="_Toc58862562"/>
      <w:bookmarkStart w:id="336" w:name="_Toc61182555"/>
      <w:bookmarkStart w:id="337" w:name="_Toc66727868"/>
      <w:bookmarkStart w:id="338" w:name="_Toc74961671"/>
      <w:bookmarkStart w:id="339" w:name="_Toc75242582"/>
      <w:bookmarkStart w:id="340" w:name="_Toc76544928"/>
      <w:bookmarkStart w:id="341" w:name="_Toc82595028"/>
      <w:bookmarkStart w:id="342" w:name="_Toc89955059"/>
      <w:bookmarkStart w:id="343" w:name="_Toc98773482"/>
      <w:bookmarkStart w:id="344" w:name="_Toc106201241"/>
      <w:bookmarkStart w:id="345" w:name="_Toc115191094"/>
      <w:bookmarkStart w:id="346" w:name="_Toc122012923"/>
      <w:bookmarkStart w:id="347" w:name="_Toc124155742"/>
      <w:bookmarkStart w:id="348" w:name="_Toc131537502"/>
      <w:bookmarkStart w:id="349" w:name="_Toc137397709"/>
      <w:bookmarkStart w:id="350" w:name="_Toc156575925"/>
      <w:bookmarkStart w:id="351" w:name="_Toc176944447"/>
      <w:bookmarkStart w:id="352" w:name="_Toc187256725"/>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.1.2</w:t>
      </w:r>
      <w:r w:rsidRPr="000B1305">
        <w:rPr>
          <w:rFonts w:ascii="Arial" w:eastAsia="Times New Roman" w:hAnsi="Arial"/>
          <w:lang w:eastAsia="en-GB"/>
        </w:rPr>
        <w:tab/>
        <w:t>Receive configurations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3FE525" w14:textId="2A90E85B"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53" w:name="_Toc21099822"/>
      <w:bookmarkStart w:id="354" w:name="_Toc29809620"/>
      <w:bookmarkStart w:id="355" w:name="_Toc36644995"/>
      <w:bookmarkStart w:id="356" w:name="_Toc37272049"/>
      <w:bookmarkStart w:id="357" w:name="_Toc45884295"/>
      <w:bookmarkStart w:id="358" w:name="_Toc53182318"/>
      <w:bookmarkStart w:id="359" w:name="_Toc58860059"/>
      <w:bookmarkStart w:id="360" w:name="_Toc58862563"/>
      <w:bookmarkStart w:id="361" w:name="_Toc61182556"/>
      <w:bookmarkStart w:id="362" w:name="_Toc66727869"/>
      <w:bookmarkStart w:id="363" w:name="_Toc74961672"/>
      <w:bookmarkStart w:id="364" w:name="_Toc75242583"/>
      <w:bookmarkStart w:id="365" w:name="_Toc76544929"/>
      <w:bookmarkStart w:id="366" w:name="_Toc82595029"/>
      <w:bookmarkStart w:id="367" w:name="_Toc89955060"/>
      <w:bookmarkStart w:id="368" w:name="_Toc98773483"/>
      <w:bookmarkStart w:id="369" w:name="_Toc106201242"/>
      <w:bookmarkStart w:id="370" w:name="_Toc115191095"/>
      <w:bookmarkStart w:id="371" w:name="_Toc122012924"/>
      <w:bookmarkStart w:id="372" w:name="_Toc124155743"/>
      <w:bookmarkStart w:id="373" w:name="_Toc131537503"/>
      <w:bookmarkStart w:id="374" w:name="_Toc137397710"/>
      <w:bookmarkStart w:id="375" w:name="_Toc156575926"/>
      <w:bookmarkStart w:id="376" w:name="_Toc176944448"/>
      <w:bookmarkStart w:id="377" w:name="_Toc187256726"/>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.1.2.1</w:t>
      </w:r>
      <w:r w:rsidRPr="000B1305">
        <w:rPr>
          <w:rFonts w:ascii="Arial" w:eastAsia="Times New Roman" w:hAnsi="Arial"/>
          <w:sz w:val="22"/>
          <w:lang w:eastAsia="en-GB"/>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46ACAF" w14:textId="77777777" w:rsidR="00893A32" w:rsidRPr="000B1305" w:rsidRDefault="00893A32" w:rsidP="00893A32">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378" w:name="_MON_1106037602"/>
    <w:bookmarkStart w:id="379" w:name="_MON_1106051095"/>
    <w:bookmarkEnd w:id="378"/>
    <w:bookmarkEnd w:id="379"/>
    <w:bookmarkStart w:id="380" w:name="_MON_1105856815"/>
    <w:bookmarkEnd w:id="380"/>
    <w:p w14:paraId="205B9350"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b/>
          <w:lang w:eastAsia="en-GB"/>
        </w:rPr>
        <w:object w:dxaOrig="8880" w:dyaOrig="2520" w14:anchorId="57F92F23">
          <v:shape id="_x0000_i1028" type="#_x0000_t75" style="width:450.5pt;height:127.5pt" o:ole="" fillcolor="window">
            <v:imagedata r:id="rId15" o:title=""/>
          </v:shape>
          <o:OLEObject Type="Embed" ProgID="Word.Picture.8" ShapeID="_x0000_i1028" DrawAspect="Content" ObjectID="_1825832781" r:id="rId16"/>
        </w:object>
      </w:r>
    </w:p>
    <w:p w14:paraId="742F2074" w14:textId="415A8F80"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.1.2.1-1: Receiver test ports</w:t>
      </w:r>
    </w:p>
    <w:p w14:paraId="4EFCEB6A" w14:textId="4A3FF1E6"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81" w:name="_Toc21099823"/>
      <w:bookmarkStart w:id="382" w:name="_Toc29809621"/>
      <w:bookmarkStart w:id="383" w:name="_Toc36644996"/>
      <w:bookmarkStart w:id="384" w:name="_Toc37272050"/>
      <w:bookmarkStart w:id="385" w:name="_Toc45884296"/>
      <w:bookmarkStart w:id="386" w:name="_Toc53182319"/>
      <w:bookmarkStart w:id="387" w:name="_Toc58860060"/>
      <w:bookmarkStart w:id="388" w:name="_Toc58862564"/>
      <w:bookmarkStart w:id="389" w:name="_Toc61182557"/>
      <w:bookmarkStart w:id="390" w:name="_Toc66727870"/>
      <w:bookmarkStart w:id="391" w:name="_Toc74961673"/>
      <w:bookmarkStart w:id="392" w:name="_Toc75242584"/>
      <w:bookmarkStart w:id="393" w:name="_Toc76544930"/>
      <w:bookmarkStart w:id="394" w:name="_Toc82595030"/>
      <w:bookmarkStart w:id="395" w:name="_Toc89955061"/>
      <w:bookmarkStart w:id="396" w:name="_Toc98773484"/>
      <w:bookmarkStart w:id="397" w:name="_Toc106201243"/>
      <w:bookmarkStart w:id="398" w:name="_Toc115191096"/>
      <w:bookmarkStart w:id="399" w:name="_Toc122012925"/>
      <w:bookmarkStart w:id="400" w:name="_Toc124155744"/>
      <w:bookmarkStart w:id="401" w:name="_Toc131537504"/>
      <w:bookmarkStart w:id="402" w:name="_Toc137397711"/>
      <w:bookmarkStart w:id="403" w:name="_Toc156575927"/>
      <w:bookmarkStart w:id="404" w:name="_Toc176944449"/>
      <w:bookmarkStart w:id="405" w:name="_Toc187256727"/>
      <w:r w:rsidRPr="000B1305">
        <w:rPr>
          <w:rFonts w:ascii="Arial" w:eastAsia="Times New Roman" w:hAnsi="Arial"/>
          <w:sz w:val="22"/>
          <w:lang w:eastAsia="en-GB"/>
        </w:rPr>
        <w:lastRenderedPageBreak/>
        <w:t>4.</w:t>
      </w:r>
      <w:r w:rsidR="007C0B00">
        <w:rPr>
          <w:rFonts w:ascii="Arial" w:eastAsia="Times New Roman" w:hAnsi="Arial"/>
          <w:sz w:val="22"/>
          <w:lang w:eastAsia="en-GB"/>
        </w:rPr>
        <w:t>3</w:t>
      </w:r>
      <w:r w:rsidRPr="000B1305">
        <w:rPr>
          <w:rFonts w:ascii="Arial" w:eastAsia="Times New Roman" w:hAnsi="Arial"/>
          <w:sz w:val="22"/>
          <w:lang w:eastAsia="en-GB"/>
        </w:rPr>
        <w:t>.1.2.2</w:t>
      </w:r>
      <w:r w:rsidRPr="000B1305">
        <w:rPr>
          <w:rFonts w:ascii="Arial" w:eastAsia="Times New Roman" w:hAnsi="Arial"/>
          <w:sz w:val="22"/>
          <w:lang w:eastAsia="en-GB"/>
        </w:rPr>
        <w:tab/>
        <w:t>Reception with multiple receiver antenna connectors, receiver diversity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7E0234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4CB6A94B" w14:textId="77777777" w:rsidR="00893A32" w:rsidRPr="000B1305" w:rsidRDefault="00893A32" w:rsidP="00893A32">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1689932A" w14:textId="77777777" w:rsidR="00893A32" w:rsidRPr="000B1305" w:rsidRDefault="00893A32" w:rsidP="00893A32">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36DF81D5" w14:textId="3C45B048" w:rsidR="00893A32" w:rsidRPr="000B1305" w:rsidRDefault="00893A32" w:rsidP="00893A32">
      <w:pPr>
        <w:keepNext/>
        <w:keepLines/>
        <w:spacing w:before="120"/>
        <w:ind w:left="1418" w:hanging="1418"/>
        <w:outlineLvl w:val="3"/>
        <w:rPr>
          <w:rFonts w:ascii="Arial" w:eastAsia="Times New Roman" w:hAnsi="Arial"/>
          <w:lang w:eastAsia="en-GB"/>
        </w:rPr>
      </w:pPr>
      <w:bookmarkStart w:id="406" w:name="_Toc21099824"/>
      <w:bookmarkStart w:id="407" w:name="_Toc29809622"/>
      <w:bookmarkStart w:id="408" w:name="_Toc36644997"/>
      <w:bookmarkStart w:id="409" w:name="_Toc37272051"/>
      <w:bookmarkStart w:id="410" w:name="_Toc45884297"/>
      <w:bookmarkStart w:id="411" w:name="_Toc53182320"/>
      <w:bookmarkStart w:id="412" w:name="_Toc58860061"/>
      <w:bookmarkStart w:id="413" w:name="_Toc58862565"/>
      <w:bookmarkStart w:id="414" w:name="_Toc61182558"/>
      <w:bookmarkStart w:id="415" w:name="_Toc66727871"/>
      <w:bookmarkStart w:id="416" w:name="_Toc74961674"/>
      <w:bookmarkStart w:id="417" w:name="_Toc75242585"/>
      <w:bookmarkStart w:id="418" w:name="_Toc76544931"/>
      <w:bookmarkStart w:id="419" w:name="_Toc82595031"/>
      <w:bookmarkStart w:id="420" w:name="_Toc89955062"/>
      <w:bookmarkStart w:id="421" w:name="_Toc98773485"/>
      <w:bookmarkStart w:id="422" w:name="_Toc106201244"/>
      <w:bookmarkStart w:id="423" w:name="_Toc115191097"/>
      <w:bookmarkStart w:id="424" w:name="_Toc122012926"/>
      <w:bookmarkStart w:id="425" w:name="_Toc124155745"/>
      <w:bookmarkStart w:id="426" w:name="_Toc131537505"/>
      <w:bookmarkStart w:id="427" w:name="_Toc137397712"/>
      <w:bookmarkStart w:id="428" w:name="_Toc156575928"/>
      <w:bookmarkStart w:id="429" w:name="_Toc176944450"/>
      <w:bookmarkStart w:id="430" w:name="_Toc187256728"/>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.1.3</w:t>
      </w:r>
      <w:r w:rsidRPr="000B1305">
        <w:rPr>
          <w:rFonts w:ascii="Arial" w:eastAsia="Times New Roman" w:hAnsi="Arial"/>
          <w:lang w:eastAsia="en-GB"/>
        </w:rPr>
        <w:tab/>
        <w:t>Duplexers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7849E79" w14:textId="77777777" w:rsidR="00893A32" w:rsidRPr="000B1305" w:rsidRDefault="00893A32" w:rsidP="00893A32">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0B1305" w:rsidRDefault="00893A32" w:rsidP="00893A32">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6EC2944F" w14:textId="77777777" w:rsidR="00893A32" w:rsidRPr="000B1305" w:rsidRDefault="00893A32" w:rsidP="00893A32">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39C07CA2" w14:textId="77777777" w:rsidR="00893A32" w:rsidRPr="000B1305" w:rsidRDefault="00893A32" w:rsidP="00893A32">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287A15EA" w14:textId="77777777" w:rsidR="00893A32" w:rsidRPr="000B1305" w:rsidRDefault="00893A32" w:rsidP="00893A32">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6EA77B49" w14:textId="77777777" w:rsidR="00893A32" w:rsidRPr="000B1305" w:rsidRDefault="00893A32" w:rsidP="00893A32">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0B1305" w:rsidRDefault="00893A32" w:rsidP="00893A32">
      <w:pPr>
        <w:rPr>
          <w:rFonts w:eastAsia="Times New Roman" w:cs="v4.2.0"/>
          <w:lang w:eastAsia="en-GB"/>
        </w:rPr>
      </w:pPr>
      <w:r w:rsidRPr="000B1305">
        <w:rPr>
          <w:rFonts w:eastAsia="Times New Roman" w:cs="v4.2.0"/>
          <w:lang w:eastAsia="en-GB"/>
        </w:rPr>
        <w:t>The remaining tests may be performed with or without the duplexer fitted.</w:t>
      </w:r>
    </w:p>
    <w:p w14:paraId="4ABE257E"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0B1305" w:rsidRDefault="00893A32" w:rsidP="00893A32">
      <w:pPr>
        <w:keepNext/>
        <w:keepLines/>
        <w:spacing w:before="120"/>
        <w:ind w:left="1418" w:hanging="1418"/>
        <w:outlineLvl w:val="3"/>
        <w:rPr>
          <w:rFonts w:ascii="Arial" w:eastAsia="Times New Roman" w:hAnsi="Arial"/>
          <w:lang w:eastAsia="en-GB"/>
        </w:rPr>
      </w:pPr>
      <w:bookmarkStart w:id="431" w:name="_Toc21099825"/>
      <w:bookmarkStart w:id="432" w:name="_Toc29809623"/>
      <w:bookmarkStart w:id="433" w:name="_Toc36644998"/>
      <w:bookmarkStart w:id="434" w:name="_Toc37272052"/>
      <w:bookmarkStart w:id="435" w:name="_Toc45884298"/>
      <w:bookmarkStart w:id="436" w:name="_Toc53182321"/>
      <w:bookmarkStart w:id="437" w:name="_Toc58860062"/>
      <w:bookmarkStart w:id="438" w:name="_Toc58862566"/>
      <w:bookmarkStart w:id="439" w:name="_Toc61182559"/>
      <w:bookmarkStart w:id="440" w:name="_Toc66727872"/>
      <w:bookmarkStart w:id="441" w:name="_Toc74961675"/>
      <w:bookmarkStart w:id="442" w:name="_Toc75242586"/>
      <w:bookmarkStart w:id="443" w:name="_Toc76544932"/>
      <w:bookmarkStart w:id="444" w:name="_Toc82595032"/>
      <w:bookmarkStart w:id="445" w:name="_Toc89955063"/>
      <w:bookmarkStart w:id="446" w:name="_Toc98773486"/>
      <w:bookmarkStart w:id="447" w:name="_Toc106201245"/>
      <w:bookmarkStart w:id="448" w:name="_Toc115191098"/>
      <w:bookmarkStart w:id="449" w:name="_Toc122012927"/>
      <w:bookmarkStart w:id="450" w:name="_Toc124155746"/>
      <w:bookmarkStart w:id="451" w:name="_Toc131537506"/>
      <w:bookmarkStart w:id="452" w:name="_Toc137397713"/>
      <w:bookmarkStart w:id="453" w:name="_Toc156575929"/>
      <w:bookmarkStart w:id="454" w:name="_Toc176944451"/>
      <w:bookmarkStart w:id="455" w:name="_Toc187256729"/>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.1.4</w:t>
      </w:r>
      <w:r w:rsidRPr="000B1305">
        <w:rPr>
          <w:rFonts w:ascii="Arial" w:eastAsia="Times New Roman" w:hAnsi="Arial"/>
          <w:lang w:eastAsia="en-GB"/>
        </w:rPr>
        <w:tab/>
        <w:t>Power supply options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2AE56DC" w14:textId="77777777" w:rsidR="00893A32" w:rsidRPr="000B1305" w:rsidRDefault="00893A32" w:rsidP="00893A32">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0B1305" w:rsidRDefault="00893A32" w:rsidP="00893A32">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0B1305" w:rsidRDefault="00893A32" w:rsidP="00893A32">
      <w:pPr>
        <w:keepNext/>
        <w:keepLines/>
        <w:spacing w:before="120"/>
        <w:ind w:left="1418" w:hanging="1418"/>
        <w:outlineLvl w:val="3"/>
        <w:rPr>
          <w:rFonts w:ascii="Arial" w:eastAsia="Times New Roman" w:hAnsi="Arial"/>
          <w:lang w:eastAsia="en-GB"/>
        </w:rPr>
      </w:pPr>
      <w:bookmarkStart w:id="456" w:name="_Toc21099826"/>
      <w:bookmarkStart w:id="457" w:name="_Toc29809624"/>
      <w:bookmarkStart w:id="458" w:name="_Toc36644999"/>
      <w:bookmarkStart w:id="459" w:name="_Toc37272053"/>
      <w:bookmarkStart w:id="460" w:name="_Toc45884299"/>
      <w:bookmarkStart w:id="461" w:name="_Toc53182322"/>
      <w:bookmarkStart w:id="462" w:name="_Toc58860063"/>
      <w:bookmarkStart w:id="463" w:name="_Toc58862567"/>
      <w:bookmarkStart w:id="464" w:name="_Toc61182560"/>
      <w:bookmarkStart w:id="465" w:name="_Toc66727873"/>
      <w:bookmarkStart w:id="466" w:name="_Toc74961676"/>
      <w:bookmarkStart w:id="467" w:name="_Toc75242587"/>
      <w:bookmarkStart w:id="468" w:name="_Toc76544933"/>
      <w:bookmarkStart w:id="469" w:name="_Toc82595033"/>
      <w:bookmarkStart w:id="470" w:name="_Toc89955064"/>
      <w:bookmarkStart w:id="471" w:name="_Toc98773487"/>
      <w:bookmarkStart w:id="472" w:name="_Toc106201246"/>
      <w:bookmarkStart w:id="473" w:name="_Toc115191099"/>
      <w:bookmarkStart w:id="474" w:name="_Toc122012928"/>
      <w:bookmarkStart w:id="475" w:name="_Toc124155747"/>
      <w:bookmarkStart w:id="476" w:name="_Toc131537507"/>
      <w:bookmarkStart w:id="477" w:name="_Toc137397714"/>
      <w:bookmarkStart w:id="478" w:name="_Toc156575930"/>
      <w:bookmarkStart w:id="479" w:name="_Toc176944452"/>
      <w:bookmarkStart w:id="480" w:name="_Toc187256730"/>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.1.5</w:t>
      </w:r>
      <w:r w:rsidRPr="000B1305">
        <w:rPr>
          <w:rFonts w:ascii="Arial" w:eastAsia="Times New Roman" w:hAnsi="Arial"/>
          <w:lang w:eastAsia="en-GB"/>
        </w:rPr>
        <w:tab/>
        <w:t>Ancillary RF amplifiers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0895F0" w14:textId="77777777" w:rsidR="00893A32" w:rsidRPr="000B1305" w:rsidRDefault="00893A32" w:rsidP="00893A32">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p>
    <w:p w14:paraId="476CED28" w14:textId="77777777" w:rsidR="00893A32" w:rsidRPr="000B1305" w:rsidRDefault="00893A32" w:rsidP="00893A32">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0B1305" w:rsidRDefault="00893A32" w:rsidP="00893A32">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0F65DC7B" w14:textId="21CD9A28" w:rsidR="00893A32" w:rsidRPr="000B1305" w:rsidRDefault="00893A32" w:rsidP="00893A32">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sidR="007C0B00">
        <w:rPr>
          <w:rFonts w:ascii="Arial" w:eastAsia="Times New Roman" w:hAnsi="Arial"/>
          <w:b/>
          <w:lang w:eastAsia="en-GB"/>
        </w:rPr>
        <w:t>3</w:t>
      </w:r>
      <w:r w:rsidRPr="000B1305">
        <w:rPr>
          <w:rFonts w:ascii="Arial" w:eastAsia="Times New Roman" w:hAnsi="Arial"/>
          <w:b/>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93A32">
        <w:trPr>
          <w:cantSplit/>
          <w:jc w:val="center"/>
        </w:trPr>
        <w:tc>
          <w:tcPr>
            <w:tcW w:w="1926" w:type="dxa"/>
            <w:tcBorders>
              <w:top w:val="nil"/>
              <w:left w:val="nil"/>
              <w:bottom w:val="single" w:sz="4" w:space="0" w:color="auto"/>
            </w:tcBorders>
          </w:tcPr>
          <w:p w14:paraId="51C8108E" w14:textId="77777777" w:rsidR="00893A32" w:rsidRPr="000B1305" w:rsidRDefault="00893A32" w:rsidP="00893A32">
            <w:pPr>
              <w:keepNext/>
              <w:spacing w:after="0"/>
              <w:jc w:val="center"/>
              <w:rPr>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64C02C91"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3B7A90E4"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68155FFB"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893A32" w:rsidRPr="000B1305" w14:paraId="778FE3D2" w14:textId="77777777" w:rsidTr="00893A32">
        <w:trPr>
          <w:cantSplit/>
          <w:jc w:val="center"/>
        </w:trPr>
        <w:tc>
          <w:tcPr>
            <w:tcW w:w="1926" w:type="dxa"/>
            <w:tcBorders>
              <w:bottom w:val="nil"/>
            </w:tcBorders>
          </w:tcPr>
          <w:p w14:paraId="5C33BBA0"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47B1C98F"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0A8E4406" w14:textId="77777777" w:rsidR="00893A32" w:rsidRPr="000B1305" w:rsidRDefault="00893A32" w:rsidP="00893A32">
            <w:pPr>
              <w:keepNext/>
              <w:spacing w:after="0"/>
              <w:jc w:val="center"/>
              <w:rPr>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4C79446"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5B2FDE5E" w14:textId="77777777" w:rsidTr="00893A32">
        <w:trPr>
          <w:cantSplit/>
          <w:jc w:val="center"/>
        </w:trPr>
        <w:tc>
          <w:tcPr>
            <w:tcW w:w="1926" w:type="dxa"/>
            <w:tcBorders>
              <w:top w:val="nil"/>
              <w:bottom w:val="nil"/>
            </w:tcBorders>
          </w:tcPr>
          <w:p w14:paraId="6623D770" w14:textId="77777777" w:rsidR="00893A32" w:rsidRPr="000B1305" w:rsidRDefault="00893A32" w:rsidP="00893A32">
            <w:pPr>
              <w:keepNext/>
              <w:spacing w:after="0"/>
              <w:jc w:val="center"/>
              <w:rPr>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w:t>
            </w:r>
            <w:r>
              <w:rPr>
                <w:rFonts w:ascii="Arial" w:eastAsia="Times New Roman" w:hAnsi="Arial" w:cs="v4.2.0"/>
                <w:sz w:val="18"/>
              </w:rPr>
              <w:t>4</w:t>
            </w:r>
          </w:p>
        </w:tc>
        <w:tc>
          <w:tcPr>
            <w:tcW w:w="1926" w:type="dxa"/>
          </w:tcPr>
          <w:p w14:paraId="6E9895A4" w14:textId="77777777" w:rsidR="00893A32" w:rsidRPr="000B1305" w:rsidRDefault="00893A32" w:rsidP="00893A32">
            <w:pPr>
              <w:keepNext/>
              <w:spacing w:after="0"/>
              <w:jc w:val="center"/>
              <w:rPr>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2EB11999"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0ACED2D0" w14:textId="77777777" w:rsidTr="00893A32">
        <w:trPr>
          <w:cantSplit/>
          <w:jc w:val="center"/>
        </w:trPr>
        <w:tc>
          <w:tcPr>
            <w:tcW w:w="1926" w:type="dxa"/>
            <w:tcBorders>
              <w:top w:val="nil"/>
              <w:bottom w:val="nil"/>
            </w:tcBorders>
          </w:tcPr>
          <w:p w14:paraId="5672A98B" w14:textId="77777777" w:rsidR="00893A32" w:rsidRPr="000B1305" w:rsidRDefault="00893A32" w:rsidP="00893A32">
            <w:pPr>
              <w:keepNext/>
              <w:spacing w:after="0"/>
              <w:jc w:val="center"/>
              <w:rPr>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5</w:t>
            </w:r>
          </w:p>
        </w:tc>
        <w:tc>
          <w:tcPr>
            <w:tcW w:w="1926" w:type="dxa"/>
          </w:tcPr>
          <w:p w14:paraId="15150EFC" w14:textId="77777777" w:rsidR="00893A32" w:rsidRPr="000B1305" w:rsidRDefault="00893A32" w:rsidP="00893A32">
            <w:pPr>
              <w:keepNext/>
              <w:spacing w:after="0"/>
              <w:jc w:val="center"/>
              <w:rPr>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655208F"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B9B9FBA" w14:textId="77777777" w:rsidTr="00893A32">
        <w:trPr>
          <w:cantSplit/>
          <w:jc w:val="center"/>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6</w:t>
            </w:r>
          </w:p>
        </w:tc>
        <w:tc>
          <w:tcPr>
            <w:tcW w:w="1926" w:type="dxa"/>
          </w:tcPr>
          <w:p w14:paraId="1953D9C6" w14:textId="77777777" w:rsidR="00893A32" w:rsidRPr="000B1305" w:rsidRDefault="00893A32" w:rsidP="00893A32">
            <w:pPr>
              <w:keepNext/>
              <w:spacing w:after="0"/>
              <w:jc w:val="center"/>
              <w:rPr>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7693B535" w14:textId="77777777" w:rsidR="00893A32" w:rsidRPr="000B1305" w:rsidRDefault="00893A32" w:rsidP="00893A32">
            <w:pPr>
              <w:keepNext/>
              <w:spacing w:after="0"/>
              <w:jc w:val="center"/>
              <w:rPr>
                <w:rFonts w:ascii="Arial" w:eastAsia="Times New Roman" w:hAnsi="Arial" w:cs="v4.2.0"/>
                <w:sz w:val="18"/>
              </w:rPr>
            </w:pPr>
          </w:p>
        </w:tc>
      </w:tr>
      <w:tr w:rsidR="00893A32" w:rsidRPr="000B1305" w14:paraId="67F221F6" w14:textId="77777777" w:rsidTr="00893A32">
        <w:trPr>
          <w:cantSplit/>
          <w:jc w:val="center"/>
        </w:trPr>
        <w:tc>
          <w:tcPr>
            <w:tcW w:w="1926" w:type="dxa"/>
            <w:tcBorders>
              <w:bottom w:val="nil"/>
            </w:tcBorders>
          </w:tcPr>
          <w:p w14:paraId="3C4B6495"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335E82F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BD23715"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5A98112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4A086B7" w14:textId="77777777" w:rsidTr="00893A32">
        <w:trPr>
          <w:cantSplit/>
          <w:jc w:val="center"/>
        </w:trPr>
        <w:tc>
          <w:tcPr>
            <w:tcW w:w="1926" w:type="dxa"/>
            <w:tcBorders>
              <w:top w:val="nil"/>
              <w:bottom w:val="nil"/>
            </w:tcBorders>
          </w:tcPr>
          <w:p w14:paraId="4F0DCD62" w14:textId="77777777" w:rsidR="00893A32" w:rsidRPr="000B1305" w:rsidRDefault="00893A32" w:rsidP="00893A32">
            <w:pPr>
              <w:keepNext/>
              <w:spacing w:after="0"/>
              <w:jc w:val="center"/>
              <w:rPr>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p>
        </w:tc>
        <w:tc>
          <w:tcPr>
            <w:tcW w:w="1926" w:type="dxa"/>
          </w:tcPr>
          <w:p w14:paraId="3E9826C0"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E136CC3"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2D4EDC15" w14:textId="77777777" w:rsidTr="00893A32">
        <w:trPr>
          <w:cantSplit/>
          <w:jc w:val="center"/>
        </w:trPr>
        <w:tc>
          <w:tcPr>
            <w:tcW w:w="1926" w:type="dxa"/>
            <w:tcBorders>
              <w:top w:val="nil"/>
              <w:bottom w:val="nil"/>
            </w:tcBorders>
          </w:tcPr>
          <w:p w14:paraId="6D5CC543" w14:textId="77777777" w:rsidR="00893A32" w:rsidRPr="000B1305" w:rsidRDefault="00893A32" w:rsidP="00893A32">
            <w:pPr>
              <w:keepNext/>
              <w:spacing w:after="0"/>
              <w:jc w:val="center"/>
              <w:rPr>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p>
        </w:tc>
        <w:tc>
          <w:tcPr>
            <w:tcW w:w="1926" w:type="dxa"/>
          </w:tcPr>
          <w:p w14:paraId="32A3281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3845119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69FA36E8" w14:textId="77777777" w:rsidTr="00893A32">
        <w:trPr>
          <w:cantSplit/>
          <w:jc w:val="center"/>
        </w:trPr>
        <w:tc>
          <w:tcPr>
            <w:tcW w:w="1926" w:type="dxa"/>
            <w:tcBorders>
              <w:top w:val="nil"/>
              <w:bottom w:val="nil"/>
            </w:tcBorders>
          </w:tcPr>
          <w:p w14:paraId="455DD1FE" w14:textId="77777777" w:rsidR="00893A32" w:rsidRPr="000B1305" w:rsidRDefault="00893A32" w:rsidP="00893A32">
            <w:pPr>
              <w:keepNext/>
              <w:spacing w:after="0"/>
              <w:jc w:val="center"/>
              <w:rPr>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p>
        </w:tc>
        <w:tc>
          <w:tcPr>
            <w:tcW w:w="1926" w:type="dxa"/>
          </w:tcPr>
          <w:p w14:paraId="346D634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3861000"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Arial"/>
                <w:sz w:val="18"/>
              </w:rPr>
              <w:t>x</w:t>
            </w:r>
          </w:p>
        </w:tc>
      </w:tr>
      <w:tr w:rsidR="00893A32" w:rsidRPr="000B1305" w14:paraId="52FB43D3" w14:textId="77777777" w:rsidTr="00893A32">
        <w:trPr>
          <w:cantSplit/>
          <w:jc w:val="center"/>
        </w:trPr>
        <w:tc>
          <w:tcPr>
            <w:tcW w:w="1926" w:type="dxa"/>
            <w:tcBorders>
              <w:top w:val="nil"/>
              <w:bottom w:val="single" w:sz="4" w:space="0" w:color="auto"/>
            </w:tcBorders>
          </w:tcPr>
          <w:p w14:paraId="3F195273" w14:textId="77777777" w:rsidR="00893A32" w:rsidRPr="000B1305" w:rsidRDefault="00893A32" w:rsidP="00893A32">
            <w:pPr>
              <w:keepNext/>
              <w:spacing w:after="0"/>
              <w:jc w:val="center"/>
              <w:rPr>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p>
        </w:tc>
        <w:tc>
          <w:tcPr>
            <w:tcW w:w="1926" w:type="dxa"/>
          </w:tcPr>
          <w:p w14:paraId="561FE7A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2105FCA2"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0C65C54E" w14:textId="77777777" w:rsidR="00893A32" w:rsidRPr="000B1305" w:rsidRDefault="00893A32" w:rsidP="00893A32">
      <w:pPr>
        <w:rPr>
          <w:rFonts w:eastAsia="Times New Roman"/>
          <w:lang w:eastAsia="en-GB"/>
        </w:rPr>
      </w:pPr>
    </w:p>
    <w:p w14:paraId="374EF809"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p>
    <w:p w14:paraId="6B8E3BAC"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p>
    <w:p w14:paraId="4A941D7C" w14:textId="77777777" w:rsidR="00893A32" w:rsidRPr="00E437AB" w:rsidRDefault="00893A32" w:rsidP="00893A32">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44563BCC" w14:textId="77777777" w:rsidR="00893A32" w:rsidRPr="00893A32" w:rsidRDefault="00893A32" w:rsidP="00823E51"/>
    <w:p w14:paraId="12F3076F" w14:textId="378BF85A" w:rsidR="00162DE8" w:rsidRDefault="00162DE8" w:rsidP="00162DE8">
      <w:pPr>
        <w:pStyle w:val="21"/>
        <w:rPr>
          <w:rFonts w:cs="v4.2.0"/>
        </w:rPr>
      </w:pPr>
      <w:bookmarkStart w:id="481" w:name="_Toc156575936"/>
      <w:bookmarkStart w:id="482" w:name="_Toc137397720"/>
      <w:bookmarkStart w:id="483" w:name="_Toc131537513"/>
      <w:bookmarkStart w:id="484" w:name="_Toc124155753"/>
      <w:bookmarkStart w:id="485" w:name="_Toc122012934"/>
      <w:bookmarkStart w:id="486" w:name="_Toc115191105"/>
      <w:bookmarkStart w:id="487" w:name="_Toc106201252"/>
      <w:bookmarkStart w:id="488" w:name="_Toc98773493"/>
      <w:bookmarkStart w:id="489" w:name="_Toc89955070"/>
      <w:bookmarkStart w:id="490" w:name="_Toc82595039"/>
      <w:bookmarkStart w:id="491" w:name="_Toc76544939"/>
      <w:bookmarkStart w:id="492" w:name="_Toc75242593"/>
      <w:bookmarkStart w:id="493" w:name="_Toc74961682"/>
      <w:bookmarkStart w:id="494" w:name="_Toc66727879"/>
      <w:bookmarkStart w:id="495" w:name="_Toc61182566"/>
      <w:bookmarkStart w:id="496" w:name="_Toc58862573"/>
      <w:bookmarkStart w:id="497" w:name="_Toc58860069"/>
      <w:bookmarkStart w:id="498" w:name="_Toc53182328"/>
      <w:bookmarkStart w:id="499" w:name="_Toc45884305"/>
      <w:bookmarkStart w:id="500" w:name="_Toc37272059"/>
      <w:bookmarkStart w:id="501" w:name="_Toc36645005"/>
      <w:bookmarkStart w:id="502" w:name="_Toc29809630"/>
      <w:bookmarkStart w:id="503" w:name="_Toc21099832"/>
      <w:bookmarkStart w:id="504" w:name="_Toc214977240"/>
      <w:r>
        <w:rPr>
          <w:rFonts w:cs="v4.2.0"/>
        </w:rPr>
        <w:t>4.</w:t>
      </w:r>
      <w:r w:rsidR="007416A8">
        <w:rPr>
          <w:rFonts w:cs="v4.2.0"/>
        </w:rPr>
        <w:t>4</w:t>
      </w:r>
      <w:r>
        <w:rPr>
          <w:rFonts w:cs="v4.2.0"/>
        </w:rPr>
        <w:tab/>
        <w:t>Manufacturer declarations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F47BBEA" w14:textId="6361BC02" w:rsidR="007229CB" w:rsidRPr="000B1305" w:rsidRDefault="007229CB" w:rsidP="007229CB">
      <w:pPr>
        <w:rPr>
          <w:rFonts w:eastAsia="Times New Roman"/>
          <w:lang w:eastAsia="en-GB"/>
        </w:rPr>
      </w:pPr>
      <w:r w:rsidRPr="000B1305">
        <w:rPr>
          <w:rFonts w:eastAsia="Times New Roman"/>
          <w:lang w:eastAsia="en-GB"/>
        </w:rPr>
        <w:t>The following BS declarations listed in table 4.</w:t>
      </w:r>
      <w:r w:rsidR="007C0B00">
        <w:rPr>
          <w:rFonts w:eastAsia="Times New Roman"/>
          <w:lang w:eastAsia="en-GB"/>
        </w:rPr>
        <w:t>4</w:t>
      </w:r>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0E00E77D" w14:textId="37768AD8"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Table 4.</w:t>
      </w:r>
      <w:r w:rsidR="007C0B00">
        <w:rPr>
          <w:rFonts w:ascii="Arial" w:eastAsia="Times New Roman" w:hAnsi="Arial"/>
          <w:b/>
          <w:lang w:eastAsia="en-GB"/>
        </w:rPr>
        <w:t>4</w:t>
      </w:r>
      <w:r w:rsidRPr="000B1305">
        <w:rPr>
          <w:rFonts w:ascii="Arial" w:eastAsia="Times New Roman" w:hAnsi="Arial"/>
          <w:b/>
          <w:lang w:eastAsia="en-GB"/>
        </w:rPr>
        <w:t xml:space="preserve">-1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7229CB" w:rsidRPr="000B1305" w14:paraId="17528FE0" w14:textId="77777777" w:rsidTr="00405A48">
        <w:trPr>
          <w:cantSplit/>
          <w:jc w:val="center"/>
        </w:trPr>
        <w:tc>
          <w:tcPr>
            <w:tcW w:w="846" w:type="dxa"/>
          </w:tcPr>
          <w:p w14:paraId="53BD53F7" w14:textId="77777777" w:rsidR="007229CB" w:rsidRPr="000B1305" w:rsidRDefault="007229CB" w:rsidP="00405A48">
            <w:pPr>
              <w:keepNext/>
              <w:keepLines/>
              <w:jc w:val="center"/>
              <w:rPr>
                <w:rFonts w:ascii="Arial" w:eastAsia="Times New Roman" w:hAnsi="Arial"/>
                <w:b/>
                <w:sz w:val="18"/>
                <w:lang w:eastAsia="en-GB"/>
              </w:rPr>
            </w:pPr>
            <w:bookmarkStart w:id="505" w:name="_Hlk213406813"/>
            <w:r w:rsidRPr="000B1305">
              <w:rPr>
                <w:rFonts w:ascii="Arial" w:eastAsia="Times New Roman" w:hAnsi="Arial"/>
                <w:b/>
                <w:sz w:val="18"/>
                <w:lang w:eastAsia="en-GB"/>
              </w:rPr>
              <w:lastRenderedPageBreak/>
              <w:t>Declaration identifier</w:t>
            </w:r>
          </w:p>
        </w:tc>
        <w:tc>
          <w:tcPr>
            <w:tcW w:w="2268" w:type="dxa"/>
          </w:tcPr>
          <w:p w14:paraId="214B155B"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892" w:type="dxa"/>
          </w:tcPr>
          <w:p w14:paraId="587F09BE"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851" w:type="dxa"/>
          </w:tcPr>
          <w:p w14:paraId="1CA59505"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7229CB" w:rsidRPr="000B1305" w14:paraId="401EE6F5" w14:textId="77777777" w:rsidTr="00405A48">
        <w:trPr>
          <w:cantSplit/>
          <w:jc w:val="center"/>
        </w:trPr>
        <w:tc>
          <w:tcPr>
            <w:tcW w:w="846" w:type="dxa"/>
          </w:tcPr>
          <w:p w14:paraId="55663A8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268" w:type="dxa"/>
          </w:tcPr>
          <w:p w14:paraId="4DE0F33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892" w:type="dxa"/>
          </w:tcPr>
          <w:p w14:paraId="49DF3D1A"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851" w:type="dxa"/>
          </w:tcPr>
          <w:p w14:paraId="1437EA2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088F5AC" w14:textId="77777777" w:rsidTr="00405A48">
        <w:trPr>
          <w:cantSplit/>
          <w:jc w:val="center"/>
        </w:trPr>
        <w:tc>
          <w:tcPr>
            <w:tcW w:w="846" w:type="dxa"/>
          </w:tcPr>
          <w:p w14:paraId="7C8F2A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268" w:type="dxa"/>
          </w:tcPr>
          <w:p w14:paraId="1B5CA21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892" w:type="dxa"/>
          </w:tcPr>
          <w:p w14:paraId="4BC3599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051051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851" w:type="dxa"/>
          </w:tcPr>
          <w:p w14:paraId="5F3E3520"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D9E1362" w14:textId="77777777" w:rsidTr="00405A48">
        <w:trPr>
          <w:cantSplit/>
          <w:jc w:val="center"/>
        </w:trPr>
        <w:tc>
          <w:tcPr>
            <w:tcW w:w="846" w:type="dxa"/>
          </w:tcPr>
          <w:p w14:paraId="5145BAA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268" w:type="dxa"/>
          </w:tcPr>
          <w:p w14:paraId="7B16532F"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892" w:type="dxa"/>
          </w:tcPr>
          <w:p w14:paraId="22822CF5" w14:textId="2F2417B8"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r w:rsidR="003D0C01">
              <w:rPr>
                <w:rFonts w:ascii="Arial" w:eastAsia="Times New Roman" w:hAnsi="Arial" w:cs="Arial"/>
                <w:sz w:val="18"/>
                <w:szCs w:val="18"/>
                <w:lang w:eastAsia="en-GB"/>
              </w:rPr>
              <w:t>2</w:t>
            </w:r>
            <w:r w:rsidRPr="000B1305">
              <w:rPr>
                <w:rFonts w:ascii="Arial" w:eastAsia="Times New Roman" w:hAnsi="Arial" w:cs="Arial"/>
                <w:sz w:val="18"/>
                <w:szCs w:val="18"/>
                <w:lang w:eastAsia="en-GB"/>
              </w:rPr>
              <w:t xml:space="preserve">]. </w:t>
            </w:r>
          </w:p>
        </w:tc>
        <w:tc>
          <w:tcPr>
            <w:tcW w:w="851" w:type="dxa"/>
          </w:tcPr>
          <w:p w14:paraId="770388A5"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A8DCF4D" w14:textId="77777777" w:rsidTr="00405A48">
        <w:trPr>
          <w:cantSplit/>
          <w:jc w:val="center"/>
        </w:trPr>
        <w:tc>
          <w:tcPr>
            <w:tcW w:w="846" w:type="dxa"/>
          </w:tcPr>
          <w:p w14:paraId="145A70B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268" w:type="dxa"/>
          </w:tcPr>
          <w:p w14:paraId="6CA3F03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892" w:type="dxa"/>
          </w:tcPr>
          <w:p w14:paraId="6842EA2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6A1DF6B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2945E9" w14:textId="77777777" w:rsidTr="00405A48">
        <w:trPr>
          <w:cantSplit/>
          <w:jc w:val="center"/>
        </w:trPr>
        <w:tc>
          <w:tcPr>
            <w:tcW w:w="846" w:type="dxa"/>
          </w:tcPr>
          <w:p w14:paraId="4D567F2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268" w:type="dxa"/>
          </w:tcPr>
          <w:p w14:paraId="0A58241B" w14:textId="77777777" w:rsidR="007229CB" w:rsidRPr="000B1305" w:rsidRDefault="007229CB" w:rsidP="00405A4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892" w:type="dxa"/>
          </w:tcPr>
          <w:p w14:paraId="726DD0B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9EDAD9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06E9B598" w14:textId="77777777" w:rsidTr="00405A48">
        <w:trPr>
          <w:cantSplit/>
          <w:jc w:val="center"/>
        </w:trPr>
        <w:tc>
          <w:tcPr>
            <w:tcW w:w="846" w:type="dxa"/>
          </w:tcPr>
          <w:p w14:paraId="006BBD3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268" w:type="dxa"/>
          </w:tcPr>
          <w:p w14:paraId="4046719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892" w:type="dxa"/>
          </w:tcPr>
          <w:p w14:paraId="6981B2A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FAFD0C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C133FD1" w14:textId="77777777" w:rsidTr="00405A48">
        <w:trPr>
          <w:cantSplit/>
          <w:jc w:val="center"/>
        </w:trPr>
        <w:tc>
          <w:tcPr>
            <w:tcW w:w="846" w:type="dxa"/>
          </w:tcPr>
          <w:p w14:paraId="4EE844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268" w:type="dxa"/>
          </w:tcPr>
          <w:p w14:paraId="3F945E5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892" w:type="dxa"/>
          </w:tcPr>
          <w:p w14:paraId="39F3D0F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59A3CD9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74C7224" w14:textId="77777777" w:rsidTr="00405A48">
        <w:trPr>
          <w:cantSplit/>
          <w:jc w:val="center"/>
        </w:trPr>
        <w:tc>
          <w:tcPr>
            <w:tcW w:w="846" w:type="dxa"/>
          </w:tcPr>
          <w:p w14:paraId="098441F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268" w:type="dxa"/>
          </w:tcPr>
          <w:p w14:paraId="31E28EB2"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892" w:type="dxa"/>
          </w:tcPr>
          <w:p w14:paraId="5B891BD4"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35FD73B3"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BE7755F" w14:textId="77777777" w:rsidTr="00405A48">
        <w:trPr>
          <w:cantSplit/>
          <w:jc w:val="center"/>
        </w:trPr>
        <w:tc>
          <w:tcPr>
            <w:tcW w:w="846" w:type="dxa"/>
          </w:tcPr>
          <w:p w14:paraId="2AC3C04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268" w:type="dxa"/>
          </w:tcPr>
          <w:p w14:paraId="32B4E8B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p>
        </w:tc>
        <w:tc>
          <w:tcPr>
            <w:tcW w:w="4892" w:type="dxa"/>
          </w:tcPr>
          <w:p w14:paraId="614FBA4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4AA9DF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71EE3EAD"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4CF89F1E" w14:textId="77777777" w:rsidTr="00405A48">
        <w:trPr>
          <w:cantSplit/>
          <w:jc w:val="center"/>
        </w:trPr>
        <w:tc>
          <w:tcPr>
            <w:tcW w:w="846" w:type="dxa"/>
          </w:tcPr>
          <w:p w14:paraId="598EA78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268" w:type="dxa"/>
          </w:tcPr>
          <w:p w14:paraId="50BE0D6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p>
        </w:tc>
        <w:tc>
          <w:tcPr>
            <w:tcW w:w="4892" w:type="dxa"/>
          </w:tcPr>
          <w:p w14:paraId="26162CE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3BC62C28" w14:textId="77777777" w:rsidR="007229CB" w:rsidRPr="00656310"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3C98CCE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0635DE4" w14:textId="77777777" w:rsidTr="00405A48">
        <w:trPr>
          <w:cantSplit/>
          <w:jc w:val="center"/>
        </w:trPr>
        <w:tc>
          <w:tcPr>
            <w:tcW w:w="846" w:type="dxa"/>
          </w:tcPr>
          <w:p w14:paraId="78FD116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268" w:type="dxa"/>
          </w:tcPr>
          <w:p w14:paraId="1F91452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892" w:type="dxa"/>
          </w:tcPr>
          <w:p w14:paraId="2317C85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26E324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851" w:type="dxa"/>
          </w:tcPr>
          <w:p w14:paraId="388CE614"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F521783" w14:textId="77777777" w:rsidTr="00405A48">
        <w:trPr>
          <w:cantSplit/>
          <w:jc w:val="center"/>
        </w:trPr>
        <w:tc>
          <w:tcPr>
            <w:tcW w:w="846" w:type="dxa"/>
          </w:tcPr>
          <w:p w14:paraId="4F15B8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268" w:type="dxa"/>
          </w:tcPr>
          <w:p w14:paraId="0F4F8F86"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892" w:type="dxa"/>
          </w:tcPr>
          <w:p w14:paraId="7A41CE2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851" w:type="dxa"/>
          </w:tcPr>
          <w:p w14:paraId="498FDE5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E0E215" w14:textId="77777777" w:rsidTr="00405A48">
        <w:trPr>
          <w:cantSplit/>
          <w:jc w:val="center"/>
        </w:trPr>
        <w:tc>
          <w:tcPr>
            <w:tcW w:w="8857" w:type="dxa"/>
            <w:gridSpan w:val="4"/>
          </w:tcPr>
          <w:p w14:paraId="7B5CB6E1" w14:textId="77777777" w:rsidR="007229CB" w:rsidRPr="009B3B9B" w:rsidRDefault="007229CB" w:rsidP="00405A48">
            <w:pPr>
              <w:pStyle w:val="TAN"/>
            </w:pPr>
            <w:r>
              <w:rPr>
                <w:rFonts w:cs="Arial"/>
                <w:szCs w:val="18"/>
              </w:rPr>
              <w:t>NOTE 5:</w:t>
            </w:r>
            <w:r>
              <w:tab/>
              <w:t>This manufacturer may declare two values, one with a minimum of +6dB and the other with a minimum of +3dB.</w:t>
            </w:r>
          </w:p>
        </w:tc>
      </w:tr>
      <w:bookmarkEnd w:id="505"/>
    </w:tbl>
    <w:p w14:paraId="0FC36F96" w14:textId="77777777" w:rsidR="007229CB" w:rsidRPr="007229CB" w:rsidRDefault="007229CB" w:rsidP="00823E51"/>
    <w:p w14:paraId="0CE52C1B" w14:textId="2F943226" w:rsidR="007416A8" w:rsidRDefault="007416A8" w:rsidP="007416A8">
      <w:pPr>
        <w:pStyle w:val="21"/>
      </w:pPr>
      <w:bookmarkStart w:id="506" w:name="_Toc156575937"/>
      <w:bookmarkStart w:id="507" w:name="_Toc137397721"/>
      <w:bookmarkStart w:id="508" w:name="_Toc131537514"/>
      <w:bookmarkStart w:id="509" w:name="_Toc124155754"/>
      <w:bookmarkStart w:id="510" w:name="_Toc122012935"/>
      <w:bookmarkStart w:id="511" w:name="_Toc115191106"/>
      <w:bookmarkStart w:id="512" w:name="_Toc106201253"/>
      <w:bookmarkStart w:id="513" w:name="_Toc98773494"/>
      <w:bookmarkStart w:id="514" w:name="_Toc89955071"/>
      <w:bookmarkStart w:id="515" w:name="_Toc82595040"/>
      <w:bookmarkStart w:id="516" w:name="_Toc76544940"/>
      <w:bookmarkStart w:id="517" w:name="_Toc75242594"/>
      <w:bookmarkStart w:id="518" w:name="_Toc74961683"/>
      <w:bookmarkStart w:id="519" w:name="_Toc66727880"/>
      <w:bookmarkStart w:id="520" w:name="_Toc61182567"/>
      <w:bookmarkStart w:id="521" w:name="_Toc58862574"/>
      <w:bookmarkStart w:id="522" w:name="_Toc58860070"/>
      <w:bookmarkStart w:id="523" w:name="_Toc53182329"/>
      <w:bookmarkStart w:id="524" w:name="_Toc45884306"/>
      <w:bookmarkStart w:id="525" w:name="_Toc37272060"/>
      <w:bookmarkStart w:id="526" w:name="_Toc36645006"/>
      <w:bookmarkStart w:id="527" w:name="_Toc29809631"/>
      <w:bookmarkStart w:id="528" w:name="_Toc21099833"/>
      <w:bookmarkStart w:id="529" w:name="_Toc214977241"/>
      <w:r>
        <w:t>4.5</w:t>
      </w:r>
      <w:r>
        <w:tab/>
        <w:t>Test configurations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4F156C6" w14:textId="1E969FF5"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530" w:name="_Toc21099834"/>
      <w:bookmarkStart w:id="531" w:name="_Toc29809632"/>
      <w:bookmarkStart w:id="532" w:name="_Toc36645007"/>
      <w:bookmarkStart w:id="533" w:name="_Toc37272061"/>
      <w:bookmarkStart w:id="534" w:name="_Toc45884307"/>
      <w:bookmarkStart w:id="535" w:name="_Toc53182330"/>
      <w:bookmarkStart w:id="536" w:name="_Toc58860071"/>
      <w:bookmarkStart w:id="537" w:name="_Toc58862575"/>
      <w:bookmarkStart w:id="538" w:name="_Toc61182568"/>
      <w:bookmarkStart w:id="539" w:name="_Toc66727881"/>
      <w:bookmarkStart w:id="540" w:name="_Toc74961684"/>
      <w:bookmarkStart w:id="541" w:name="_Toc75242595"/>
      <w:bookmarkStart w:id="542" w:name="_Toc76544941"/>
      <w:bookmarkStart w:id="543" w:name="_Toc82595041"/>
      <w:bookmarkStart w:id="544" w:name="_Toc89955072"/>
      <w:bookmarkStart w:id="545" w:name="_Toc98773495"/>
      <w:bookmarkStart w:id="546" w:name="_Toc106201254"/>
      <w:bookmarkStart w:id="547" w:name="_Toc115191107"/>
      <w:bookmarkStart w:id="548" w:name="_Toc122012936"/>
      <w:bookmarkStart w:id="549" w:name="_Toc124155755"/>
      <w:bookmarkStart w:id="550" w:name="_Toc131537515"/>
      <w:bookmarkStart w:id="551" w:name="_Toc137397722"/>
      <w:bookmarkStart w:id="552" w:name="_Toc156575938"/>
      <w:bookmarkStart w:id="553" w:name="_Toc176944460"/>
      <w:bookmarkStart w:id="554" w:name="_Toc187256738"/>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.1</w:t>
      </w:r>
      <w:r w:rsidRPr="000B1305">
        <w:rPr>
          <w:rFonts w:ascii="Arial" w:eastAsia="Times New Roman" w:hAnsi="Arial"/>
          <w:sz w:val="28"/>
          <w:lang w:eastAsia="en-GB"/>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99AAEA4" w14:textId="77777777" w:rsidR="007229CB" w:rsidRPr="000B1305" w:rsidRDefault="007229CB" w:rsidP="007229CB">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0B1305" w:rsidRDefault="007229CB" w:rsidP="007229CB">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324B0E62" w14:textId="77777777" w:rsidR="007229CB" w:rsidRPr="000B1305" w:rsidRDefault="007229CB" w:rsidP="007229CB">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04739D46" w14:textId="72C53FE8"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555" w:name="_Toc21099835"/>
      <w:bookmarkStart w:id="556" w:name="_Toc29809633"/>
      <w:bookmarkStart w:id="557" w:name="_Toc36645008"/>
      <w:bookmarkStart w:id="558" w:name="_Toc37272062"/>
      <w:bookmarkStart w:id="559" w:name="_Toc45884308"/>
      <w:bookmarkStart w:id="560" w:name="_Toc53182331"/>
      <w:bookmarkStart w:id="561" w:name="_Toc58860072"/>
      <w:bookmarkStart w:id="562" w:name="_Toc58862576"/>
      <w:bookmarkStart w:id="563" w:name="_Toc61182569"/>
      <w:bookmarkStart w:id="564" w:name="_Toc66727882"/>
      <w:bookmarkStart w:id="565" w:name="_Toc74961685"/>
      <w:bookmarkStart w:id="566" w:name="_Toc75242596"/>
      <w:bookmarkStart w:id="567" w:name="_Toc76544942"/>
      <w:bookmarkStart w:id="568" w:name="_Toc82595042"/>
      <w:bookmarkStart w:id="569" w:name="_Toc89955073"/>
      <w:bookmarkStart w:id="570" w:name="_Toc98773496"/>
      <w:bookmarkStart w:id="571" w:name="_Toc106201255"/>
      <w:bookmarkStart w:id="572" w:name="_Toc115191108"/>
      <w:bookmarkStart w:id="573" w:name="_Toc122012937"/>
      <w:bookmarkStart w:id="574" w:name="_Toc124155756"/>
      <w:bookmarkStart w:id="575" w:name="_Toc131537516"/>
      <w:bookmarkStart w:id="576" w:name="_Toc137397723"/>
      <w:bookmarkStart w:id="577" w:name="_Toc156575939"/>
      <w:bookmarkStart w:id="578" w:name="_Toc176944461"/>
      <w:bookmarkStart w:id="579" w:name="_Toc187256739"/>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2652779" w14:textId="474439D0" w:rsidR="007229CB" w:rsidRPr="000B1305" w:rsidRDefault="007229CB" w:rsidP="007229C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sidR="007C0B00">
        <w:rPr>
          <w:rFonts w:eastAsia="Times New Roman"/>
          <w:lang w:eastAsia="en-GB"/>
        </w:rPr>
        <w:t>5</w:t>
      </w:r>
      <w:r w:rsidRPr="000B1305">
        <w:rPr>
          <w:rFonts w:eastAsia="Times New Roman"/>
          <w:lang w:eastAsia="en-GB"/>
        </w:rPr>
        <w:t>.2-1.</w:t>
      </w:r>
    </w:p>
    <w:p w14:paraId="5DA82AC4" w14:textId="67F50D8B" w:rsidR="007229CB" w:rsidRPr="000B1305" w:rsidRDefault="007229CB" w:rsidP="007229CB">
      <w:pPr>
        <w:keepNext/>
        <w:keepLines/>
        <w:spacing w:before="60"/>
        <w:ind w:left="568" w:firstLine="284"/>
        <w:jc w:val="center"/>
        <w:rPr>
          <w:rFonts w:ascii="Arial" w:eastAsia="Times New Roman" w:hAnsi="Arial"/>
          <w:b/>
          <w:lang w:eastAsia="en-GB"/>
        </w:rPr>
      </w:pPr>
      <w:bookmarkStart w:id="580" w:name="_Ref516750404"/>
      <w:r w:rsidRPr="000B1305">
        <w:rPr>
          <w:rFonts w:ascii="Arial" w:eastAsia="Times New Roman" w:hAnsi="Arial"/>
          <w:b/>
          <w:lang w:eastAsia="en-GB"/>
        </w:rPr>
        <w:t>Table</w:t>
      </w:r>
      <w:bookmarkEnd w:id="580"/>
      <w:r w:rsidRPr="000B1305">
        <w:rPr>
          <w:rFonts w:ascii="Arial" w:eastAsia="Times New Roman" w:hAnsi="Arial"/>
          <w:b/>
          <w:lang w:eastAsia="en-GB"/>
        </w:rPr>
        <w:t xml:space="preserve"> 4.</w:t>
      </w:r>
      <w:r w:rsidR="007C0B00">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trPr>
        <w:tc>
          <w:tcPr>
            <w:tcW w:w="1555" w:type="dxa"/>
            <w:tcBorders>
              <w:bottom w:val="nil"/>
            </w:tcBorders>
            <w:shd w:val="clear" w:color="auto" w:fill="auto"/>
          </w:tcPr>
          <w:p w14:paraId="177D8AEE"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46478B40" w14:textId="77777777" w:rsidR="007229CB" w:rsidRPr="000B1305" w:rsidRDefault="007229CB" w:rsidP="00405A4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shd w:val="clear" w:color="auto" w:fill="auto"/>
          </w:tcPr>
          <w:p w14:paraId="41B5F855"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7D04A5CC"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1134" w:type="dxa"/>
            <w:shd w:val="clear" w:color="auto" w:fill="auto"/>
          </w:tcPr>
          <w:p w14:paraId="365989E8"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40C5A6E"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993" w:type="dxa"/>
          </w:tcPr>
          <w:p w14:paraId="08F5FCF0"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5FF547E5" w14:textId="77777777" w:rsidR="007229CB" w:rsidRPr="008F19C8" w:rsidRDefault="007229CB" w:rsidP="00405A48">
            <w:pPr>
              <w:keepNext/>
              <w:keepLines/>
              <w:jc w:val="center"/>
              <w:rPr>
                <w:rFonts w:ascii="Arial" w:eastAsiaTheme="minorEastAsia" w:hAnsi="Arial"/>
                <w:sz w:val="18"/>
              </w:rPr>
            </w:pPr>
            <w:r w:rsidRPr="008C3753">
              <w:t>(Note 1)</w:t>
            </w:r>
          </w:p>
        </w:tc>
        <w:tc>
          <w:tcPr>
            <w:tcW w:w="1275" w:type="dxa"/>
          </w:tcPr>
          <w:p w14:paraId="5FD40BAF"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64D11D33" w14:textId="77777777" w:rsidR="007229CB" w:rsidRPr="000B1305" w:rsidRDefault="007229CB" w:rsidP="00405A48">
            <w:pPr>
              <w:keepNext/>
              <w:keepLines/>
              <w:jc w:val="center"/>
              <w:rPr>
                <w:rFonts w:ascii="Arial" w:eastAsia="Times New Roman" w:hAnsi="Arial"/>
                <w:sz w:val="18"/>
                <w:lang w:eastAsia="en-GB"/>
              </w:rPr>
            </w:pPr>
            <w:r w:rsidRPr="008C3753">
              <w:t>(Note 1)</w:t>
            </w:r>
          </w:p>
        </w:tc>
      </w:tr>
      <w:tr w:rsidR="007229CB" w:rsidRPr="000B1305" w14:paraId="64017BAA" w14:textId="77777777" w:rsidTr="00405A48">
        <w:trPr>
          <w:cantSplit/>
          <w:jc w:val="center"/>
        </w:trPr>
        <w:tc>
          <w:tcPr>
            <w:tcW w:w="1555" w:type="dxa"/>
            <w:tcBorders>
              <w:top w:val="nil"/>
            </w:tcBorders>
            <w:shd w:val="clear" w:color="auto" w:fill="auto"/>
          </w:tcPr>
          <w:p w14:paraId="2F45D45B"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24F084DF"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3A26225F"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7229CB" w:rsidRPr="000B1305" w14:paraId="0B96AB08" w14:textId="77777777" w:rsidTr="00405A48">
        <w:trPr>
          <w:cantSplit/>
          <w:jc w:val="center"/>
        </w:trPr>
        <w:tc>
          <w:tcPr>
            <w:tcW w:w="7933" w:type="dxa"/>
            <w:gridSpan w:val="6"/>
            <w:shd w:val="clear" w:color="auto" w:fill="auto"/>
          </w:tcPr>
          <w:p w14:paraId="27F20AD7" w14:textId="77777777" w:rsidR="007229CB" w:rsidRPr="000B1305" w:rsidRDefault="007229CB" w:rsidP="00405A48">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2E2C0BFA" w14:textId="77777777" w:rsidR="007229CB" w:rsidRDefault="007229CB" w:rsidP="007229CB">
      <w:pPr>
        <w:rPr>
          <w:sz w:val="21"/>
          <w:szCs w:val="21"/>
        </w:rPr>
      </w:pPr>
    </w:p>
    <w:p w14:paraId="6AD446E4" w14:textId="3F157E90" w:rsidR="007229CB" w:rsidRPr="008C3753" w:rsidRDefault="007229CB" w:rsidP="007229CB">
      <w:pPr>
        <w:pStyle w:val="31"/>
        <w:ind w:left="510" w:hanging="510"/>
      </w:pPr>
      <w:bookmarkStart w:id="581" w:name="_Toc21099836"/>
      <w:bookmarkStart w:id="582" w:name="_Toc29809634"/>
      <w:bookmarkStart w:id="583" w:name="_Toc36645009"/>
      <w:bookmarkStart w:id="584" w:name="_Toc37272063"/>
      <w:bookmarkStart w:id="585" w:name="_Toc45884309"/>
      <w:bookmarkStart w:id="586" w:name="_Toc53182332"/>
      <w:bookmarkStart w:id="587" w:name="_Toc58860073"/>
      <w:bookmarkStart w:id="588" w:name="_Toc58862577"/>
      <w:bookmarkStart w:id="589" w:name="_Toc61182570"/>
      <w:bookmarkStart w:id="590" w:name="_Toc66727883"/>
      <w:bookmarkStart w:id="591" w:name="_Toc74961686"/>
      <w:bookmarkStart w:id="592" w:name="_Toc75242597"/>
      <w:bookmarkStart w:id="593" w:name="_Toc76544943"/>
      <w:bookmarkStart w:id="594" w:name="_Toc82595043"/>
      <w:bookmarkStart w:id="595" w:name="_Toc89955074"/>
      <w:bookmarkStart w:id="596" w:name="_Toc98773497"/>
      <w:bookmarkStart w:id="597" w:name="_Toc106201256"/>
      <w:bookmarkStart w:id="598" w:name="_Toc115191109"/>
      <w:bookmarkStart w:id="599" w:name="_Toc122012938"/>
      <w:bookmarkStart w:id="600" w:name="_Toc124155757"/>
      <w:bookmarkStart w:id="601" w:name="_Toc131537517"/>
      <w:bookmarkStart w:id="602" w:name="_Toc137397724"/>
      <w:bookmarkStart w:id="603" w:name="_Toc156575940"/>
      <w:bookmarkStart w:id="604" w:name="_Toc176944462"/>
      <w:bookmarkStart w:id="605" w:name="_Toc187256740"/>
      <w:r w:rsidRPr="008C3753">
        <w:t>4.</w:t>
      </w:r>
      <w:r w:rsidR="007C0B00">
        <w:t>5</w:t>
      </w:r>
      <w:r w:rsidRPr="008C3753">
        <w:t>.3</w:t>
      </w:r>
      <w:r w:rsidRPr="008C3753">
        <w:tab/>
      </w:r>
      <w:r>
        <w:rPr>
          <w:rFonts w:hint="eastAsia"/>
        </w:rPr>
        <w:t>A</w:t>
      </w:r>
      <w:r w:rsidRPr="008C3753">
        <w:t xml:space="preserve">TC1: </w:t>
      </w:r>
      <w:r>
        <w:rPr>
          <w:rFonts w:hint="eastAsia"/>
        </w:rPr>
        <w:t>Single</w:t>
      </w:r>
      <w:r>
        <w:t xml:space="preserve"> </w:t>
      </w:r>
      <w:r>
        <w:rPr>
          <w:rFonts w:hint="eastAsia"/>
        </w:rPr>
        <w:t>carrier</w:t>
      </w:r>
      <w:r w:rsidRPr="008C3753">
        <w:t xml:space="preserve">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CB08732" w14:textId="77777777" w:rsidR="007229CB" w:rsidRDefault="007229CB" w:rsidP="007229CB">
      <w:pPr>
        <w:rPr>
          <w:sz w:val="21"/>
          <w:szCs w:val="21"/>
        </w:rPr>
      </w:pPr>
      <w:r>
        <w:rPr>
          <w:rFonts w:hint="eastAsia"/>
          <w:sz w:val="21"/>
          <w:szCs w:val="21"/>
        </w:rPr>
        <w:t>A</w:t>
      </w:r>
      <w:r>
        <w:rPr>
          <w:sz w:val="21"/>
          <w:szCs w:val="21"/>
        </w:rPr>
        <w:t>-IoT support only single carrier operation. Test configuration can be as follows:</w:t>
      </w:r>
    </w:p>
    <w:p w14:paraId="4B3F786F" w14:textId="77777777" w:rsidR="007229CB" w:rsidRDefault="007229CB" w:rsidP="007229CB">
      <w:pPr>
        <w:rPr>
          <w:sz w:val="21"/>
          <w:szCs w:val="21"/>
        </w:rPr>
      </w:pPr>
      <w:r w:rsidRPr="00424CF8">
        <w:rPr>
          <w:sz w:val="21"/>
          <w:szCs w:val="21"/>
        </w:rPr>
        <w:t>The purpose of the TC</w:t>
      </w:r>
      <w:r>
        <w:rPr>
          <w:sz w:val="21"/>
          <w:szCs w:val="21"/>
        </w:rPr>
        <w:t>1</w:t>
      </w:r>
      <w:r w:rsidRPr="00424CF8">
        <w:rPr>
          <w:sz w:val="21"/>
          <w:szCs w:val="21"/>
        </w:rPr>
        <w:t xml:space="preserve"> is to test </w:t>
      </w:r>
      <w:r>
        <w:rPr>
          <w:sz w:val="21"/>
          <w:szCs w:val="21"/>
        </w:rPr>
        <w:t>A</w:t>
      </w:r>
      <w:r w:rsidRPr="00424CF8">
        <w:rPr>
          <w:sz w:val="21"/>
          <w:szCs w:val="21"/>
        </w:rPr>
        <w:t xml:space="preserve">-IoT </w:t>
      </w:r>
      <w:r>
        <w:rPr>
          <w:sz w:val="21"/>
          <w:szCs w:val="21"/>
        </w:rPr>
        <w:t xml:space="preserve">R2D </w:t>
      </w:r>
      <w:r w:rsidRPr="00424CF8">
        <w:rPr>
          <w:sz w:val="21"/>
          <w:szCs w:val="21"/>
        </w:rPr>
        <w:t>carrier aspects.</w:t>
      </w:r>
    </w:p>
    <w:p w14:paraId="5CFC0A1F" w14:textId="583E632D" w:rsidR="007229CB" w:rsidRPr="008C3753" w:rsidRDefault="007229CB" w:rsidP="007229CB">
      <w:pPr>
        <w:pStyle w:val="41"/>
        <w:ind w:left="0" w:firstLine="0"/>
      </w:pPr>
      <w:bookmarkStart w:id="606" w:name="_Toc21099837"/>
      <w:bookmarkStart w:id="607" w:name="_Toc29809635"/>
      <w:bookmarkStart w:id="608" w:name="_Toc36645010"/>
      <w:bookmarkStart w:id="609" w:name="_Toc37272064"/>
      <w:bookmarkStart w:id="610" w:name="_Toc45884310"/>
      <w:bookmarkStart w:id="611" w:name="_Toc53182333"/>
      <w:bookmarkStart w:id="612" w:name="_Toc58860074"/>
      <w:bookmarkStart w:id="613" w:name="_Toc58862578"/>
      <w:bookmarkStart w:id="614" w:name="_Toc61182571"/>
      <w:bookmarkStart w:id="615" w:name="_Toc66727884"/>
      <w:bookmarkStart w:id="616" w:name="_Toc74961687"/>
      <w:bookmarkStart w:id="617" w:name="_Toc75242598"/>
      <w:bookmarkStart w:id="618" w:name="_Toc76544944"/>
      <w:bookmarkStart w:id="619" w:name="_Toc82595044"/>
      <w:bookmarkStart w:id="620" w:name="_Toc89955075"/>
      <w:bookmarkStart w:id="621" w:name="_Toc98773498"/>
      <w:bookmarkStart w:id="622" w:name="_Toc106201257"/>
      <w:bookmarkStart w:id="623" w:name="_Toc115191110"/>
      <w:bookmarkStart w:id="624" w:name="_Toc122012939"/>
      <w:bookmarkStart w:id="625" w:name="_Toc124155758"/>
      <w:bookmarkStart w:id="626" w:name="_Toc131537518"/>
      <w:bookmarkStart w:id="627" w:name="_Toc137397725"/>
      <w:bookmarkStart w:id="628" w:name="_Toc156575941"/>
      <w:bookmarkStart w:id="629" w:name="_Toc176944463"/>
      <w:bookmarkStart w:id="630" w:name="_Toc187256741"/>
      <w:r w:rsidRPr="008C3753">
        <w:t>4.</w:t>
      </w:r>
      <w:r w:rsidR="007C0B00">
        <w:t>5</w:t>
      </w:r>
      <w:r w:rsidRPr="008C3753">
        <w:t>.3.1</w:t>
      </w:r>
      <w:r w:rsidRPr="008C3753">
        <w:tab/>
      </w:r>
      <w:r>
        <w:rPr>
          <w:rFonts w:hint="eastAsia"/>
        </w:rPr>
        <w:t>A</w:t>
      </w:r>
      <w:r w:rsidRPr="008C3753">
        <w:t>TC1 generation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C1D3242" w14:textId="77777777" w:rsidR="007229CB" w:rsidRPr="00424CF8" w:rsidRDefault="007229CB" w:rsidP="007229CB">
      <w:pPr>
        <w:rPr>
          <w:sz w:val="21"/>
          <w:szCs w:val="21"/>
        </w:rPr>
      </w:pPr>
      <w:r>
        <w:rPr>
          <w:rFonts w:hint="eastAsia"/>
          <w:sz w:val="21"/>
          <w:szCs w:val="21"/>
        </w:rPr>
        <w:t>A</w:t>
      </w:r>
      <w:r w:rsidRPr="00424CF8">
        <w:rPr>
          <w:sz w:val="21"/>
          <w:szCs w:val="21"/>
        </w:rPr>
        <w:t>TC</w:t>
      </w:r>
      <w:r>
        <w:rPr>
          <w:sz w:val="21"/>
          <w:szCs w:val="21"/>
        </w:rPr>
        <w:t>1</w:t>
      </w:r>
      <w:r w:rsidRPr="00424CF8">
        <w:rPr>
          <w:sz w:val="21"/>
          <w:szCs w:val="21"/>
        </w:rPr>
        <w:t xml:space="preserve"> is constructed using the following method:</w:t>
      </w:r>
    </w:p>
    <w:p w14:paraId="171DF681" w14:textId="77777777" w:rsidR="007229CB" w:rsidRPr="00424CF8" w:rsidRDefault="007229CB" w:rsidP="007229CB">
      <w:pPr>
        <w:rPr>
          <w:sz w:val="21"/>
          <w:szCs w:val="21"/>
        </w:rPr>
      </w:pPr>
      <w:r w:rsidRPr="00424CF8">
        <w:rPr>
          <w:sz w:val="21"/>
          <w:szCs w:val="21"/>
        </w:rPr>
        <w:t>-</w:t>
      </w:r>
      <w:r w:rsidRPr="00424CF8">
        <w:rPr>
          <w:sz w:val="21"/>
          <w:szCs w:val="21"/>
        </w:rPr>
        <w:tab/>
        <w:t>The Base Station RF Bandwidth shall be the declared maximum Base Station RF Bandwidth.</w:t>
      </w:r>
    </w:p>
    <w:p w14:paraId="7386753F" w14:textId="77777777" w:rsidR="007229CB" w:rsidRDefault="007229CB" w:rsidP="007229CB">
      <w:pPr>
        <w:rPr>
          <w:sz w:val="21"/>
          <w:szCs w:val="21"/>
        </w:rPr>
      </w:pPr>
      <w:r w:rsidRPr="00424CF8">
        <w:rPr>
          <w:sz w:val="21"/>
          <w:szCs w:val="21"/>
        </w:rPr>
        <w:t>-</w:t>
      </w:r>
      <w:r w:rsidRPr="00424CF8">
        <w:rPr>
          <w:sz w:val="21"/>
          <w:szCs w:val="21"/>
        </w:rPr>
        <w:tab/>
        <w:t>Place a</w:t>
      </w:r>
      <w:r>
        <w:rPr>
          <w:rFonts w:hint="eastAsia"/>
          <w:sz w:val="21"/>
          <w:szCs w:val="21"/>
        </w:rPr>
        <w:t>n</w:t>
      </w:r>
      <w:r w:rsidRPr="00424CF8">
        <w:rPr>
          <w:sz w:val="21"/>
          <w:szCs w:val="21"/>
        </w:rPr>
        <w:t xml:space="preserve"> </w:t>
      </w:r>
      <w:r>
        <w:rPr>
          <w:sz w:val="21"/>
          <w:szCs w:val="21"/>
        </w:rPr>
        <w:t>A</w:t>
      </w:r>
      <w:r w:rsidRPr="00424CF8">
        <w:rPr>
          <w:sz w:val="21"/>
          <w:szCs w:val="21"/>
        </w:rPr>
        <w:t xml:space="preserve">-IoT </w:t>
      </w:r>
      <w:r>
        <w:rPr>
          <w:rFonts w:hint="eastAsia"/>
          <w:sz w:val="21"/>
          <w:szCs w:val="21"/>
        </w:rPr>
        <w:t>R2D</w:t>
      </w:r>
      <w:r>
        <w:rPr>
          <w:sz w:val="21"/>
          <w:szCs w:val="21"/>
        </w:rPr>
        <w:t xml:space="preserve"> </w:t>
      </w:r>
      <w:r w:rsidRPr="00424CF8">
        <w:rPr>
          <w:sz w:val="21"/>
          <w:szCs w:val="21"/>
        </w:rPr>
        <w:t xml:space="preserve">carrier </w:t>
      </w:r>
      <w:r>
        <w:rPr>
          <w:sz w:val="21"/>
          <w:szCs w:val="21"/>
        </w:rPr>
        <w:t>within</w:t>
      </w:r>
      <w:r w:rsidRPr="00424CF8">
        <w:rPr>
          <w:sz w:val="21"/>
          <w:szCs w:val="21"/>
        </w:rPr>
        <w:t xml:space="preserve"> the Base Station RF Bandwidth.</w:t>
      </w:r>
    </w:p>
    <w:p w14:paraId="084CEF8C" w14:textId="77777777" w:rsidR="007229CB" w:rsidRPr="00424CF8" w:rsidRDefault="007229CB" w:rsidP="007229CB">
      <w:pPr>
        <w:rPr>
          <w:sz w:val="21"/>
          <w:szCs w:val="21"/>
        </w:rPr>
      </w:pPr>
      <w:r w:rsidRPr="00424CF8">
        <w:rPr>
          <w:sz w:val="21"/>
          <w:szCs w:val="21"/>
        </w:rPr>
        <w:t>-</w:t>
      </w:r>
      <w:r w:rsidRPr="00424CF8">
        <w:rPr>
          <w:sz w:val="21"/>
          <w:szCs w:val="21"/>
        </w:rPr>
        <w:tab/>
        <w:t xml:space="preserve">Set the power of </w:t>
      </w:r>
      <w:r>
        <w:rPr>
          <w:sz w:val="21"/>
          <w:szCs w:val="21"/>
        </w:rPr>
        <w:t>A-IoT</w:t>
      </w:r>
      <w:r w:rsidRPr="00424CF8">
        <w:rPr>
          <w:sz w:val="21"/>
          <w:szCs w:val="21"/>
        </w:rPr>
        <w:t xml:space="preserve"> </w:t>
      </w:r>
      <w:r>
        <w:rPr>
          <w:rFonts w:hint="eastAsia"/>
          <w:sz w:val="21"/>
          <w:szCs w:val="21"/>
        </w:rPr>
        <w:t>R2D</w:t>
      </w:r>
      <w:r>
        <w:rPr>
          <w:sz w:val="21"/>
          <w:szCs w:val="21"/>
        </w:rPr>
        <w:t xml:space="preserve"> </w:t>
      </w:r>
      <w:r w:rsidRPr="00424CF8">
        <w:rPr>
          <w:sz w:val="21"/>
          <w:szCs w:val="21"/>
        </w:rPr>
        <w:t xml:space="preserve">carrier to the rated output power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424CF8">
        <w:rPr>
          <w:sz w:val="21"/>
          <w:szCs w:val="21"/>
        </w:rPr>
        <w:t xml:space="preserve"> according to the manufacturer’s declaration.</w:t>
      </w:r>
    </w:p>
    <w:p w14:paraId="63549832" w14:textId="77777777" w:rsidR="007229CB" w:rsidRPr="007229CB" w:rsidRDefault="007229CB" w:rsidP="007229CB"/>
    <w:p w14:paraId="54752EA8" w14:textId="1977E0F0" w:rsidR="007416A8" w:rsidRDefault="007416A8" w:rsidP="007416A8">
      <w:pPr>
        <w:pStyle w:val="21"/>
      </w:pPr>
      <w:bookmarkStart w:id="631" w:name="_Toc156575958"/>
      <w:bookmarkStart w:id="632" w:name="_Toc137397742"/>
      <w:bookmarkStart w:id="633" w:name="_Toc131537535"/>
      <w:bookmarkStart w:id="634" w:name="_Toc124155775"/>
      <w:bookmarkStart w:id="635" w:name="_Toc122012956"/>
      <w:bookmarkStart w:id="636" w:name="_Toc115191127"/>
      <w:bookmarkStart w:id="637" w:name="_Toc106201274"/>
      <w:bookmarkStart w:id="638" w:name="_Toc98773515"/>
      <w:bookmarkStart w:id="639" w:name="_Toc89955092"/>
      <w:bookmarkStart w:id="640" w:name="_Toc82595061"/>
      <w:bookmarkStart w:id="641" w:name="_Toc76544958"/>
      <w:bookmarkStart w:id="642" w:name="_Toc75242612"/>
      <w:bookmarkStart w:id="643" w:name="_Toc74961701"/>
      <w:bookmarkStart w:id="644" w:name="_Toc66727898"/>
      <w:bookmarkStart w:id="645" w:name="_Toc61182585"/>
      <w:bookmarkStart w:id="646" w:name="_Toc58862592"/>
      <w:bookmarkStart w:id="647" w:name="_Toc58860088"/>
      <w:bookmarkStart w:id="648" w:name="_Toc53182347"/>
      <w:bookmarkStart w:id="649" w:name="_Toc45884324"/>
      <w:bookmarkStart w:id="650" w:name="_Toc37272078"/>
      <w:bookmarkStart w:id="651" w:name="_Toc36645024"/>
      <w:bookmarkStart w:id="652" w:name="_Toc29809649"/>
      <w:bookmarkStart w:id="653" w:name="_Toc21099851"/>
      <w:bookmarkStart w:id="654" w:name="_Toc214977242"/>
      <w:r>
        <w:lastRenderedPageBreak/>
        <w:t>4.6</w:t>
      </w:r>
      <w:r>
        <w:tab/>
        <w:t>Applicability of requirements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FFDA8D0" w14:textId="77777777" w:rsidR="007229CB" w:rsidRPr="000B1305" w:rsidRDefault="007229CB" w:rsidP="007229CB">
      <w:pPr>
        <w:keepNext/>
        <w:keepLines/>
        <w:spacing w:before="120"/>
        <w:ind w:left="1134" w:hanging="1134"/>
        <w:outlineLvl w:val="2"/>
        <w:rPr>
          <w:rFonts w:ascii="Arial" w:hAnsi="Arial"/>
          <w:sz w:val="28"/>
          <w:lang w:eastAsia="en-GB"/>
        </w:rPr>
      </w:pPr>
      <w:bookmarkStart w:id="655" w:name="_Toc21099852"/>
      <w:bookmarkStart w:id="656" w:name="_Toc29809650"/>
      <w:bookmarkStart w:id="657" w:name="_Toc36645025"/>
      <w:bookmarkStart w:id="658" w:name="_Toc37272079"/>
      <w:bookmarkStart w:id="659" w:name="_Toc45884325"/>
      <w:bookmarkStart w:id="660" w:name="_Toc53182348"/>
      <w:bookmarkStart w:id="661" w:name="_Toc58860089"/>
      <w:bookmarkStart w:id="662" w:name="_Toc58862593"/>
      <w:bookmarkStart w:id="663" w:name="_Toc61182586"/>
      <w:bookmarkStart w:id="664" w:name="_Toc66727899"/>
      <w:bookmarkStart w:id="665" w:name="_Toc74961702"/>
      <w:bookmarkStart w:id="666" w:name="_Toc75242613"/>
      <w:bookmarkStart w:id="667" w:name="_Toc76544959"/>
      <w:bookmarkStart w:id="668" w:name="_Toc82595062"/>
      <w:bookmarkStart w:id="669" w:name="_Toc89955093"/>
      <w:bookmarkStart w:id="670" w:name="_Toc98773516"/>
      <w:bookmarkStart w:id="671" w:name="_Toc106201275"/>
      <w:bookmarkStart w:id="672" w:name="_Toc115191128"/>
      <w:bookmarkStart w:id="673" w:name="_Toc122012957"/>
      <w:bookmarkStart w:id="674" w:name="_Toc124155776"/>
      <w:bookmarkStart w:id="675" w:name="_Toc131537536"/>
      <w:bookmarkStart w:id="676" w:name="_Toc137397743"/>
      <w:bookmarkStart w:id="677" w:name="_Toc156575959"/>
      <w:bookmarkStart w:id="678" w:name="_Toc176944481"/>
      <w:bookmarkStart w:id="679" w:name="_Toc187256759"/>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141EC96" w14:textId="77777777" w:rsidR="007229CB" w:rsidRPr="000B1305" w:rsidRDefault="007229CB" w:rsidP="007229CB">
      <w:pPr>
        <w:keepNext/>
        <w:keepLines/>
        <w:spacing w:before="120"/>
        <w:ind w:left="1134" w:hanging="1134"/>
        <w:outlineLvl w:val="2"/>
        <w:rPr>
          <w:rFonts w:ascii="Arial" w:hAnsi="Arial"/>
          <w:sz w:val="28"/>
          <w:lang w:eastAsia="en-GB"/>
        </w:rPr>
      </w:pPr>
      <w:bookmarkStart w:id="680" w:name="_Toc21099853"/>
      <w:bookmarkStart w:id="681" w:name="_Toc29809651"/>
      <w:bookmarkStart w:id="682" w:name="_Toc36645026"/>
      <w:bookmarkStart w:id="683" w:name="_Toc37272080"/>
      <w:bookmarkStart w:id="684" w:name="_Toc45884326"/>
      <w:bookmarkStart w:id="685" w:name="_Toc53182349"/>
      <w:bookmarkStart w:id="686" w:name="_Toc58860090"/>
      <w:bookmarkStart w:id="687" w:name="_Toc58862594"/>
      <w:bookmarkStart w:id="688" w:name="_Toc61182587"/>
      <w:bookmarkStart w:id="689" w:name="_Toc66727900"/>
      <w:bookmarkStart w:id="690" w:name="_Toc74961703"/>
      <w:bookmarkStart w:id="691" w:name="_Toc75242614"/>
      <w:bookmarkStart w:id="692" w:name="_Toc76544960"/>
      <w:bookmarkStart w:id="693" w:name="_Toc82595063"/>
      <w:bookmarkStart w:id="694" w:name="_Toc89955094"/>
      <w:bookmarkStart w:id="695" w:name="_Toc98773517"/>
      <w:bookmarkStart w:id="696" w:name="_Toc106201276"/>
      <w:bookmarkStart w:id="697" w:name="_Toc115191129"/>
      <w:bookmarkStart w:id="698" w:name="_Toc122012958"/>
      <w:bookmarkStart w:id="699" w:name="_Toc124155777"/>
      <w:bookmarkStart w:id="700" w:name="_Toc131537537"/>
      <w:bookmarkStart w:id="701" w:name="_Toc137397744"/>
      <w:bookmarkStart w:id="702" w:name="_Toc156575960"/>
      <w:bookmarkStart w:id="703" w:name="_Toc176944482"/>
      <w:bookmarkStart w:id="704" w:name="_Toc187256760"/>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91DF2BC" w14:textId="77777777" w:rsidR="007229CB" w:rsidRPr="000B1305" w:rsidRDefault="007229CB" w:rsidP="007229CB">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7CF5F1A2" w14:textId="77777777"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Pr>
          <w:rFonts w:ascii="Arial" w:eastAsia="Times New Roman" w:hAnsi="Arial"/>
          <w:b/>
          <w:lang w:eastAsia="en-GB"/>
        </w:rPr>
        <w:t>6</w:t>
      </w:r>
      <w:r w:rsidRPr="000B1305">
        <w:rPr>
          <w:rFonts w:ascii="Arial" w:eastAsia="Times New Roman" w:hAnsi="Arial"/>
          <w:b/>
          <w:lang w:eastAsia="en-GB"/>
        </w:rPr>
        <w:t>.2-1: Requirement set applicability</w:t>
      </w:r>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tblGrid>
      <w:tr w:rsidR="007229CB" w:rsidRPr="000B1305" w14:paraId="3D6B4815" w14:textId="77777777" w:rsidTr="00405A48">
        <w:trPr>
          <w:tblHeader/>
          <w:jc w:val="center"/>
        </w:trPr>
        <w:tc>
          <w:tcPr>
            <w:tcW w:w="2958" w:type="dxa"/>
            <w:shd w:val="clear" w:color="auto" w:fill="auto"/>
          </w:tcPr>
          <w:p w14:paraId="0243BDCE"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343" w:type="dxa"/>
          </w:tcPr>
          <w:p w14:paraId="7BD53550"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1-C</w:t>
            </w:r>
          </w:p>
        </w:tc>
      </w:tr>
      <w:tr w:rsidR="007229CB" w:rsidRPr="000B1305" w14:paraId="30BB03D1" w14:textId="77777777" w:rsidTr="00405A48">
        <w:trPr>
          <w:jc w:val="center"/>
        </w:trPr>
        <w:tc>
          <w:tcPr>
            <w:tcW w:w="2958" w:type="dxa"/>
            <w:shd w:val="clear" w:color="auto" w:fill="auto"/>
          </w:tcPr>
          <w:p w14:paraId="57B92E8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343" w:type="dxa"/>
          </w:tcPr>
          <w:p w14:paraId="763A2C1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7229CB" w:rsidRPr="000B1305" w14:paraId="5C249A31" w14:textId="77777777" w:rsidTr="00405A48">
        <w:trPr>
          <w:jc w:val="center"/>
        </w:trPr>
        <w:tc>
          <w:tcPr>
            <w:tcW w:w="2958" w:type="dxa"/>
            <w:shd w:val="clear" w:color="auto" w:fill="auto"/>
          </w:tcPr>
          <w:p w14:paraId="118E341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343" w:type="dxa"/>
          </w:tcPr>
          <w:p w14:paraId="1770C43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3</w:t>
            </w:r>
          </w:p>
        </w:tc>
      </w:tr>
      <w:tr w:rsidR="007229CB" w:rsidRPr="000B1305" w14:paraId="4E047ACC" w14:textId="77777777" w:rsidTr="00405A48">
        <w:trPr>
          <w:jc w:val="center"/>
        </w:trPr>
        <w:tc>
          <w:tcPr>
            <w:tcW w:w="2958" w:type="dxa"/>
            <w:shd w:val="clear" w:color="auto" w:fill="auto"/>
          </w:tcPr>
          <w:p w14:paraId="033C41B1"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343" w:type="dxa"/>
          </w:tcPr>
          <w:p w14:paraId="39B0C8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4</w:t>
            </w:r>
          </w:p>
        </w:tc>
      </w:tr>
      <w:tr w:rsidR="007229CB" w:rsidRPr="000B1305" w14:paraId="0A4D2DC1" w14:textId="77777777" w:rsidTr="00405A48">
        <w:trPr>
          <w:jc w:val="center"/>
        </w:trPr>
        <w:tc>
          <w:tcPr>
            <w:tcW w:w="2958" w:type="dxa"/>
            <w:shd w:val="clear" w:color="auto" w:fill="auto"/>
          </w:tcPr>
          <w:p w14:paraId="1CE7C61E"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343" w:type="dxa"/>
          </w:tcPr>
          <w:p w14:paraId="02A836D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p>
        </w:tc>
      </w:tr>
      <w:tr w:rsidR="007229CB" w:rsidRPr="000B1305" w14:paraId="748BDC0E" w14:textId="77777777" w:rsidTr="00405A48">
        <w:trPr>
          <w:jc w:val="center"/>
        </w:trPr>
        <w:tc>
          <w:tcPr>
            <w:tcW w:w="2958" w:type="dxa"/>
            <w:shd w:val="clear" w:color="auto" w:fill="auto"/>
          </w:tcPr>
          <w:p w14:paraId="4DE0EF7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343" w:type="dxa"/>
          </w:tcPr>
          <w:p w14:paraId="494EF14C"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p>
        </w:tc>
      </w:tr>
      <w:tr w:rsidR="007229CB" w:rsidRPr="000B1305" w14:paraId="58B4F930" w14:textId="77777777" w:rsidTr="00405A48">
        <w:trPr>
          <w:jc w:val="center"/>
        </w:trPr>
        <w:tc>
          <w:tcPr>
            <w:tcW w:w="2958" w:type="dxa"/>
            <w:shd w:val="clear" w:color="auto" w:fill="auto"/>
          </w:tcPr>
          <w:p w14:paraId="3485F10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p>
          <w:p w14:paraId="117D9C8D"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emissions</w:t>
            </w:r>
          </w:p>
        </w:tc>
        <w:tc>
          <w:tcPr>
            <w:tcW w:w="1343" w:type="dxa"/>
          </w:tcPr>
          <w:p w14:paraId="1AEB875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p>
        </w:tc>
      </w:tr>
      <w:tr w:rsidR="007229CB" w:rsidRPr="000B1305" w14:paraId="612B45AC" w14:textId="77777777" w:rsidTr="00405A48">
        <w:trPr>
          <w:jc w:val="center"/>
        </w:trPr>
        <w:tc>
          <w:tcPr>
            <w:tcW w:w="2958" w:type="dxa"/>
            <w:shd w:val="clear" w:color="auto" w:fill="auto"/>
          </w:tcPr>
          <w:p w14:paraId="31C890B0"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343" w:type="dxa"/>
          </w:tcPr>
          <w:p w14:paraId="7663792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p>
        </w:tc>
      </w:tr>
      <w:tr w:rsidR="007229CB" w:rsidRPr="000B1305" w14:paraId="58EC173F" w14:textId="77777777" w:rsidTr="00405A48">
        <w:trPr>
          <w:jc w:val="center"/>
        </w:trPr>
        <w:tc>
          <w:tcPr>
            <w:tcW w:w="2958" w:type="dxa"/>
            <w:shd w:val="clear" w:color="auto" w:fill="auto"/>
          </w:tcPr>
          <w:p w14:paraId="541CD1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343" w:type="dxa"/>
          </w:tcPr>
          <w:p w14:paraId="7099D778"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7229CB" w:rsidRPr="000B1305" w14:paraId="60CD58B1" w14:textId="77777777" w:rsidTr="00405A48">
        <w:trPr>
          <w:jc w:val="center"/>
        </w:trPr>
        <w:tc>
          <w:tcPr>
            <w:tcW w:w="2958" w:type="dxa"/>
            <w:shd w:val="clear" w:color="auto" w:fill="auto"/>
          </w:tcPr>
          <w:p w14:paraId="7444A11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343" w:type="dxa"/>
          </w:tcPr>
          <w:p w14:paraId="07E46A4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3</w:t>
            </w:r>
          </w:p>
        </w:tc>
      </w:tr>
      <w:tr w:rsidR="007229CB" w:rsidRPr="000B1305" w14:paraId="4045C600" w14:textId="77777777" w:rsidTr="00405A48">
        <w:trPr>
          <w:jc w:val="center"/>
        </w:trPr>
        <w:tc>
          <w:tcPr>
            <w:tcW w:w="2958" w:type="dxa"/>
            <w:shd w:val="clear" w:color="auto" w:fill="auto"/>
          </w:tcPr>
          <w:p w14:paraId="40D05BA9"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343" w:type="dxa"/>
          </w:tcPr>
          <w:p w14:paraId="145948AD"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4</w:t>
            </w:r>
          </w:p>
        </w:tc>
      </w:tr>
      <w:tr w:rsidR="007229CB" w:rsidRPr="000B1305" w14:paraId="363646F0" w14:textId="77777777" w:rsidTr="00405A48">
        <w:trPr>
          <w:jc w:val="center"/>
        </w:trPr>
        <w:tc>
          <w:tcPr>
            <w:tcW w:w="2958" w:type="dxa"/>
            <w:shd w:val="clear" w:color="auto" w:fill="auto"/>
          </w:tcPr>
          <w:p w14:paraId="4FC9CDD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343" w:type="dxa"/>
          </w:tcPr>
          <w:p w14:paraId="0BEA4A6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p>
        </w:tc>
      </w:tr>
      <w:tr w:rsidR="007229CB" w:rsidRPr="000B1305" w14:paraId="7502C38F" w14:textId="77777777" w:rsidTr="00405A48">
        <w:trPr>
          <w:jc w:val="center"/>
        </w:trPr>
        <w:tc>
          <w:tcPr>
            <w:tcW w:w="2958" w:type="dxa"/>
            <w:shd w:val="clear" w:color="auto" w:fill="auto"/>
          </w:tcPr>
          <w:p w14:paraId="5B4C2B0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343" w:type="dxa"/>
          </w:tcPr>
          <w:p w14:paraId="141B43B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6</w:t>
            </w:r>
          </w:p>
        </w:tc>
      </w:tr>
      <w:tr w:rsidR="007229CB" w:rsidRPr="000B1305" w14:paraId="7C588A55" w14:textId="77777777" w:rsidTr="00405A48">
        <w:trPr>
          <w:jc w:val="center"/>
        </w:trPr>
        <w:tc>
          <w:tcPr>
            <w:tcW w:w="2958" w:type="dxa"/>
            <w:shd w:val="clear" w:color="auto" w:fill="auto"/>
          </w:tcPr>
          <w:p w14:paraId="0615489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343" w:type="dxa"/>
          </w:tcPr>
          <w:p w14:paraId="798EF4F6" w14:textId="77777777" w:rsidR="007229CB" w:rsidRPr="000B1305" w:rsidRDefault="007229CB" w:rsidP="00405A48">
            <w:pPr>
              <w:keepNext/>
              <w:keepLines/>
              <w:jc w:val="center"/>
              <w:rPr>
                <w:rFonts w:ascii="Arial" w:eastAsia="Times New Roman" w:hAnsi="Arial"/>
                <w:sz w:val="18"/>
                <w:lang w:eastAsia="ja-JP"/>
              </w:rPr>
            </w:pPr>
            <w:r>
              <w:rPr>
                <w:rFonts w:ascii="Arial" w:eastAsia="Times New Roman" w:hAnsi="Arial"/>
                <w:sz w:val="18"/>
                <w:lang w:eastAsia="ja-JP"/>
              </w:rPr>
              <w:t>[ ]</w:t>
            </w:r>
          </w:p>
        </w:tc>
      </w:tr>
    </w:tbl>
    <w:p w14:paraId="3B1777CA" w14:textId="77777777" w:rsidR="007229CB" w:rsidRPr="000B1305" w:rsidRDefault="007229CB" w:rsidP="007229CB">
      <w:pPr>
        <w:keepNext/>
        <w:keepLines/>
        <w:spacing w:before="120"/>
        <w:ind w:left="1134" w:hanging="1134"/>
        <w:outlineLvl w:val="2"/>
        <w:rPr>
          <w:rFonts w:ascii="Arial" w:hAnsi="Arial"/>
          <w:sz w:val="28"/>
          <w:lang w:eastAsia="en-GB"/>
        </w:rPr>
      </w:pPr>
      <w:bookmarkStart w:id="705" w:name="_Toc21099854"/>
      <w:bookmarkStart w:id="706" w:name="_Toc29809652"/>
      <w:bookmarkStart w:id="707" w:name="_Toc36645027"/>
      <w:bookmarkStart w:id="708" w:name="_Toc37272081"/>
      <w:bookmarkStart w:id="709" w:name="_Toc45884327"/>
      <w:bookmarkStart w:id="710" w:name="_Toc53182350"/>
      <w:bookmarkStart w:id="711" w:name="_Toc58860091"/>
      <w:bookmarkStart w:id="712" w:name="_Toc58862595"/>
      <w:bookmarkStart w:id="713" w:name="_Toc61182588"/>
      <w:bookmarkStart w:id="714" w:name="_Toc66727901"/>
      <w:bookmarkStart w:id="715" w:name="_Toc74961704"/>
      <w:bookmarkStart w:id="716" w:name="_Toc75242615"/>
      <w:bookmarkStart w:id="717" w:name="_Toc76544961"/>
      <w:bookmarkStart w:id="718" w:name="_Toc82595064"/>
      <w:bookmarkStart w:id="719" w:name="_Toc89955095"/>
      <w:bookmarkStart w:id="720" w:name="_Toc98773518"/>
      <w:bookmarkStart w:id="721" w:name="_Toc106201277"/>
      <w:bookmarkStart w:id="722" w:name="_Toc115191130"/>
      <w:bookmarkStart w:id="723" w:name="_Toc122012959"/>
      <w:bookmarkStart w:id="724" w:name="_Toc124155778"/>
      <w:bookmarkStart w:id="725" w:name="_Toc131537538"/>
      <w:bookmarkStart w:id="726" w:name="_Toc137397745"/>
      <w:bookmarkStart w:id="727" w:name="_Toc156575961"/>
      <w:bookmarkStart w:id="728" w:name="_Toc176944483"/>
      <w:bookmarkStart w:id="729"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730" w:name="OLE_LINK348"/>
      <w:bookmarkStart w:id="731"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0E5B5B20" w14:textId="77777777" w:rsidR="007229CB" w:rsidRPr="000B1305" w:rsidRDefault="007229CB" w:rsidP="007229CB">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61C38CD3" w14:textId="77777777" w:rsidR="007229CB" w:rsidRPr="000B1305" w:rsidRDefault="007229CB" w:rsidP="007229CB">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25FE6F51" w14:textId="77777777" w:rsidR="007229CB" w:rsidRPr="000B1305" w:rsidRDefault="007229CB" w:rsidP="007229CB">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2D014926" w14:textId="77777777" w:rsidR="007229CB" w:rsidRPr="000B1305" w:rsidRDefault="007229CB" w:rsidP="007229CB">
      <w:pPr>
        <w:keepNext/>
        <w:keepLines/>
        <w:spacing w:before="60"/>
        <w:jc w:val="center"/>
        <w:rPr>
          <w:rFonts w:ascii="Arial" w:eastAsia="Times New Roman" w:hAnsi="Arial"/>
          <w:b/>
          <w:snapToGrid w:val="0"/>
          <w:lang w:eastAsia="en-GB"/>
        </w:rPr>
      </w:pPr>
      <w:r w:rsidRPr="000B1305">
        <w:rPr>
          <w:rFonts w:ascii="Arial" w:eastAsia="Times New Roman" w:hAnsi="Arial"/>
          <w:b/>
          <w:snapToGrid w:val="0"/>
          <w:lang w:eastAsia="en-GB"/>
        </w:rPr>
        <w:lastRenderedPageBreak/>
        <w:t>Table 4.</w:t>
      </w:r>
      <w:r>
        <w:rPr>
          <w:rFonts w:ascii="Arial" w:eastAsia="Times New Roman" w:hAnsi="Arial"/>
          <w:b/>
          <w:snapToGrid w:val="0"/>
          <w:lang w:eastAsia="en-GB"/>
        </w:rPr>
        <w:t>6</w:t>
      </w:r>
      <w:r w:rsidRPr="000B1305">
        <w:rPr>
          <w:rFonts w:ascii="Arial" w:eastAsia="Times New Roman" w:hAnsi="Arial"/>
          <w:b/>
          <w:snapToGrid w:val="0"/>
          <w:lang w:eastAsia="en-GB"/>
        </w:rPr>
        <w:t xml:space="preserve">.3-1: Test configurations for a BS capable of </w:t>
      </w:r>
      <w:r>
        <w:rPr>
          <w:rFonts w:ascii="Arial" w:eastAsia="Times New Roman" w:hAnsi="Arial"/>
          <w:b/>
          <w:snapToGrid w:val="0"/>
          <w:lang w:eastAsia="en-GB"/>
        </w:rPr>
        <w:t>single</w:t>
      </w:r>
      <w:r w:rsidRPr="000B1305">
        <w:rPr>
          <w:rFonts w:ascii="Arial" w:eastAsia="Times New Roman" w:hAnsi="Arial"/>
          <w:b/>
          <w:snapToGrid w:val="0"/>
          <w:lang w:eastAsia="en-GB"/>
        </w:rPr>
        <w:t>-carrier in a single band</w:t>
      </w:r>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7229CB" w:rsidRPr="000B1305" w14:paraId="5CA329AA" w14:textId="77777777" w:rsidTr="00405A48">
        <w:trPr>
          <w:jc w:val="center"/>
        </w:trPr>
        <w:tc>
          <w:tcPr>
            <w:tcW w:w="4085" w:type="dxa"/>
          </w:tcPr>
          <w:p w14:paraId="255FFEAA" w14:textId="77777777" w:rsidR="007229CB" w:rsidRPr="000B1305" w:rsidRDefault="007229CB" w:rsidP="00405A48">
            <w:pPr>
              <w:keepNext/>
              <w:keepLines/>
              <w:jc w:val="center"/>
              <w:rPr>
                <w:rFonts w:ascii="Arial" w:eastAsia="Times New Roman" w:hAnsi="Arial" w:cs="Arial"/>
                <w:b/>
                <w:sz w:val="18"/>
                <w:lang w:eastAsia="en-GB"/>
              </w:rPr>
            </w:pPr>
            <w:r w:rsidRPr="000B1305">
              <w:rPr>
                <w:rFonts w:ascii="Arial" w:eastAsia="Times New Roman" w:hAnsi="Arial" w:cs="Arial"/>
                <w:b/>
                <w:sz w:val="18"/>
                <w:lang w:eastAsia="en-GB"/>
              </w:rPr>
              <w:t>BS test case</w:t>
            </w:r>
          </w:p>
        </w:tc>
        <w:tc>
          <w:tcPr>
            <w:tcW w:w="2054" w:type="dxa"/>
          </w:tcPr>
          <w:p w14:paraId="6EB97AA6" w14:textId="77777777" w:rsidR="007229CB" w:rsidRPr="000B1305" w:rsidRDefault="007229CB" w:rsidP="00405A48">
            <w:pPr>
              <w:keepNext/>
              <w:keepLines/>
              <w:jc w:val="center"/>
              <w:rPr>
                <w:rFonts w:ascii="Arial" w:eastAsia="Times New Roman" w:hAnsi="Arial" w:cs="Arial"/>
                <w:b/>
                <w:sz w:val="18"/>
                <w:lang w:eastAsia="en-GB"/>
              </w:rPr>
            </w:pPr>
            <w:r w:rsidRPr="000B1305">
              <w:rPr>
                <w:rFonts w:ascii="Arial" w:eastAsia="Times New Roman" w:hAnsi="Arial" w:cs="Arial"/>
                <w:b/>
                <w:snapToGrid w:val="0"/>
                <w:sz w:val="18"/>
                <w:lang w:eastAsia="en-GB"/>
              </w:rPr>
              <w:t>Contiguous spectrum capable BS</w:t>
            </w:r>
          </w:p>
        </w:tc>
      </w:tr>
      <w:tr w:rsidR="007229CB" w:rsidRPr="000B1305" w14:paraId="47123A1A" w14:textId="77777777" w:rsidTr="00405A48">
        <w:trPr>
          <w:jc w:val="center"/>
        </w:trPr>
        <w:tc>
          <w:tcPr>
            <w:tcW w:w="4085" w:type="dxa"/>
          </w:tcPr>
          <w:p w14:paraId="7A82463B"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en-GB"/>
              </w:rPr>
              <w:t>Base station output power</w:t>
            </w:r>
          </w:p>
        </w:tc>
        <w:tc>
          <w:tcPr>
            <w:tcW w:w="2054" w:type="dxa"/>
          </w:tcPr>
          <w:p w14:paraId="72CD3FB7"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2172B184" w14:textId="77777777" w:rsidTr="00405A48">
        <w:trPr>
          <w:jc w:val="center"/>
        </w:trPr>
        <w:tc>
          <w:tcPr>
            <w:tcW w:w="4085" w:type="dxa"/>
          </w:tcPr>
          <w:p w14:paraId="214BE392"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en-GB"/>
              </w:rPr>
              <w:t>Transmit ON/OFF power</w:t>
            </w:r>
          </w:p>
        </w:tc>
        <w:tc>
          <w:tcPr>
            <w:tcW w:w="2054" w:type="dxa"/>
          </w:tcPr>
          <w:p w14:paraId="77660FA2"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169A80A7" w14:textId="77777777" w:rsidTr="00405A48">
        <w:trPr>
          <w:jc w:val="center"/>
        </w:trPr>
        <w:tc>
          <w:tcPr>
            <w:tcW w:w="4085" w:type="dxa"/>
          </w:tcPr>
          <w:p w14:paraId="4810CB93"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ja-JP"/>
              </w:rPr>
              <w:t>Frequency error</w:t>
            </w:r>
          </w:p>
        </w:tc>
        <w:tc>
          <w:tcPr>
            <w:tcW w:w="2054" w:type="dxa"/>
          </w:tcPr>
          <w:p w14:paraId="475EB033" w14:textId="77777777" w:rsidR="007229CB" w:rsidRPr="000B1305" w:rsidRDefault="007229CB" w:rsidP="00405A48">
            <w:pPr>
              <w:keepNext/>
              <w:keepLines/>
              <w:jc w:val="center"/>
              <w:rPr>
                <w:rFonts w:ascii="Arial" w:eastAsia="Times New Roman" w:hAnsi="Arial" w:cs="Arial"/>
                <w:sz w:val="18"/>
                <w:lang w:eastAsia="en-GB"/>
              </w:rPr>
            </w:pPr>
          </w:p>
        </w:tc>
      </w:tr>
      <w:tr w:rsidR="007229CB" w:rsidRPr="000B1305" w14:paraId="71A144E9" w14:textId="77777777" w:rsidTr="00405A48">
        <w:trPr>
          <w:jc w:val="center"/>
        </w:trPr>
        <w:tc>
          <w:tcPr>
            <w:tcW w:w="4085" w:type="dxa"/>
          </w:tcPr>
          <w:p w14:paraId="40463E44"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ja-JP"/>
              </w:rPr>
              <w:t>Occupied bandwidth</w:t>
            </w:r>
          </w:p>
        </w:tc>
        <w:tc>
          <w:tcPr>
            <w:tcW w:w="2054" w:type="dxa"/>
          </w:tcPr>
          <w:p w14:paraId="61CF8800"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693434FB" w14:textId="77777777" w:rsidTr="00405A48">
        <w:trPr>
          <w:jc w:val="center"/>
        </w:trPr>
        <w:tc>
          <w:tcPr>
            <w:tcW w:w="4085" w:type="dxa"/>
          </w:tcPr>
          <w:p w14:paraId="52DD8179"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ja-JP"/>
              </w:rPr>
              <w:t xml:space="preserve">Adjacent Channel Leakage </w:t>
            </w:r>
            <w:proofErr w:type="gramStart"/>
            <w:r w:rsidRPr="000B1305">
              <w:rPr>
                <w:rFonts w:ascii="Arial" w:eastAsia="Times New Roman" w:hAnsi="Arial" w:cs="Arial"/>
                <w:sz w:val="18"/>
                <w:lang w:eastAsia="ja-JP"/>
              </w:rPr>
              <w:t>power</w:t>
            </w:r>
            <w:proofErr w:type="gramEnd"/>
            <w:r w:rsidRPr="000B1305">
              <w:rPr>
                <w:rFonts w:ascii="Arial" w:eastAsia="Times New Roman" w:hAnsi="Arial" w:cs="Arial"/>
                <w:sz w:val="18"/>
                <w:lang w:eastAsia="ja-JP"/>
              </w:rPr>
              <w:t xml:space="preserve"> Ratio (ACLR)</w:t>
            </w:r>
          </w:p>
        </w:tc>
        <w:tc>
          <w:tcPr>
            <w:tcW w:w="2054" w:type="dxa"/>
          </w:tcPr>
          <w:p w14:paraId="16BCEF47"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0FB7C3F2" w14:textId="77777777" w:rsidTr="00405A48">
        <w:trPr>
          <w:jc w:val="center"/>
        </w:trPr>
        <w:tc>
          <w:tcPr>
            <w:tcW w:w="4085" w:type="dxa"/>
          </w:tcPr>
          <w:p w14:paraId="12E1783F"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sz w:val="18"/>
                <w:lang w:eastAsia="ja-JP"/>
              </w:rPr>
              <w:t>Operating band unwanted emissions</w:t>
            </w:r>
          </w:p>
        </w:tc>
        <w:tc>
          <w:tcPr>
            <w:tcW w:w="2054" w:type="dxa"/>
          </w:tcPr>
          <w:p w14:paraId="6ECED469" w14:textId="77777777" w:rsidR="007229CB" w:rsidRPr="000B1305" w:rsidRDefault="007229CB" w:rsidP="00405A48">
            <w:pPr>
              <w:keepNext/>
              <w:keepLines/>
              <w:jc w:val="center"/>
              <w:rPr>
                <w:rFonts w:ascii="Arial"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74F9F8F5" w14:textId="77777777" w:rsidTr="00405A48">
        <w:trPr>
          <w:jc w:val="center"/>
        </w:trPr>
        <w:tc>
          <w:tcPr>
            <w:tcW w:w="4085" w:type="dxa"/>
          </w:tcPr>
          <w:p w14:paraId="17E4E1E0"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ja-JP"/>
              </w:rPr>
              <w:t>Transmitter spurious emissions</w:t>
            </w:r>
          </w:p>
        </w:tc>
        <w:tc>
          <w:tcPr>
            <w:tcW w:w="2054" w:type="dxa"/>
          </w:tcPr>
          <w:p w14:paraId="42BA0260"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37946B42" w14:textId="77777777" w:rsidTr="00405A48">
        <w:trPr>
          <w:jc w:val="center"/>
        </w:trPr>
        <w:tc>
          <w:tcPr>
            <w:tcW w:w="4085" w:type="dxa"/>
          </w:tcPr>
          <w:p w14:paraId="34D0D846"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ja-JP"/>
              </w:rPr>
              <w:t>Reference sensitivity level</w:t>
            </w:r>
          </w:p>
        </w:tc>
        <w:tc>
          <w:tcPr>
            <w:tcW w:w="2054" w:type="dxa"/>
          </w:tcPr>
          <w:p w14:paraId="4B05C647" w14:textId="77777777" w:rsidR="007229CB" w:rsidRPr="000B1305" w:rsidRDefault="007229CB" w:rsidP="00405A48">
            <w:pPr>
              <w:keepNext/>
              <w:keepLines/>
              <w:jc w:val="center"/>
              <w:rPr>
                <w:rFonts w:ascii="Arial" w:eastAsia="Times New Roman" w:hAnsi="Arial" w:cs="Arial"/>
                <w:sz w:val="18"/>
                <w:lang w:eastAsia="en-GB"/>
              </w:rPr>
            </w:pPr>
          </w:p>
        </w:tc>
      </w:tr>
      <w:tr w:rsidR="007229CB" w:rsidRPr="000B1305" w14:paraId="1E3254C1" w14:textId="77777777" w:rsidTr="00405A48">
        <w:trPr>
          <w:jc w:val="center"/>
        </w:trPr>
        <w:tc>
          <w:tcPr>
            <w:tcW w:w="4085" w:type="dxa"/>
          </w:tcPr>
          <w:p w14:paraId="53E3982B"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sz w:val="18"/>
                <w:lang w:eastAsia="en-GB"/>
              </w:rPr>
              <w:t>Adjacent Channel Selectivity (ACS)</w:t>
            </w:r>
          </w:p>
        </w:tc>
        <w:tc>
          <w:tcPr>
            <w:tcW w:w="2054" w:type="dxa"/>
          </w:tcPr>
          <w:p w14:paraId="5D51979D"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4C876A4B" w14:textId="77777777" w:rsidTr="00405A48">
        <w:trPr>
          <w:jc w:val="center"/>
        </w:trPr>
        <w:tc>
          <w:tcPr>
            <w:tcW w:w="4085" w:type="dxa"/>
          </w:tcPr>
          <w:p w14:paraId="0BEA271D"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sz w:val="18"/>
                <w:lang w:eastAsia="en-GB"/>
              </w:rPr>
              <w:t>In-band blocking</w:t>
            </w:r>
          </w:p>
        </w:tc>
        <w:tc>
          <w:tcPr>
            <w:tcW w:w="2054" w:type="dxa"/>
          </w:tcPr>
          <w:p w14:paraId="30EB4373"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29AA1468" w14:textId="77777777" w:rsidTr="00405A48">
        <w:trPr>
          <w:jc w:val="center"/>
        </w:trPr>
        <w:tc>
          <w:tcPr>
            <w:tcW w:w="4085" w:type="dxa"/>
          </w:tcPr>
          <w:p w14:paraId="02059F15"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sz w:val="18"/>
                <w:lang w:eastAsia="en-GB"/>
              </w:rPr>
              <w:t>Out-of-band blocking</w:t>
            </w:r>
          </w:p>
        </w:tc>
        <w:tc>
          <w:tcPr>
            <w:tcW w:w="2054" w:type="dxa"/>
          </w:tcPr>
          <w:p w14:paraId="2CB4A852"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5A50BB78" w14:textId="77777777" w:rsidTr="00405A48">
        <w:trPr>
          <w:jc w:val="center"/>
        </w:trPr>
        <w:tc>
          <w:tcPr>
            <w:tcW w:w="4085" w:type="dxa"/>
          </w:tcPr>
          <w:p w14:paraId="7CDD9040"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en-GB"/>
              </w:rPr>
              <w:t>Receiver spurious emissions</w:t>
            </w:r>
          </w:p>
        </w:tc>
        <w:tc>
          <w:tcPr>
            <w:tcW w:w="2054" w:type="dxa"/>
          </w:tcPr>
          <w:p w14:paraId="5AF3E979"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7229CB" w:rsidRPr="000B1305" w14:paraId="45A347C5" w14:textId="77777777" w:rsidTr="00405A48">
        <w:trPr>
          <w:jc w:val="center"/>
        </w:trPr>
        <w:tc>
          <w:tcPr>
            <w:tcW w:w="4085" w:type="dxa"/>
          </w:tcPr>
          <w:p w14:paraId="6634D5BD" w14:textId="77777777" w:rsidR="007229CB" w:rsidRPr="000B1305" w:rsidRDefault="007229CB" w:rsidP="00405A48">
            <w:pPr>
              <w:keepNext/>
              <w:keepLines/>
              <w:rPr>
                <w:rFonts w:ascii="Arial" w:eastAsia="Times New Roman" w:hAnsi="Arial" w:cs="Arial"/>
                <w:sz w:val="18"/>
                <w:lang w:eastAsia="en-GB"/>
              </w:rPr>
            </w:pPr>
            <w:r w:rsidRPr="000B1305">
              <w:rPr>
                <w:rFonts w:ascii="Arial" w:eastAsia="Times New Roman" w:hAnsi="Arial" w:cs="Arial"/>
                <w:sz w:val="18"/>
                <w:lang w:eastAsia="en-GB"/>
              </w:rPr>
              <w:t>Receiver intermodulation</w:t>
            </w:r>
          </w:p>
        </w:tc>
        <w:tc>
          <w:tcPr>
            <w:tcW w:w="2054" w:type="dxa"/>
          </w:tcPr>
          <w:p w14:paraId="13F8AA20" w14:textId="77777777" w:rsidR="007229CB" w:rsidRPr="000B1305" w:rsidRDefault="007229CB" w:rsidP="00405A4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bl>
    <w:p w14:paraId="26FD1980" w14:textId="77777777" w:rsidR="007229CB" w:rsidRPr="007229CB" w:rsidRDefault="007229CB" w:rsidP="00823E51"/>
    <w:p w14:paraId="163E2EC8" w14:textId="56213456" w:rsidR="007416A8" w:rsidRDefault="007416A8" w:rsidP="007416A8">
      <w:pPr>
        <w:pStyle w:val="21"/>
      </w:pPr>
      <w:bookmarkStart w:id="732" w:name="_Toc156575964"/>
      <w:bookmarkStart w:id="733" w:name="_Toc137397748"/>
      <w:bookmarkStart w:id="734" w:name="_Toc131537541"/>
      <w:bookmarkStart w:id="735" w:name="_Toc124155781"/>
      <w:bookmarkStart w:id="736" w:name="_Toc122012962"/>
      <w:bookmarkStart w:id="737" w:name="_Toc115191132"/>
      <w:bookmarkStart w:id="738" w:name="_Toc106201279"/>
      <w:bookmarkStart w:id="739" w:name="_Toc98773520"/>
      <w:bookmarkStart w:id="740" w:name="_Toc89955097"/>
      <w:bookmarkStart w:id="741" w:name="_Toc82595066"/>
      <w:bookmarkStart w:id="742" w:name="_Toc76544963"/>
      <w:bookmarkStart w:id="743" w:name="_Toc75242617"/>
      <w:bookmarkStart w:id="744" w:name="_Toc74961706"/>
      <w:bookmarkStart w:id="745" w:name="_Toc66727903"/>
      <w:bookmarkStart w:id="746" w:name="_Toc61182590"/>
      <w:bookmarkStart w:id="747" w:name="_Toc58862597"/>
      <w:bookmarkStart w:id="748" w:name="_Toc58860093"/>
      <w:bookmarkStart w:id="749" w:name="_Toc53182352"/>
      <w:bookmarkStart w:id="750" w:name="_Toc45884329"/>
      <w:bookmarkStart w:id="751" w:name="_Toc37272083"/>
      <w:bookmarkStart w:id="752" w:name="_Toc36645029"/>
      <w:bookmarkStart w:id="753" w:name="_Toc29809654"/>
      <w:bookmarkStart w:id="754" w:name="_Toc21099856"/>
      <w:bookmarkStart w:id="755" w:name="_Toc214977243"/>
      <w:r>
        <w:t>4.7</w:t>
      </w:r>
      <w:r>
        <w:tab/>
        <w:t>RF channels and test models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D48198D" w14:textId="77777777"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756" w:name="_Toc21099857"/>
      <w:bookmarkStart w:id="757" w:name="_Toc29809655"/>
      <w:bookmarkStart w:id="758" w:name="_Toc36645030"/>
      <w:bookmarkStart w:id="759" w:name="_Toc37272084"/>
      <w:bookmarkStart w:id="760" w:name="_Toc45884330"/>
      <w:bookmarkStart w:id="761" w:name="_Toc53182353"/>
      <w:bookmarkStart w:id="762" w:name="_Toc58860094"/>
      <w:bookmarkStart w:id="763" w:name="_Toc58862598"/>
      <w:bookmarkStart w:id="764" w:name="_Toc61182591"/>
      <w:bookmarkStart w:id="765" w:name="_Toc66727904"/>
      <w:bookmarkStart w:id="766" w:name="_Toc74961707"/>
      <w:bookmarkStart w:id="767" w:name="_Toc75242618"/>
      <w:bookmarkStart w:id="768" w:name="_Toc76544964"/>
      <w:bookmarkStart w:id="769" w:name="_Toc82595067"/>
      <w:bookmarkStart w:id="770" w:name="_Toc89955098"/>
      <w:bookmarkStart w:id="771" w:name="_Toc98773521"/>
      <w:bookmarkStart w:id="772" w:name="_Toc106201280"/>
      <w:bookmarkStart w:id="773" w:name="_Toc115191133"/>
      <w:bookmarkStart w:id="774" w:name="_Toc122012963"/>
      <w:bookmarkStart w:id="775" w:name="_Toc124155782"/>
      <w:bookmarkStart w:id="776" w:name="_Toc131537542"/>
      <w:bookmarkStart w:id="777" w:name="_Toc137397749"/>
      <w:bookmarkStart w:id="778" w:name="_Toc156575965"/>
      <w:bookmarkStart w:id="779" w:name="_Toc176944487"/>
      <w:bookmarkStart w:id="780" w:name="_Toc187256765"/>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20930BB" w14:textId="77777777" w:rsidR="007229CB" w:rsidRPr="000B1305" w:rsidRDefault="007229CB" w:rsidP="007229CB">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0B1305" w:rsidRDefault="007229CB" w:rsidP="007229CB">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6BAA51C3" w14:textId="77777777" w:rsidR="007229CB" w:rsidRPr="000B1305" w:rsidRDefault="007229CB" w:rsidP="007229CB">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000FA453" w14:textId="77777777" w:rsidR="007229CB" w:rsidRPr="000B1305" w:rsidRDefault="007229CB" w:rsidP="007229CB">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731FA8A4"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p>
    <w:p w14:paraId="20958707"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p>
    <w:p w14:paraId="2369EAF1"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p>
    <w:p w14:paraId="3166D966" w14:textId="77777777" w:rsidR="007229CB" w:rsidRPr="000B1305" w:rsidRDefault="007229CB" w:rsidP="007229CB">
      <w:pPr>
        <w:rPr>
          <w:rFonts w:eastAsia="Times New Roman"/>
          <w:lang w:eastAsia="en-GB"/>
        </w:rPr>
      </w:pPr>
      <w:r w:rsidRPr="000B1305">
        <w:rPr>
          <w:rFonts w:eastAsia="Times New Roman"/>
          <w:lang w:eastAsia="en-GB"/>
        </w:rPr>
        <w:t xml:space="preserve">Occupied bandwidth test in this TS is performed with the </w:t>
      </w:r>
      <w:r w:rsidRPr="000B1305">
        <w:rPr>
          <w:rFonts w:eastAsia="Times New Roman"/>
          <w:i/>
          <w:lang w:eastAsia="en-GB"/>
        </w:rPr>
        <w:t>aggregated BS channel bandwidth</w:t>
      </w:r>
      <w:r w:rsidRPr="000B1305">
        <w:rPr>
          <w:rFonts w:eastAsia="Times New Roman"/>
          <w:lang w:eastAsia="en-GB"/>
        </w:rPr>
        <w:t xml:space="preserve"> located at the bottom, middle and top of the supported frequency range in the operating band. These are denoted as B</w:t>
      </w:r>
      <w:r w:rsidRPr="000B1305">
        <w:rPr>
          <w:rFonts w:eastAsia="Times New Roman"/>
          <w:vertAlign w:val="subscript"/>
          <w:lang w:eastAsia="en-GB"/>
        </w:rPr>
        <w:t xml:space="preserve">BW Channel </w:t>
      </w:r>
      <w:proofErr w:type="gramStart"/>
      <w:r w:rsidRPr="000B1305">
        <w:rPr>
          <w:rFonts w:eastAsia="Times New Roman"/>
          <w:vertAlign w:val="subscript"/>
          <w:lang w:eastAsia="en-GB"/>
        </w:rPr>
        <w:t>CA</w:t>
      </w:r>
      <w:r w:rsidRPr="000B1305">
        <w:rPr>
          <w:rFonts w:eastAsia="Times New Roman"/>
          <w:lang w:eastAsia="en-GB"/>
        </w:rPr>
        <w:t>(</w:t>
      </w:r>
      <w:proofErr w:type="gramEnd"/>
      <w:r w:rsidRPr="000B1305">
        <w:rPr>
          <w:rFonts w:eastAsia="Times New Roman"/>
          <w:lang w:eastAsia="en-GB"/>
        </w:rPr>
        <w:t>bottom), M</w:t>
      </w:r>
      <w:r w:rsidRPr="000B1305">
        <w:rPr>
          <w:rFonts w:eastAsia="Times New Roman"/>
          <w:vertAlign w:val="subscript"/>
          <w:lang w:eastAsia="en-GB"/>
        </w:rPr>
        <w:t>BW Channel CA</w:t>
      </w:r>
      <w:r w:rsidRPr="000B1305">
        <w:rPr>
          <w:rFonts w:eastAsia="Times New Roman"/>
          <w:lang w:eastAsia="en-GB"/>
        </w:rPr>
        <w:t xml:space="preserve"> (middle) and T</w:t>
      </w:r>
      <w:r w:rsidRPr="000B1305">
        <w:rPr>
          <w:rFonts w:eastAsia="Times New Roman"/>
          <w:vertAlign w:val="subscript"/>
          <w:lang w:eastAsia="en-GB"/>
        </w:rPr>
        <w:t>BW Channel CA</w:t>
      </w:r>
      <w:r w:rsidRPr="000B1305">
        <w:rPr>
          <w:rFonts w:eastAsia="Times New Roman"/>
          <w:lang w:eastAsia="en-GB"/>
        </w:rPr>
        <w:t xml:space="preserve"> (top) for contiguous spectrum operation.</w:t>
      </w:r>
    </w:p>
    <w:p w14:paraId="51AEDA39" w14:textId="77777777" w:rsidR="007229CB" w:rsidRPr="000B1305" w:rsidRDefault="007229CB" w:rsidP="007229CB">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 xml:space="preserve">for single band operation, </w:t>
      </w:r>
      <w:r w:rsidRPr="000B1305">
        <w:rPr>
          <w:rFonts w:eastAsia="Times New Roman"/>
          <w:lang w:eastAsia="en-GB"/>
        </w:rPr>
        <w:t>B</w:t>
      </w:r>
      <w:r w:rsidRPr="000B1305">
        <w:rPr>
          <w:rFonts w:eastAsia="Times New Roman"/>
          <w:vertAlign w:val="subscript"/>
          <w:lang w:eastAsia="en-GB"/>
        </w:rPr>
        <w:t>BW Channel CA</w:t>
      </w:r>
      <w:r w:rsidRPr="000B1305">
        <w:rPr>
          <w:rFonts w:eastAsia="Times New Roman" w:cs="v4.2.0"/>
          <w:lang w:eastAsia="en-GB"/>
        </w:rPr>
        <w:t xml:space="preserve">, </w:t>
      </w:r>
      <w:r w:rsidRPr="000B1305">
        <w:rPr>
          <w:rFonts w:eastAsia="Times New Roman"/>
          <w:lang w:eastAsia="en-GB"/>
        </w:rPr>
        <w:t>M</w:t>
      </w:r>
      <w:r w:rsidRPr="000B1305">
        <w:rPr>
          <w:rFonts w:eastAsia="Times New Roman"/>
          <w:vertAlign w:val="subscript"/>
          <w:lang w:eastAsia="en-GB"/>
        </w:rPr>
        <w:t>BW Channel CA</w:t>
      </w:r>
      <w:r w:rsidRPr="000B1305">
        <w:rPr>
          <w:rFonts w:eastAsia="Times New Roman" w:cs="v4.2.0"/>
          <w:lang w:eastAsia="en-GB"/>
        </w:rPr>
        <w:t xml:space="preserve"> and </w:t>
      </w:r>
      <w:r w:rsidRPr="000B1305">
        <w:rPr>
          <w:rFonts w:eastAsia="Times New Roman"/>
          <w:lang w:eastAsia="en-GB"/>
        </w:rPr>
        <w:t>T</w:t>
      </w:r>
      <w:r w:rsidRPr="000B1305">
        <w:rPr>
          <w:rFonts w:eastAsia="Times New Roman"/>
          <w:vertAlign w:val="subscript"/>
          <w:lang w:eastAsia="en-GB"/>
        </w:rPr>
        <w:t xml:space="preserve">BW Channel CA </w:t>
      </w:r>
      <w:r w:rsidRPr="000B1305">
        <w:rPr>
          <w:rFonts w:eastAsia="Times New Roman" w:cs="v4.2.0"/>
          <w:lang w:eastAsia="en-GB"/>
        </w:rPr>
        <w:t>for</w:t>
      </w:r>
      <w:r w:rsidRPr="000B1305">
        <w:rPr>
          <w:rFonts w:eastAsia="Times New Roman"/>
          <w:vertAlign w:val="subscript"/>
          <w:lang w:eastAsia="en-GB"/>
        </w:rPr>
        <w:t xml:space="preserve"> </w:t>
      </w:r>
      <w:r w:rsidRPr="000B1305">
        <w:rPr>
          <w:rFonts w:eastAsia="Times New Roman" w:cs="v4.2.0"/>
          <w:lang w:eastAsia="en-GB"/>
        </w:rPr>
        <w:t>contiguous spectrum operation</w:t>
      </w:r>
      <w:r w:rsidRPr="000B1305">
        <w:rPr>
          <w:rFonts w:eastAsia="Times New Roman"/>
          <w:lang w:eastAsia="en-GB"/>
        </w:rPr>
        <w:t xml:space="preserve"> in each supported operating band,</w:t>
      </w:r>
      <w:r w:rsidRPr="000B1305">
        <w:rPr>
          <w:rFonts w:eastAsia="MS Mincho"/>
          <w:lang w:eastAsia="en-GB"/>
        </w:rPr>
        <w:t xml:space="preserve"> the position of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and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in the </w:t>
      </w:r>
      <w:r w:rsidRPr="000B1305">
        <w:rPr>
          <w:rFonts w:eastAsia="Times New Roman"/>
          <w:lang w:eastAsia="en-GB"/>
        </w:rPr>
        <w:t>supported operating band combinations shall be specified by the laboratory. The laboratory may consult with operators, the manufacturer or other bodies.</w:t>
      </w:r>
    </w:p>
    <w:p w14:paraId="3BF69114"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781" w:name="_Toc21099858"/>
      <w:bookmarkStart w:id="782" w:name="_Toc29809656"/>
      <w:bookmarkStart w:id="783" w:name="_Toc36645031"/>
      <w:bookmarkStart w:id="784" w:name="_Toc37272085"/>
      <w:bookmarkStart w:id="785" w:name="_Toc45884331"/>
      <w:bookmarkStart w:id="786" w:name="_Toc53182354"/>
      <w:bookmarkStart w:id="787" w:name="_Toc58860095"/>
      <w:bookmarkStart w:id="788" w:name="_Toc58862599"/>
      <w:bookmarkStart w:id="789" w:name="_Toc61182592"/>
      <w:bookmarkStart w:id="790" w:name="_Toc66727905"/>
      <w:bookmarkStart w:id="791" w:name="_Toc74961708"/>
      <w:bookmarkStart w:id="792" w:name="_Toc75242619"/>
      <w:bookmarkStart w:id="793" w:name="_Toc76544965"/>
      <w:bookmarkStart w:id="794" w:name="_Toc82595068"/>
      <w:bookmarkStart w:id="795" w:name="_Toc89955099"/>
      <w:bookmarkStart w:id="796" w:name="_Toc98773522"/>
      <w:bookmarkStart w:id="797" w:name="_Toc106201281"/>
      <w:bookmarkStart w:id="798" w:name="_Toc115191134"/>
      <w:bookmarkStart w:id="799" w:name="_Toc122012964"/>
      <w:bookmarkStart w:id="800" w:name="_Toc124155783"/>
      <w:bookmarkStart w:id="801" w:name="_Toc131537543"/>
      <w:bookmarkStart w:id="802" w:name="_Toc137397750"/>
      <w:bookmarkStart w:id="803" w:name="_Toc156575966"/>
      <w:bookmarkStart w:id="804" w:name="_Toc176944488"/>
      <w:bookmarkStart w:id="805" w:name="_Toc187256766"/>
      <w:r w:rsidRPr="000B1305">
        <w:rPr>
          <w:rFonts w:ascii="Arial" w:eastAsia="Times New Roman" w:hAnsi="Arial"/>
          <w:sz w:val="28"/>
          <w:lang w:eastAsia="en-GB"/>
        </w:rPr>
        <w:lastRenderedPageBreak/>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Arial" w:eastAsia="Times New Roman" w:hAnsi="Arial"/>
          <w:sz w:val="28"/>
          <w:lang w:eastAsia="en-GB"/>
        </w:rPr>
        <w:t xml:space="preserve"> </w:t>
      </w:r>
    </w:p>
    <w:p w14:paraId="7D2873F8" w14:textId="77777777" w:rsidR="007229CB" w:rsidRPr="008C3753" w:rsidRDefault="007229CB" w:rsidP="007229CB">
      <w:pPr>
        <w:pStyle w:val="41"/>
        <w:ind w:left="0" w:firstLine="0"/>
      </w:pPr>
      <w:bookmarkStart w:id="806" w:name="_Toc21099859"/>
      <w:bookmarkStart w:id="807" w:name="_Toc29809657"/>
      <w:bookmarkStart w:id="808" w:name="_Toc36645032"/>
      <w:bookmarkStart w:id="809" w:name="_Toc37272086"/>
      <w:bookmarkStart w:id="810" w:name="_Toc45884332"/>
      <w:bookmarkStart w:id="811" w:name="_Toc53182355"/>
      <w:bookmarkStart w:id="812" w:name="_Toc58860096"/>
      <w:bookmarkStart w:id="813" w:name="_Toc58862600"/>
      <w:bookmarkStart w:id="814" w:name="_Toc61182593"/>
      <w:bookmarkStart w:id="815" w:name="_Toc66727906"/>
      <w:bookmarkStart w:id="816" w:name="_Toc74961709"/>
      <w:bookmarkStart w:id="817" w:name="_Toc75242620"/>
      <w:bookmarkStart w:id="818" w:name="_Toc76544966"/>
      <w:bookmarkStart w:id="819" w:name="_Toc82595069"/>
      <w:bookmarkStart w:id="820" w:name="_Toc89955100"/>
      <w:bookmarkStart w:id="821" w:name="_Toc98773523"/>
      <w:bookmarkStart w:id="822" w:name="_Toc106201282"/>
      <w:bookmarkStart w:id="823" w:name="_Toc115191135"/>
      <w:bookmarkStart w:id="824" w:name="_Toc122012965"/>
      <w:bookmarkStart w:id="825" w:name="_Toc124155784"/>
      <w:bookmarkStart w:id="826" w:name="_Toc131537544"/>
      <w:bookmarkStart w:id="827" w:name="_Toc137397751"/>
      <w:bookmarkStart w:id="828" w:name="_Toc156575967"/>
      <w:bookmarkStart w:id="829" w:name="_Toc176944489"/>
      <w:bookmarkStart w:id="830" w:name="_Toc187256767"/>
      <w:r w:rsidRPr="008C3753">
        <w:t>4.</w:t>
      </w:r>
      <w:r>
        <w:t>7</w:t>
      </w:r>
      <w:r w:rsidRPr="008C3753">
        <w:t>.2.1</w:t>
      </w:r>
      <w:r w:rsidRPr="008C3753">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3F5EAC8" w14:textId="77777777" w:rsidR="007229CB" w:rsidRPr="008C3753" w:rsidRDefault="007229CB" w:rsidP="007229CB">
      <w:r w:rsidRPr="008C3753">
        <w:t xml:space="preserve">The following clauses will describe the </w:t>
      </w:r>
      <w:r>
        <w:t>A-IoT</w:t>
      </w:r>
      <w:r w:rsidRPr="008C3753">
        <w:t xml:space="preserve"> test models needed for </w:t>
      </w:r>
      <w:r w:rsidRPr="008C3753">
        <w:rPr>
          <w:i/>
        </w:rPr>
        <w:t>BS type 1-C</w:t>
      </w:r>
      <w:r w:rsidRPr="008C3753">
        <w:t>.</w:t>
      </w:r>
    </w:p>
    <w:p w14:paraId="5C3CAD88" w14:textId="77777777" w:rsidR="007229CB" w:rsidRPr="008C3753" w:rsidRDefault="007229CB" w:rsidP="007229CB">
      <w:pPr>
        <w:pStyle w:val="41"/>
        <w:ind w:left="0" w:firstLine="0"/>
      </w:pPr>
      <w:bookmarkStart w:id="831" w:name="_Toc21099860"/>
      <w:bookmarkStart w:id="832" w:name="_Toc29809658"/>
      <w:bookmarkStart w:id="833" w:name="_Toc36645033"/>
      <w:bookmarkStart w:id="834" w:name="_Toc37272087"/>
      <w:bookmarkStart w:id="835" w:name="_Toc45884333"/>
      <w:bookmarkStart w:id="836" w:name="_Toc53182356"/>
      <w:bookmarkStart w:id="837" w:name="_Toc58860097"/>
      <w:bookmarkStart w:id="838" w:name="_Toc58862601"/>
      <w:bookmarkStart w:id="839" w:name="_Toc61182594"/>
      <w:bookmarkStart w:id="840" w:name="_Toc66727907"/>
      <w:bookmarkStart w:id="841" w:name="_Toc74961710"/>
      <w:bookmarkStart w:id="842" w:name="_Toc75242621"/>
      <w:bookmarkStart w:id="843" w:name="_Toc76544967"/>
      <w:bookmarkStart w:id="844" w:name="_Toc82595070"/>
      <w:bookmarkStart w:id="845" w:name="_Toc89955101"/>
      <w:bookmarkStart w:id="846" w:name="_Toc98773524"/>
      <w:bookmarkStart w:id="847" w:name="_Toc106201283"/>
      <w:bookmarkStart w:id="848" w:name="_Toc115191136"/>
      <w:bookmarkStart w:id="849" w:name="_Toc122012966"/>
      <w:bookmarkStart w:id="850" w:name="_Toc124155785"/>
      <w:bookmarkStart w:id="851" w:name="_Toc131537545"/>
      <w:bookmarkStart w:id="852" w:name="_Toc137397752"/>
      <w:bookmarkStart w:id="853" w:name="_Toc156575968"/>
      <w:bookmarkStart w:id="854" w:name="_Toc176944490"/>
      <w:bookmarkStart w:id="855" w:name="_Toc187256768"/>
      <w:r w:rsidRPr="008C3753">
        <w:t>4.</w:t>
      </w:r>
      <w:r>
        <w:t>7</w:t>
      </w:r>
      <w:r w:rsidRPr="008C3753">
        <w:t>.2.2</w:t>
      </w:r>
      <w:r w:rsidRPr="008C3753">
        <w:tab/>
        <w:t>FR1 test models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EDA210F" w14:textId="77777777" w:rsidR="007229CB" w:rsidRPr="008C3753" w:rsidRDefault="007229CB" w:rsidP="007229CB">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31331072" w14:textId="77777777" w:rsidR="007229CB" w:rsidRPr="008C3753" w:rsidRDefault="007229CB" w:rsidP="007229CB">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0F0AB0A5" w14:textId="77777777" w:rsidR="007229CB" w:rsidRPr="008C3753" w:rsidRDefault="007229CB" w:rsidP="007229CB">
      <w:pPr>
        <w:pStyle w:val="B10"/>
      </w:pPr>
      <w:r w:rsidRPr="008C3753">
        <w:t>-</w:t>
      </w:r>
      <w:r w:rsidRPr="008C3753">
        <w:tab/>
        <w:t xml:space="preserve">Duration is 1 radio frame (10 </w:t>
      </w:r>
      <w:proofErr w:type="spellStart"/>
      <w:r w:rsidRPr="008C3753">
        <w:t>ms</w:t>
      </w:r>
      <w:proofErr w:type="spellEnd"/>
      <w:r w:rsidRPr="008C3753">
        <w:t>) for FDD</w:t>
      </w:r>
    </w:p>
    <w:p w14:paraId="28276B81" w14:textId="77777777" w:rsidR="007229CB" w:rsidRPr="008C3753" w:rsidRDefault="007229CB" w:rsidP="007229CB">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0B540B3C" w14:textId="77777777" w:rsidR="007229CB" w:rsidRPr="008C3753" w:rsidRDefault="007229CB" w:rsidP="007229CB">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323FA855" w14:textId="77777777" w:rsidR="007229CB" w:rsidRPr="008C3753" w:rsidRDefault="007229CB" w:rsidP="007229CB">
      <w:pPr>
        <w:pStyle w:val="B10"/>
      </w:pPr>
      <w:r w:rsidRPr="008C3753">
        <w:t>-</w:t>
      </w:r>
      <w:r w:rsidRPr="008C3753">
        <w:tab/>
        <w:t>Normal CP</w:t>
      </w:r>
    </w:p>
    <w:p w14:paraId="4F298CCF" w14:textId="77777777" w:rsidR="007229CB" w:rsidRPr="008C3753" w:rsidRDefault="007229CB" w:rsidP="007229CB">
      <w:pPr>
        <w:pStyle w:val="B10"/>
      </w:pPr>
      <w:r w:rsidRPr="008C3753">
        <w:t>-</w:t>
      </w:r>
      <w:r w:rsidRPr="008C3753">
        <w:tab/>
        <w:t>Virtual resource blocks of localized type</w:t>
      </w:r>
    </w:p>
    <w:p w14:paraId="080BC96E" w14:textId="77777777" w:rsidR="007229CB" w:rsidRPr="008C3753" w:rsidRDefault="007229CB" w:rsidP="007229CB">
      <w:pPr>
        <w:pStyle w:val="51"/>
      </w:pPr>
      <w:bookmarkStart w:id="856" w:name="_Toc21099861"/>
      <w:bookmarkStart w:id="857" w:name="_Toc29809659"/>
      <w:bookmarkStart w:id="858" w:name="_Toc36645034"/>
      <w:bookmarkStart w:id="859" w:name="_Toc37272088"/>
      <w:bookmarkStart w:id="860" w:name="_Toc45884334"/>
      <w:bookmarkStart w:id="861" w:name="_Toc53182357"/>
      <w:bookmarkStart w:id="862" w:name="_Toc58860098"/>
      <w:bookmarkStart w:id="863" w:name="_Toc58862602"/>
      <w:bookmarkStart w:id="864" w:name="_Toc61182595"/>
      <w:bookmarkStart w:id="865" w:name="_Toc66727908"/>
      <w:bookmarkStart w:id="866" w:name="_Toc74961711"/>
      <w:bookmarkStart w:id="867" w:name="_Toc75242622"/>
      <w:bookmarkStart w:id="868" w:name="_Toc76544968"/>
      <w:bookmarkStart w:id="869" w:name="_Toc82595071"/>
      <w:bookmarkStart w:id="870" w:name="_Toc89955102"/>
      <w:bookmarkStart w:id="871" w:name="_Toc98773525"/>
      <w:bookmarkStart w:id="872" w:name="_Toc106201284"/>
      <w:bookmarkStart w:id="873" w:name="_Toc115191137"/>
      <w:bookmarkStart w:id="874" w:name="_Toc122012967"/>
      <w:bookmarkStart w:id="875" w:name="_Toc124155786"/>
      <w:bookmarkStart w:id="876" w:name="_Toc131537546"/>
      <w:bookmarkStart w:id="877" w:name="_Toc137397753"/>
      <w:bookmarkStart w:id="878" w:name="_Toc156575969"/>
      <w:bookmarkStart w:id="879" w:name="_Toc176944491"/>
      <w:bookmarkStart w:id="880" w:name="_Toc187256769"/>
      <w:r w:rsidRPr="008C3753">
        <w:t>4.</w:t>
      </w:r>
      <w:r>
        <w:t>7</w:t>
      </w:r>
      <w:r w:rsidRPr="008C3753">
        <w:t>.2.2.1</w:t>
      </w:r>
      <w:r w:rsidRPr="008C3753">
        <w:tab/>
      </w:r>
      <w:r>
        <w:t>A-IoT</w:t>
      </w:r>
      <w:r w:rsidRPr="008C3753">
        <w:t xml:space="preserve"> test model 1.1 (</w:t>
      </w:r>
      <w:r>
        <w:t>A</w:t>
      </w:r>
      <w:r w:rsidRPr="008C3753">
        <w:t>-TM1.1)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73B2779" w14:textId="77777777" w:rsidR="007229CB" w:rsidRPr="008C3753" w:rsidRDefault="007229CB" w:rsidP="007229CB">
      <w:pPr>
        <w:rPr>
          <w:rFonts w:cs="v4.2.0"/>
          <w:lang w:eastAsia="ko-KR"/>
        </w:rPr>
      </w:pPr>
      <w:r w:rsidRPr="008C3753">
        <w:rPr>
          <w:rFonts w:cs="v4.2.0"/>
          <w:lang w:eastAsia="ko-KR"/>
        </w:rPr>
        <w:t>This model shall be used for tests on:</w:t>
      </w:r>
    </w:p>
    <w:p w14:paraId="436634BC" w14:textId="77777777" w:rsidR="007229CB" w:rsidRPr="008C3753" w:rsidRDefault="007229CB" w:rsidP="007229CB">
      <w:pPr>
        <w:ind w:left="568" w:hanging="284"/>
        <w:rPr>
          <w:lang w:eastAsia="x-none"/>
        </w:rPr>
      </w:pPr>
      <w:r w:rsidRPr="008C3753">
        <w:rPr>
          <w:lang w:eastAsia="x-none"/>
        </w:rPr>
        <w:t>-</w:t>
      </w:r>
      <w:r w:rsidRPr="008C3753">
        <w:rPr>
          <w:lang w:eastAsia="x-none"/>
        </w:rPr>
        <w:tab/>
        <w:t>BS output power</w:t>
      </w:r>
    </w:p>
    <w:p w14:paraId="4301D9BA" w14:textId="77777777" w:rsidR="007229CB" w:rsidRPr="008C3753" w:rsidRDefault="007229CB" w:rsidP="007229CB">
      <w:pPr>
        <w:ind w:left="568" w:hanging="284"/>
      </w:pPr>
      <w:r w:rsidRPr="008C3753">
        <w:rPr>
          <w:lang w:eastAsia="x-none"/>
        </w:rPr>
        <w:t>-</w:t>
      </w:r>
      <w:r w:rsidRPr="008C3753">
        <w:rPr>
          <w:lang w:eastAsia="x-none"/>
        </w:rPr>
        <w:tab/>
      </w:r>
      <w:r w:rsidRPr="008C3753">
        <w:rPr>
          <w:lang w:eastAsia="ja-JP"/>
        </w:rPr>
        <w:t>T</w:t>
      </w:r>
      <w:r w:rsidRPr="008C3753">
        <w:t>ransmit ON/OFF power</w:t>
      </w:r>
    </w:p>
    <w:p w14:paraId="390A8EB6" w14:textId="77777777" w:rsidR="007229CB" w:rsidRPr="008C3753" w:rsidRDefault="007229CB" w:rsidP="007229CB">
      <w:pPr>
        <w:ind w:left="568" w:hanging="284"/>
        <w:rPr>
          <w:lang w:eastAsia="x-none"/>
        </w:rPr>
      </w:pPr>
      <w:r w:rsidRPr="008C3753">
        <w:rPr>
          <w:lang w:eastAsia="x-none"/>
        </w:rPr>
        <w:t>-</w:t>
      </w:r>
      <w:r w:rsidRPr="008C3753">
        <w:rPr>
          <w:lang w:eastAsia="x-none"/>
        </w:rPr>
        <w:tab/>
        <w:t>Unwanted emissions</w:t>
      </w:r>
    </w:p>
    <w:p w14:paraId="6511A34C" w14:textId="77777777" w:rsidR="007229CB" w:rsidRPr="008C3753" w:rsidRDefault="007229CB" w:rsidP="007229CB">
      <w:pPr>
        <w:ind w:left="851" w:hanging="284"/>
        <w:rPr>
          <w:lang w:eastAsia="x-none"/>
        </w:rPr>
      </w:pPr>
      <w:r w:rsidRPr="008C3753">
        <w:rPr>
          <w:lang w:eastAsia="x-none"/>
        </w:rPr>
        <w:t>-</w:t>
      </w:r>
      <w:r w:rsidRPr="008C3753">
        <w:rPr>
          <w:lang w:eastAsia="x-none"/>
        </w:rPr>
        <w:tab/>
        <w:t>Occupied bandwidth</w:t>
      </w:r>
    </w:p>
    <w:p w14:paraId="70B289E0" w14:textId="77777777" w:rsidR="007229CB" w:rsidRPr="008C3753" w:rsidRDefault="007229CB" w:rsidP="007229CB">
      <w:pPr>
        <w:ind w:left="851" w:hanging="284"/>
        <w:rPr>
          <w:lang w:eastAsia="x-none"/>
        </w:rPr>
      </w:pPr>
      <w:r w:rsidRPr="008C3753">
        <w:rPr>
          <w:lang w:eastAsia="x-none"/>
        </w:rPr>
        <w:t>-</w:t>
      </w:r>
      <w:r w:rsidRPr="008C3753">
        <w:rPr>
          <w:lang w:eastAsia="x-none"/>
        </w:rPr>
        <w:tab/>
        <w:t>ACLR</w:t>
      </w:r>
    </w:p>
    <w:p w14:paraId="0C604C77" w14:textId="77777777" w:rsidR="007229CB" w:rsidRPr="008C3753" w:rsidRDefault="007229CB" w:rsidP="007229CB">
      <w:pPr>
        <w:ind w:left="851" w:hanging="284"/>
        <w:rPr>
          <w:lang w:eastAsia="x-none"/>
        </w:rPr>
      </w:pPr>
      <w:r w:rsidRPr="008C3753">
        <w:rPr>
          <w:lang w:eastAsia="x-none"/>
        </w:rPr>
        <w:t>-</w:t>
      </w:r>
      <w:r w:rsidRPr="008C3753">
        <w:rPr>
          <w:lang w:eastAsia="x-none"/>
        </w:rPr>
        <w:tab/>
        <w:t>Operating band unwanted emissions</w:t>
      </w:r>
    </w:p>
    <w:p w14:paraId="65622EE5" w14:textId="77777777" w:rsidR="007229CB" w:rsidRPr="008C3753" w:rsidRDefault="007229CB" w:rsidP="007229CB">
      <w:pPr>
        <w:ind w:left="851" w:hanging="284"/>
        <w:rPr>
          <w:lang w:eastAsia="x-none"/>
        </w:rPr>
      </w:pPr>
      <w:r w:rsidRPr="008C3753">
        <w:rPr>
          <w:lang w:eastAsia="x-none"/>
        </w:rPr>
        <w:t>-</w:t>
      </w:r>
      <w:r w:rsidRPr="008C3753">
        <w:rPr>
          <w:lang w:eastAsia="x-none"/>
        </w:rPr>
        <w:tab/>
        <w:t>Transmitter spurious emissions</w:t>
      </w:r>
    </w:p>
    <w:p w14:paraId="02ADF3D7" w14:textId="77777777" w:rsidR="007229CB" w:rsidRPr="008C3753" w:rsidRDefault="007229CB" w:rsidP="007229CB">
      <w:pPr>
        <w:ind w:left="568" w:hanging="284"/>
        <w:rPr>
          <w:lang w:eastAsia="x-none"/>
        </w:rPr>
      </w:pPr>
      <w:r w:rsidRPr="008C3753">
        <w:rPr>
          <w:lang w:eastAsia="x-none"/>
        </w:rPr>
        <w:t>-</w:t>
      </w:r>
      <w:r w:rsidRPr="008C3753">
        <w:rPr>
          <w:lang w:eastAsia="x-none"/>
        </w:rPr>
        <w:tab/>
        <w:t>Transmitter intermodulation</w:t>
      </w:r>
    </w:p>
    <w:p w14:paraId="6670411E" w14:textId="77777777" w:rsidR="007229CB" w:rsidRPr="008C3753" w:rsidRDefault="007229CB" w:rsidP="007229CB">
      <w:pPr>
        <w:ind w:left="568" w:hanging="284"/>
        <w:rPr>
          <w:lang w:eastAsia="x-none"/>
        </w:rPr>
      </w:pPr>
      <w:r w:rsidRPr="008C3753">
        <w:t>-</w:t>
      </w:r>
      <w:r w:rsidRPr="008C3753">
        <w:tab/>
      </w:r>
      <w:r w:rsidRPr="008C3753">
        <w:rPr>
          <w:lang w:eastAsia="ja-JP"/>
        </w:rPr>
        <w:t>R</w:t>
      </w:r>
      <w:r w:rsidRPr="008C3753">
        <w:t>eceiver spurious emissions</w:t>
      </w:r>
    </w:p>
    <w:p w14:paraId="7B7EF6B6" w14:textId="77777777" w:rsidR="007229CB" w:rsidRPr="008C3753" w:rsidRDefault="007229CB" w:rsidP="007229CB">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0CB9AA7" w14:textId="77777777" w:rsidR="007229CB" w:rsidRPr="008C3753" w:rsidRDefault="007229CB" w:rsidP="007229CB">
      <w:pPr>
        <w:pStyle w:val="TH"/>
      </w:pPr>
      <w:bookmarkStart w:id="881" w:name="_Hlk497144372"/>
      <w:r w:rsidRPr="008C3753">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lang w:eastAsia="ko-KR"/>
              </w:rPr>
            </w:pPr>
            <w:r w:rsidRPr="008C3753">
              <w:rPr>
                <w:lang w:eastAsia="ko-KR"/>
              </w:rPr>
              <w:t>Value</w:t>
            </w:r>
          </w:p>
        </w:tc>
      </w:tr>
      <w:tr w:rsidR="007229CB" w:rsidRPr="008C3753" w14:paraId="472A6624"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7229CB" w:rsidRPr="008C3753" w14:paraId="391C02F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sz w:val="20"/>
              </w:rPr>
            </w:pPr>
            <w:r>
              <w:t>OOK-4</w:t>
            </w:r>
          </w:p>
        </w:tc>
      </w:tr>
      <w:tr w:rsidR="007229CB" w:rsidRPr="008C3753" w14:paraId="66D3A268"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sz w:val="20"/>
              </w:rPr>
            </w:pPr>
            <w:r w:rsidRPr="008C3753">
              <w:t>3</w:t>
            </w:r>
          </w:p>
        </w:tc>
      </w:tr>
      <w:tr w:rsidR="007229CB" w:rsidRPr="008C3753" w14:paraId="329DDE2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pPr>
            <w:r>
              <w:t>OOK-4</w:t>
            </w:r>
          </w:p>
        </w:tc>
      </w:tr>
      <w:tr w:rsidR="007229CB" w:rsidRPr="008C3753" w14:paraId="68F1A5C0"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sz w:val="20"/>
              </w:rPr>
            </w:pPr>
            <w:r w:rsidRPr="008C3753">
              <w:t>0</w:t>
            </w:r>
          </w:p>
        </w:tc>
      </w:tr>
      <w:bookmarkEnd w:id="881"/>
    </w:tbl>
    <w:p w14:paraId="52E1A2E1" w14:textId="77777777" w:rsidR="007229CB" w:rsidRPr="007229CB" w:rsidRDefault="007229CB" w:rsidP="007229CB"/>
    <w:p w14:paraId="3C37B617" w14:textId="36037908" w:rsidR="007416A8" w:rsidRDefault="007416A8" w:rsidP="007416A8">
      <w:pPr>
        <w:pStyle w:val="21"/>
        <w:rPr>
          <w:lang w:eastAsia="zh-CN"/>
        </w:rPr>
      </w:pPr>
      <w:bookmarkStart w:id="882" w:name="_Toc156575987"/>
      <w:bookmarkStart w:id="883" w:name="_Toc137397771"/>
      <w:bookmarkStart w:id="884" w:name="_Toc131537564"/>
      <w:bookmarkStart w:id="885" w:name="_Toc124155804"/>
      <w:bookmarkStart w:id="886" w:name="_Toc122012985"/>
      <w:bookmarkStart w:id="887" w:name="_Toc115191155"/>
      <w:bookmarkStart w:id="888" w:name="_Toc106201302"/>
      <w:bookmarkStart w:id="889" w:name="_Toc98773543"/>
      <w:bookmarkStart w:id="890" w:name="_Toc89955118"/>
      <w:bookmarkStart w:id="891" w:name="_Toc82595087"/>
      <w:bookmarkStart w:id="892" w:name="_Toc76544984"/>
      <w:bookmarkStart w:id="893" w:name="_Toc75242638"/>
      <w:bookmarkStart w:id="894" w:name="_Toc74961727"/>
      <w:bookmarkStart w:id="895" w:name="_Toc66727924"/>
      <w:bookmarkStart w:id="896" w:name="_Toc61182611"/>
      <w:bookmarkStart w:id="897" w:name="_Toc58862618"/>
      <w:bookmarkStart w:id="898" w:name="_Toc58860114"/>
      <w:bookmarkStart w:id="899" w:name="_Toc53182373"/>
      <w:bookmarkStart w:id="900" w:name="_Toc45884350"/>
      <w:bookmarkStart w:id="901" w:name="_Toc37272104"/>
      <w:bookmarkStart w:id="902" w:name="_Toc36645050"/>
      <w:bookmarkStart w:id="903" w:name="_Toc29809672"/>
      <w:bookmarkStart w:id="904" w:name="_Toc214977244"/>
      <w:r>
        <w:t>4.8</w:t>
      </w:r>
      <w:r>
        <w:tab/>
        <w:t>Format and interpretation of tests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lastRenderedPageBreak/>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905" w:name="_Toc214977245"/>
      <w:r>
        <w:t>5</w:t>
      </w:r>
      <w:r w:rsidRPr="004D3578">
        <w:tab/>
      </w:r>
      <w:r w:rsidRPr="00EB74BB">
        <w:t>Operating bands</w:t>
      </w:r>
      <w:r w:rsidRPr="00F95B02">
        <w:t xml:space="preserve"> and channel arrangement</w:t>
      </w:r>
      <w:bookmarkEnd w:id="905"/>
    </w:p>
    <w:p w14:paraId="42EAE504" w14:textId="4CD8662C"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r w:rsidR="00893A32">
        <w:t>3</w:t>
      </w:r>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906" w:name="_Toc21127447"/>
      <w:bookmarkStart w:id="907" w:name="_Toc29811653"/>
      <w:bookmarkStart w:id="908" w:name="_Toc36817205"/>
      <w:bookmarkStart w:id="909" w:name="_Toc37260121"/>
      <w:bookmarkStart w:id="910" w:name="_Toc37267509"/>
      <w:bookmarkStart w:id="911" w:name="_Toc44712111"/>
      <w:bookmarkStart w:id="912" w:name="_Toc45893424"/>
      <w:bookmarkStart w:id="913" w:name="_Toc53178151"/>
      <w:bookmarkStart w:id="914" w:name="_Toc53178602"/>
      <w:bookmarkStart w:id="915" w:name="_Toc61178828"/>
      <w:bookmarkStart w:id="916" w:name="_Toc61179298"/>
      <w:bookmarkStart w:id="917" w:name="_Toc67916594"/>
      <w:bookmarkStart w:id="918" w:name="_Toc74663192"/>
      <w:bookmarkStart w:id="919" w:name="_Toc82621732"/>
      <w:bookmarkStart w:id="920" w:name="_Toc90422579"/>
      <w:bookmarkStart w:id="921" w:name="_Toc106782772"/>
      <w:bookmarkStart w:id="922" w:name="_Toc107311663"/>
      <w:bookmarkStart w:id="923" w:name="_Toc107419247"/>
      <w:bookmarkStart w:id="924" w:name="_Toc107474874"/>
      <w:bookmarkStart w:id="925" w:name="_Toc114255467"/>
      <w:bookmarkStart w:id="926" w:name="_Toc115186147"/>
      <w:bookmarkStart w:id="927" w:name="_Toc123048961"/>
      <w:bookmarkStart w:id="928" w:name="_Toc123051880"/>
      <w:bookmarkStart w:id="929" w:name="_Toc123054349"/>
      <w:bookmarkStart w:id="930" w:name="_Toc123717450"/>
      <w:bookmarkStart w:id="931" w:name="_Toc124157026"/>
      <w:bookmarkStart w:id="932" w:name="_Toc124266430"/>
      <w:bookmarkStart w:id="933" w:name="_Toc131595788"/>
      <w:bookmarkStart w:id="934" w:name="_Toc131740786"/>
      <w:bookmarkStart w:id="935" w:name="_Toc131766320"/>
      <w:bookmarkStart w:id="936" w:name="_Toc138837542"/>
      <w:bookmarkStart w:id="937" w:name="_Toc156567363"/>
      <w:bookmarkStart w:id="938" w:name="_Toc176875969"/>
      <w:bookmarkStart w:id="939" w:name="_Toc187245474"/>
      <w:bookmarkStart w:id="940" w:name="_Toc193202737"/>
      <w:bookmarkStart w:id="941" w:name="_Toc214977246"/>
      <w:r w:rsidRPr="00F95B02">
        <w:lastRenderedPageBreak/>
        <w:t>6</w:t>
      </w:r>
      <w:r w:rsidRPr="00F95B02">
        <w:tab/>
      </w:r>
      <w:r>
        <w:t>A-IoT BS</w:t>
      </w:r>
      <w:r w:rsidRPr="00F95B02">
        <w:t xml:space="preserve"> transmitter characteristics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4F29887" w14:textId="77777777" w:rsidR="00441D21" w:rsidRPr="00F95B02" w:rsidRDefault="00441D21" w:rsidP="00441D21">
      <w:pPr>
        <w:pStyle w:val="21"/>
      </w:pPr>
      <w:bookmarkStart w:id="942" w:name="_Toc21127448"/>
      <w:bookmarkStart w:id="943" w:name="_Toc29811654"/>
      <w:bookmarkStart w:id="944" w:name="_Toc36817206"/>
      <w:bookmarkStart w:id="945" w:name="_Toc37260122"/>
      <w:bookmarkStart w:id="946" w:name="_Toc37267510"/>
      <w:bookmarkStart w:id="947" w:name="_Toc44712112"/>
      <w:bookmarkStart w:id="948" w:name="_Toc45893425"/>
      <w:bookmarkStart w:id="949" w:name="_Toc53178152"/>
      <w:bookmarkStart w:id="950" w:name="_Toc53178603"/>
      <w:bookmarkStart w:id="951" w:name="_Toc61178829"/>
      <w:bookmarkStart w:id="952" w:name="_Toc61179299"/>
      <w:bookmarkStart w:id="953" w:name="_Toc67916595"/>
      <w:bookmarkStart w:id="954" w:name="_Toc74663193"/>
      <w:bookmarkStart w:id="955" w:name="_Toc82621733"/>
      <w:bookmarkStart w:id="956" w:name="_Toc90422580"/>
      <w:bookmarkStart w:id="957" w:name="_Toc106782773"/>
      <w:bookmarkStart w:id="958" w:name="_Toc107311664"/>
      <w:bookmarkStart w:id="959" w:name="_Toc107419248"/>
      <w:bookmarkStart w:id="960" w:name="_Toc107474875"/>
      <w:bookmarkStart w:id="961" w:name="_Toc114255468"/>
      <w:bookmarkStart w:id="962" w:name="_Toc115186148"/>
      <w:bookmarkStart w:id="963" w:name="_Toc123048962"/>
      <w:bookmarkStart w:id="964" w:name="_Toc123051881"/>
      <w:bookmarkStart w:id="965" w:name="_Toc123054350"/>
      <w:bookmarkStart w:id="966" w:name="_Toc123717451"/>
      <w:bookmarkStart w:id="967" w:name="_Toc124157027"/>
      <w:bookmarkStart w:id="968" w:name="_Toc124266431"/>
      <w:bookmarkStart w:id="969" w:name="_Toc131595789"/>
      <w:bookmarkStart w:id="970" w:name="_Toc131740787"/>
      <w:bookmarkStart w:id="971" w:name="_Toc131766321"/>
      <w:bookmarkStart w:id="972" w:name="_Toc138837543"/>
      <w:bookmarkStart w:id="973" w:name="_Toc156567364"/>
      <w:bookmarkStart w:id="974" w:name="_Toc176875970"/>
      <w:bookmarkStart w:id="975" w:name="_Toc187245475"/>
      <w:bookmarkStart w:id="976" w:name="_Toc193202738"/>
      <w:bookmarkStart w:id="977" w:name="_Toc214977247"/>
      <w:r w:rsidRPr="00F95B02">
        <w:t>6.1</w:t>
      </w:r>
      <w:r w:rsidRPr="00F95B02">
        <w:tab/>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AA5058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978" w:name="_Toc21099878"/>
      <w:bookmarkStart w:id="979" w:name="_Toc29809676"/>
      <w:bookmarkStart w:id="980" w:name="_Toc36645054"/>
      <w:bookmarkStart w:id="981" w:name="_Toc37272108"/>
      <w:bookmarkStart w:id="982" w:name="_Toc45884354"/>
      <w:bookmarkStart w:id="983" w:name="_Toc53182377"/>
      <w:bookmarkStart w:id="984" w:name="_Toc58860118"/>
      <w:bookmarkStart w:id="985" w:name="_Toc58862622"/>
      <w:bookmarkStart w:id="986" w:name="_Toc61182615"/>
      <w:bookmarkStart w:id="987" w:name="_Toc66727928"/>
      <w:bookmarkStart w:id="988" w:name="_Toc74961731"/>
      <w:bookmarkStart w:id="989" w:name="_Toc75242642"/>
      <w:bookmarkStart w:id="990" w:name="_Toc76544988"/>
      <w:bookmarkStart w:id="991" w:name="_Toc82595091"/>
      <w:bookmarkStart w:id="992" w:name="_Toc89955122"/>
      <w:bookmarkStart w:id="993" w:name="_Toc98773547"/>
      <w:bookmarkStart w:id="994" w:name="_Toc106201306"/>
      <w:bookmarkStart w:id="995" w:name="_Toc115191159"/>
      <w:bookmarkStart w:id="996" w:name="_Toc122012989"/>
      <w:bookmarkStart w:id="997" w:name="_Toc124155808"/>
      <w:bookmarkStart w:id="998" w:name="_Toc131537568"/>
      <w:bookmarkStart w:id="999" w:name="_Toc137397775"/>
      <w:bookmarkStart w:id="1000" w:name="_Toc156575991"/>
      <w:bookmarkStart w:id="1001" w:name="_Toc176944513"/>
      <w:bookmarkStart w:id="1002" w:name="_Toc187256791"/>
      <w:bookmarkStart w:id="1003" w:name="_Toc106782774"/>
      <w:bookmarkStart w:id="1004" w:name="_Toc107311665"/>
      <w:bookmarkStart w:id="1005" w:name="_Toc107419249"/>
      <w:bookmarkStart w:id="1006" w:name="_Toc107474876"/>
      <w:bookmarkStart w:id="1007" w:name="_Toc114255469"/>
      <w:bookmarkStart w:id="1008" w:name="_Toc115186149"/>
      <w:bookmarkStart w:id="1009" w:name="_Toc123048963"/>
      <w:bookmarkStart w:id="1010" w:name="_Toc123051882"/>
      <w:bookmarkStart w:id="1011" w:name="_Toc123054351"/>
      <w:bookmarkStart w:id="1012" w:name="_Toc123717452"/>
      <w:bookmarkStart w:id="1013" w:name="_Toc124157028"/>
      <w:bookmarkStart w:id="1014" w:name="_Toc124266432"/>
      <w:bookmarkStart w:id="1015" w:name="_Toc131595790"/>
      <w:bookmarkStart w:id="1016" w:name="_Toc131740788"/>
      <w:bookmarkStart w:id="1017" w:name="_Toc131766322"/>
      <w:bookmarkStart w:id="1018" w:name="_Toc138837544"/>
      <w:bookmarkStart w:id="1019" w:name="_Toc156567365"/>
      <w:bookmarkStart w:id="1020" w:name="_Toc176875971"/>
      <w:bookmarkStart w:id="1021" w:name="_Toc187245476"/>
      <w:bookmarkStart w:id="1022" w:name="_Toc193202739"/>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7D13C9F" w14:textId="77777777" w:rsidR="007229CB" w:rsidRPr="00997005" w:rsidRDefault="007229CB" w:rsidP="007229CB">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DB6743" w:rsidRDefault="007229CB" w:rsidP="007229CB">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09D234AF" w14:textId="77777777" w:rsidR="00441D21" w:rsidRPr="00F95B02" w:rsidRDefault="00441D21" w:rsidP="00441D21">
      <w:pPr>
        <w:pStyle w:val="21"/>
      </w:pPr>
      <w:bookmarkStart w:id="1023" w:name="_Toc214977248"/>
      <w:r w:rsidRPr="00F95B02">
        <w:t>6.2</w:t>
      </w:r>
      <w:r w:rsidRPr="00F95B02">
        <w:tab/>
        <w:t>Base station output power</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493D64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024" w:name="_Toc21099881"/>
      <w:bookmarkStart w:id="1025" w:name="_Toc29809679"/>
      <w:bookmarkStart w:id="1026" w:name="_Toc36645057"/>
      <w:bookmarkStart w:id="1027" w:name="_Toc37272111"/>
      <w:bookmarkStart w:id="1028" w:name="_Toc45884357"/>
      <w:bookmarkStart w:id="1029" w:name="_Toc53182380"/>
      <w:bookmarkStart w:id="1030" w:name="_Toc58860121"/>
      <w:bookmarkStart w:id="1031" w:name="_Toc58862625"/>
      <w:bookmarkStart w:id="1032" w:name="_Toc61182618"/>
      <w:bookmarkStart w:id="1033" w:name="_Toc66727931"/>
      <w:bookmarkStart w:id="1034" w:name="_Toc74961734"/>
      <w:bookmarkStart w:id="1035" w:name="_Toc75242645"/>
      <w:bookmarkStart w:id="1036" w:name="_Toc76544991"/>
      <w:bookmarkStart w:id="1037" w:name="_Toc82595094"/>
      <w:bookmarkStart w:id="1038" w:name="_Toc89955125"/>
      <w:bookmarkStart w:id="1039" w:name="_Toc98773550"/>
      <w:bookmarkStart w:id="1040" w:name="_Toc106201309"/>
      <w:bookmarkStart w:id="1041" w:name="_Toc115191162"/>
      <w:bookmarkStart w:id="1042" w:name="_Toc122012992"/>
      <w:bookmarkStart w:id="1043" w:name="_Toc124155811"/>
      <w:bookmarkStart w:id="1044" w:name="_Toc131537571"/>
      <w:bookmarkStart w:id="1045" w:name="_Toc137397778"/>
      <w:bookmarkStart w:id="1046" w:name="_Toc156575994"/>
      <w:bookmarkStart w:id="1047" w:name="_Toc176944516"/>
      <w:bookmarkStart w:id="1048" w:name="_Toc187256794"/>
      <w:bookmarkStart w:id="1049" w:name="_Toc37260139"/>
      <w:bookmarkStart w:id="1050" w:name="_Toc37267527"/>
      <w:bookmarkStart w:id="1051" w:name="_Toc44712129"/>
      <w:bookmarkStart w:id="1052" w:name="_Toc45893442"/>
      <w:bookmarkStart w:id="1053" w:name="_Toc53178169"/>
      <w:bookmarkStart w:id="1054" w:name="_Toc53178620"/>
      <w:bookmarkStart w:id="1055" w:name="_Toc61178846"/>
      <w:bookmarkStart w:id="1056" w:name="_Toc61179316"/>
      <w:bookmarkStart w:id="1057" w:name="_Toc67916612"/>
      <w:bookmarkStart w:id="1058" w:name="_Toc74663210"/>
      <w:bookmarkStart w:id="1059" w:name="_Toc82621750"/>
      <w:bookmarkStart w:id="1060" w:name="_Toc90422597"/>
      <w:bookmarkStart w:id="1061" w:name="_Toc106782790"/>
      <w:bookmarkStart w:id="1062" w:name="_Toc107311681"/>
      <w:bookmarkStart w:id="1063" w:name="_Toc107419265"/>
      <w:bookmarkStart w:id="1064" w:name="_Toc107474892"/>
      <w:bookmarkStart w:id="1065" w:name="_Toc114255485"/>
      <w:bookmarkStart w:id="1066" w:name="_Toc115186165"/>
      <w:bookmarkStart w:id="1067" w:name="_Toc123048979"/>
      <w:bookmarkStart w:id="1068" w:name="_Toc123051898"/>
      <w:bookmarkStart w:id="1069" w:name="_Toc123054367"/>
      <w:bookmarkStart w:id="1070" w:name="_Toc123717468"/>
      <w:bookmarkStart w:id="1071" w:name="_Toc124157044"/>
      <w:bookmarkStart w:id="1072" w:name="_Toc124266448"/>
      <w:bookmarkStart w:id="1073" w:name="_Toc131595806"/>
      <w:bookmarkStart w:id="1074" w:name="_Toc131740804"/>
      <w:bookmarkStart w:id="1075" w:name="_Toc131766338"/>
      <w:bookmarkStart w:id="1076" w:name="_Toc138837560"/>
      <w:bookmarkStart w:id="1077" w:name="_Toc156567381"/>
      <w:bookmarkStart w:id="1078" w:name="_Toc176875987"/>
      <w:bookmarkStart w:id="1079" w:name="_Toc187245492"/>
      <w:bookmarkStart w:id="1080" w:name="_Toc193202740"/>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9008E8" w14:textId="77777777" w:rsidR="007229CB" w:rsidRPr="00997005" w:rsidRDefault="007229CB" w:rsidP="007229CB">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 xml:space="preserve">, or at </w:t>
      </w:r>
      <w:r w:rsidRPr="00997005">
        <w:rPr>
          <w:rFonts w:eastAsia="Times New Roman"/>
          <w:i/>
          <w:lang w:eastAsia="en-GB"/>
        </w:rPr>
        <w:t>multi-band connector</w:t>
      </w:r>
      <w:r w:rsidRPr="00997005">
        <w:rPr>
          <w:rFonts w:eastAsia="Times New Roman"/>
          <w:lang w:eastAsia="en-GB"/>
        </w:rPr>
        <w:t>.</w:t>
      </w:r>
    </w:p>
    <w:p w14:paraId="6EB27F13"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50C1F117"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rFonts w:ascii="Arial" w:eastAsia="Times New Roman" w:hAnsi="Arial"/>
                <w:b/>
                <w:sz w:val="18"/>
                <w:lang w:eastAsia="en-GB"/>
              </w:rPr>
            </w:pPr>
            <w:proofErr w:type="spellStart"/>
            <w:proofErr w:type="gramStart"/>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w:t>
            </w:r>
            <w:proofErr w:type="gramEnd"/>
            <w:r w:rsidRPr="00997005">
              <w:rPr>
                <w:rFonts w:ascii="Arial" w:eastAsia="Times New Roman" w:hAnsi="Arial"/>
                <w:b/>
                <w:sz w:val="18"/>
                <w:vertAlign w:val="subscript"/>
                <w:lang w:eastAsia="en-GB"/>
              </w:rPr>
              <w:t>,AC</w:t>
            </w:r>
            <w:proofErr w:type="spellEnd"/>
          </w:p>
        </w:tc>
      </w:tr>
      <w:tr w:rsidR="007229CB" w:rsidRPr="00997005" w14:paraId="7CB7402C" w14:textId="77777777" w:rsidTr="00405A48">
        <w:trPr>
          <w:jc w:val="center"/>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1D25E4ED" w14:textId="77777777" w:rsidR="007229CB" w:rsidRPr="00997005" w:rsidRDefault="007229CB" w:rsidP="007229CB">
      <w:pPr>
        <w:rPr>
          <w:rFonts w:eastAsia="Times New Roman"/>
          <w:lang w:eastAsia="en-GB"/>
        </w:rPr>
      </w:pPr>
    </w:p>
    <w:p w14:paraId="51CC2533" w14:textId="77777777" w:rsidR="007229CB" w:rsidRPr="00997005" w:rsidRDefault="007229CB" w:rsidP="007229CB">
      <w:pPr>
        <w:rPr>
          <w:rFonts w:eastAsia="Times New Roman"/>
          <w:lang w:eastAsia="en-GB"/>
        </w:rPr>
      </w:pPr>
      <w:bookmarkStart w:id="1081" w:name="_Toc21099882"/>
      <w:bookmarkStart w:id="1082" w:name="_Toc29809680"/>
      <w:bookmarkStart w:id="1083" w:name="_Toc36645058"/>
      <w:bookmarkStart w:id="1084" w:name="_Toc37272112"/>
      <w:bookmarkStart w:id="1085" w:name="_Toc45884358"/>
      <w:bookmarkStart w:id="1086" w:name="_Toc53182381"/>
      <w:bookmarkStart w:id="1087" w:name="_Toc58860122"/>
      <w:bookmarkStart w:id="1088" w:name="_Toc58862626"/>
      <w:bookmarkStart w:id="1089" w:name="_Toc61182619"/>
      <w:bookmarkStart w:id="1090" w:name="_Toc66727932"/>
      <w:bookmarkStart w:id="1091" w:name="_Toc74961735"/>
      <w:bookmarkStart w:id="1092" w:name="_Toc75242646"/>
      <w:bookmarkStart w:id="1093" w:name="_Toc76544992"/>
      <w:bookmarkStart w:id="1094" w:name="_Toc82595095"/>
      <w:bookmarkStart w:id="1095" w:name="_Toc89955126"/>
      <w:bookmarkStart w:id="1096" w:name="_Toc98773551"/>
      <w:bookmarkStart w:id="1097" w:name="_Toc106201310"/>
      <w:bookmarkStart w:id="1098" w:name="_Toc115191163"/>
      <w:bookmarkStart w:id="1099" w:name="_Toc122012993"/>
      <w:bookmarkStart w:id="1100" w:name="_Toc124155812"/>
      <w:bookmarkStart w:id="1101"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02" w:name="_Toc137397779"/>
      <w:bookmarkStart w:id="1103" w:name="_Toc156575995"/>
      <w:bookmarkStart w:id="1104" w:name="_Toc176944517"/>
      <w:bookmarkStart w:id="1105" w:name="_Toc187256795"/>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53A0E7"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2E5072D2"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p>
    <w:p w14:paraId="5F519EE8"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06" w:name="_Toc21099883"/>
      <w:bookmarkStart w:id="1107" w:name="_Toc29809681"/>
      <w:bookmarkStart w:id="1108" w:name="_Toc36645059"/>
      <w:bookmarkStart w:id="1109" w:name="_Toc37272113"/>
      <w:bookmarkStart w:id="1110" w:name="_Toc45884359"/>
      <w:bookmarkStart w:id="1111" w:name="_Toc53182382"/>
      <w:bookmarkStart w:id="1112" w:name="_Toc58860123"/>
      <w:bookmarkStart w:id="1113" w:name="_Toc58862627"/>
      <w:bookmarkStart w:id="1114" w:name="_Toc61182620"/>
      <w:bookmarkStart w:id="1115" w:name="_Toc66727933"/>
      <w:bookmarkStart w:id="1116" w:name="_Toc74961736"/>
      <w:bookmarkStart w:id="1117" w:name="_Toc75242647"/>
      <w:bookmarkStart w:id="1118" w:name="_Toc76544993"/>
      <w:bookmarkStart w:id="1119" w:name="_Toc82595096"/>
      <w:bookmarkStart w:id="1120" w:name="_Toc89955127"/>
      <w:bookmarkStart w:id="1121" w:name="_Toc98773552"/>
      <w:bookmarkStart w:id="1122" w:name="_Toc106201311"/>
      <w:bookmarkStart w:id="1123" w:name="_Toc115191164"/>
      <w:bookmarkStart w:id="1124" w:name="_Toc122012994"/>
      <w:bookmarkStart w:id="1125" w:name="_Toc124155813"/>
      <w:bookmarkStart w:id="1126" w:name="_Toc131537573"/>
      <w:bookmarkStart w:id="1127" w:name="_Toc137397780"/>
      <w:bookmarkStart w:id="1128" w:name="_Toc156575996"/>
      <w:bookmarkStart w:id="1129" w:name="_Toc176944518"/>
      <w:bookmarkStart w:id="1130" w:name="_Toc187256796"/>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94A0219" w14:textId="77777777" w:rsidR="007229CB" w:rsidRPr="00997005" w:rsidRDefault="007229CB" w:rsidP="007229CB">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073F4E6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31" w:name="_Toc21099884"/>
      <w:bookmarkStart w:id="1132" w:name="_Toc29809682"/>
      <w:bookmarkStart w:id="1133" w:name="_Toc36645060"/>
      <w:bookmarkStart w:id="1134" w:name="_Toc37272114"/>
      <w:bookmarkStart w:id="1135" w:name="_Toc45884360"/>
      <w:bookmarkStart w:id="1136" w:name="_Toc53182383"/>
      <w:bookmarkStart w:id="1137" w:name="_Toc58860124"/>
      <w:bookmarkStart w:id="1138" w:name="_Toc58862628"/>
      <w:bookmarkStart w:id="1139" w:name="_Toc61182621"/>
      <w:bookmarkStart w:id="1140" w:name="_Toc66727934"/>
      <w:bookmarkStart w:id="1141" w:name="_Toc74961737"/>
      <w:bookmarkStart w:id="1142" w:name="_Toc75242648"/>
      <w:bookmarkStart w:id="1143" w:name="_Toc76544994"/>
      <w:bookmarkStart w:id="1144" w:name="_Toc82595097"/>
      <w:bookmarkStart w:id="1145" w:name="_Toc89955128"/>
      <w:bookmarkStart w:id="1146" w:name="_Toc98773553"/>
      <w:bookmarkStart w:id="1147" w:name="_Toc106201312"/>
      <w:bookmarkStart w:id="1148" w:name="_Toc115191165"/>
      <w:bookmarkStart w:id="1149" w:name="_Toc122012995"/>
      <w:bookmarkStart w:id="1150" w:name="_Toc124155814"/>
      <w:bookmarkStart w:id="1151" w:name="_Toc131537574"/>
      <w:bookmarkStart w:id="1152" w:name="_Toc137397781"/>
      <w:bookmarkStart w:id="1153" w:name="_Toc156575997"/>
      <w:bookmarkStart w:id="1154" w:name="_Toc176944519"/>
      <w:bookmarkStart w:id="1155" w:name="_Toc187256797"/>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2B0812B"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156" w:name="_Toc21099885"/>
      <w:bookmarkStart w:id="1157" w:name="_Toc29809683"/>
      <w:bookmarkStart w:id="1158" w:name="_Toc36645061"/>
      <w:bookmarkStart w:id="1159" w:name="_Toc37272115"/>
      <w:bookmarkStart w:id="1160" w:name="_Toc45884361"/>
      <w:bookmarkStart w:id="1161" w:name="_Toc53182384"/>
      <w:bookmarkStart w:id="1162" w:name="_Toc58860125"/>
      <w:bookmarkStart w:id="1163" w:name="_Toc58862629"/>
      <w:bookmarkStart w:id="1164" w:name="_Toc61182622"/>
      <w:bookmarkStart w:id="1165" w:name="_Toc66727935"/>
      <w:bookmarkStart w:id="1166" w:name="_Toc74961738"/>
      <w:bookmarkStart w:id="1167" w:name="_Toc75242649"/>
      <w:bookmarkStart w:id="1168" w:name="_Toc76544995"/>
      <w:bookmarkStart w:id="1169" w:name="_Toc82595098"/>
      <w:bookmarkStart w:id="1170" w:name="_Toc89955129"/>
      <w:bookmarkStart w:id="1171" w:name="_Toc98773554"/>
      <w:bookmarkStart w:id="1172" w:name="_Toc106201313"/>
      <w:bookmarkStart w:id="1173" w:name="_Toc115191166"/>
      <w:bookmarkStart w:id="1174" w:name="_Toc122012996"/>
      <w:bookmarkStart w:id="1175" w:name="_Toc124155815"/>
      <w:bookmarkStart w:id="1176" w:name="_Toc131537575"/>
      <w:bookmarkStart w:id="1177" w:name="_Toc137397782"/>
      <w:bookmarkStart w:id="1178" w:name="_Toc156575998"/>
      <w:bookmarkStart w:id="1179" w:name="_Toc176944520"/>
      <w:bookmarkStart w:id="1180" w:name="_Toc187256798"/>
      <w:r w:rsidRPr="00997005">
        <w:rPr>
          <w:rFonts w:ascii="Arial" w:eastAsia="Times New Roman" w:hAnsi="Arial"/>
          <w:lang w:eastAsia="en-GB"/>
        </w:rPr>
        <w:t>6.2.4.1</w:t>
      </w:r>
      <w:r w:rsidRPr="00997005">
        <w:rPr>
          <w:rFonts w:ascii="Arial" w:eastAsia="Times New Roman" w:hAnsi="Arial"/>
          <w:lang w:eastAsia="en-GB"/>
        </w:rPr>
        <w:tab/>
        <w:t>Initial conditions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85812BB"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15D36E0C"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6B317B3A"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64515B1A" w14:textId="77777777"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2020D82D"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712071F"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lastRenderedPageBreak/>
        <w:t>NOTE:</w:t>
      </w:r>
      <w:r w:rsidRPr="00997005">
        <w:rPr>
          <w:rFonts w:eastAsia="Times New Roman"/>
          <w:lang w:eastAsia="en-GB"/>
        </w:rPr>
        <w:tab/>
        <w:t>Tests under extreme power supply conditions also test extreme temperatures.</w:t>
      </w:r>
    </w:p>
    <w:p w14:paraId="79A802C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181" w:name="_Toc21099886"/>
      <w:bookmarkStart w:id="1182" w:name="_Toc29809684"/>
      <w:bookmarkStart w:id="1183" w:name="_Toc36645062"/>
      <w:bookmarkStart w:id="1184" w:name="_Toc37272116"/>
      <w:bookmarkStart w:id="1185" w:name="_Toc45884362"/>
      <w:bookmarkStart w:id="1186" w:name="_Toc53182385"/>
      <w:bookmarkStart w:id="1187" w:name="_Toc58860126"/>
      <w:bookmarkStart w:id="1188" w:name="_Toc58862630"/>
      <w:bookmarkStart w:id="1189" w:name="_Toc61182623"/>
      <w:bookmarkStart w:id="1190" w:name="_Toc66727936"/>
      <w:bookmarkStart w:id="1191" w:name="_Toc74961739"/>
      <w:bookmarkStart w:id="1192" w:name="_Toc75242650"/>
      <w:bookmarkStart w:id="1193" w:name="_Toc76544996"/>
      <w:bookmarkStart w:id="1194" w:name="_Toc82595099"/>
      <w:bookmarkStart w:id="1195" w:name="_Toc89955130"/>
      <w:bookmarkStart w:id="1196" w:name="_Toc98773555"/>
      <w:bookmarkStart w:id="1197" w:name="_Toc106201314"/>
      <w:bookmarkStart w:id="1198" w:name="_Toc115191167"/>
      <w:bookmarkStart w:id="1199" w:name="_Toc122012997"/>
      <w:bookmarkStart w:id="1200" w:name="_Toc124155816"/>
      <w:bookmarkStart w:id="1201" w:name="_Toc131537576"/>
      <w:bookmarkStart w:id="1202" w:name="_Toc137397783"/>
      <w:bookmarkStart w:id="1203" w:name="_Toc156575999"/>
      <w:bookmarkStart w:id="1204" w:name="_Toc176944521"/>
      <w:bookmarkStart w:id="1205" w:name="_Toc187256799"/>
      <w:r w:rsidRPr="00997005">
        <w:rPr>
          <w:rFonts w:ascii="Arial" w:eastAsia="Times New Roman" w:hAnsi="Arial"/>
          <w:lang w:eastAsia="en-GB"/>
        </w:rPr>
        <w:t>6.2.4.2</w:t>
      </w:r>
      <w:r w:rsidRPr="00997005">
        <w:rPr>
          <w:rFonts w:ascii="Arial" w:eastAsia="Times New Roman" w:hAnsi="Arial"/>
          <w:lang w:eastAsia="en-GB"/>
        </w:rPr>
        <w:tab/>
        <w:t>Procedure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D7EA5CB" w14:textId="77777777" w:rsidR="007229CB" w:rsidRPr="00997005" w:rsidRDefault="007229CB" w:rsidP="007229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3EAB2401" w14:textId="77777777" w:rsidR="007229CB" w:rsidRPr="00997005" w:rsidRDefault="007229CB" w:rsidP="007229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46910A3D" w14:textId="77777777" w:rsidR="007229CB" w:rsidRPr="00997005" w:rsidRDefault="007229CB" w:rsidP="007229CB">
      <w:pPr>
        <w:ind w:left="568" w:hanging="284"/>
        <w:rPr>
          <w:rFonts w:eastAsia="Times New Roman"/>
          <w:lang w:eastAsia="en-GB"/>
        </w:rPr>
      </w:pPr>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max,c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p>
    <w:p w14:paraId="454291C3" w14:textId="77777777" w:rsidR="007229CB" w:rsidRPr="00997005" w:rsidRDefault="007229CB" w:rsidP="007229CB">
      <w:pPr>
        <w:ind w:left="568" w:hanging="284"/>
        <w:rPr>
          <w:rFonts w:eastAsia="Times New Roman"/>
          <w:lang w:eastAsia="en-GB"/>
        </w:rPr>
      </w:pPr>
    </w:p>
    <w:p w14:paraId="25DECA3F"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206" w:name="_Toc21099887"/>
      <w:bookmarkStart w:id="1207" w:name="_Toc29809685"/>
      <w:bookmarkStart w:id="1208" w:name="_Toc36645063"/>
      <w:bookmarkStart w:id="1209" w:name="_Toc37272117"/>
      <w:bookmarkStart w:id="1210" w:name="_Toc45884363"/>
      <w:bookmarkStart w:id="1211" w:name="_Toc53182386"/>
      <w:bookmarkStart w:id="1212" w:name="_Toc58860127"/>
      <w:bookmarkStart w:id="1213" w:name="_Toc58862631"/>
      <w:bookmarkStart w:id="1214" w:name="_Toc61182624"/>
      <w:bookmarkStart w:id="1215" w:name="_Toc66727937"/>
      <w:bookmarkStart w:id="1216" w:name="_Toc74961740"/>
      <w:bookmarkStart w:id="1217" w:name="_Toc75242651"/>
      <w:bookmarkStart w:id="1218" w:name="_Toc76544997"/>
      <w:bookmarkStart w:id="1219" w:name="_Toc82595100"/>
      <w:bookmarkStart w:id="1220" w:name="_Toc89955131"/>
      <w:bookmarkStart w:id="1221" w:name="_Toc98773556"/>
      <w:bookmarkStart w:id="1222" w:name="_Toc106201315"/>
      <w:bookmarkStart w:id="1223" w:name="_Toc115191168"/>
      <w:bookmarkStart w:id="1224" w:name="_Toc122012998"/>
      <w:bookmarkStart w:id="1225" w:name="_Toc124155817"/>
      <w:bookmarkStart w:id="1226" w:name="_Toc131537577"/>
      <w:bookmarkStart w:id="1227" w:name="_Toc137397784"/>
      <w:bookmarkStart w:id="1228" w:name="_Toc156576000"/>
      <w:bookmarkStart w:id="1229" w:name="_Toc176944522"/>
      <w:bookmarkStart w:id="1230" w:name="_Toc187256800"/>
      <w:r w:rsidRPr="00997005">
        <w:rPr>
          <w:rFonts w:ascii="Arial" w:eastAsia="Times New Roman" w:hAnsi="Arial"/>
          <w:sz w:val="28"/>
          <w:lang w:eastAsia="en-GB"/>
        </w:rPr>
        <w:t>6.2.5</w:t>
      </w:r>
      <w:r w:rsidRPr="00997005">
        <w:rPr>
          <w:rFonts w:ascii="Arial" w:eastAsia="Times New Roman" w:hAnsi="Arial"/>
          <w:sz w:val="28"/>
          <w:lang w:eastAsia="en-GB"/>
        </w:rPr>
        <w:tab/>
        <w:t>Test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6F0195A5" w14:textId="77777777" w:rsidR="007229CB" w:rsidRPr="00997005" w:rsidRDefault="007229CB" w:rsidP="007229CB">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AD6D513"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7229CB" w:rsidRPr="00997005"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4F10A9BC" w14:textId="77777777" w:rsidR="007229CB" w:rsidRPr="00997005" w:rsidRDefault="007229CB" w:rsidP="007229CB">
      <w:pPr>
        <w:rPr>
          <w:rFonts w:eastAsia="Yu Mincho"/>
          <w:lang w:eastAsia="en-GB"/>
        </w:rPr>
      </w:pPr>
    </w:p>
    <w:p w14:paraId="603BD58B" w14:textId="7924F2F9" w:rsidR="00441D21" w:rsidRPr="00F95B02" w:rsidRDefault="00441D21" w:rsidP="00441D21">
      <w:pPr>
        <w:pStyle w:val="21"/>
      </w:pPr>
      <w:bookmarkStart w:id="1231" w:name="_Toc214977249"/>
      <w:r w:rsidRPr="00F95B02">
        <w:t>6.</w:t>
      </w:r>
      <w:r w:rsidR="009C3CDD">
        <w:t>3</w:t>
      </w:r>
      <w:r w:rsidRPr="00F95B02">
        <w:tab/>
        <w:t>Transmit ON/OFF power</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231"/>
    </w:p>
    <w:p w14:paraId="7EC5AD0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232" w:name="_Toc21099903"/>
      <w:bookmarkStart w:id="1233" w:name="_Toc29809701"/>
      <w:bookmarkStart w:id="1234" w:name="_Toc36645085"/>
      <w:bookmarkStart w:id="1235" w:name="_Toc37272139"/>
      <w:bookmarkStart w:id="1236" w:name="_Toc45884385"/>
      <w:bookmarkStart w:id="1237" w:name="_Toc53182408"/>
      <w:bookmarkStart w:id="1238" w:name="_Toc58860149"/>
      <w:bookmarkStart w:id="1239" w:name="_Toc58862653"/>
      <w:bookmarkStart w:id="1240" w:name="_Toc61182646"/>
      <w:bookmarkStart w:id="1241" w:name="_Toc66727959"/>
      <w:bookmarkStart w:id="1242" w:name="_Toc74961762"/>
      <w:bookmarkStart w:id="1243" w:name="_Toc75242673"/>
      <w:bookmarkStart w:id="1244" w:name="_Toc76545019"/>
      <w:bookmarkStart w:id="1245" w:name="_Toc82595122"/>
      <w:bookmarkStart w:id="1246" w:name="_Toc89955153"/>
      <w:bookmarkStart w:id="1247" w:name="_Toc98773578"/>
      <w:bookmarkStart w:id="1248" w:name="_Toc106201337"/>
      <w:bookmarkStart w:id="1249" w:name="_Toc115191190"/>
      <w:bookmarkStart w:id="1250" w:name="_Toc122013020"/>
      <w:bookmarkStart w:id="1251" w:name="_Toc124155839"/>
      <w:bookmarkStart w:id="1252" w:name="_Toc131537599"/>
      <w:bookmarkStart w:id="1253" w:name="_Toc137397806"/>
      <w:bookmarkStart w:id="1254" w:name="_Toc156576022"/>
      <w:bookmarkStart w:id="1255" w:name="_Toc176944544"/>
      <w:bookmarkStart w:id="1256" w:name="_Toc187256822"/>
      <w:bookmarkStart w:id="1257" w:name="_Toc21127471"/>
      <w:bookmarkStart w:id="1258" w:name="_Toc29811680"/>
      <w:bookmarkStart w:id="1259" w:name="_Toc36817232"/>
      <w:bookmarkStart w:id="1260" w:name="_Toc37260148"/>
      <w:bookmarkStart w:id="1261" w:name="_Toc37267536"/>
      <w:bookmarkStart w:id="1262" w:name="_Toc44712138"/>
      <w:bookmarkStart w:id="1263" w:name="_Toc45893451"/>
      <w:bookmarkStart w:id="1264" w:name="_Toc53178178"/>
      <w:bookmarkStart w:id="1265" w:name="_Toc53178629"/>
      <w:bookmarkStart w:id="1266" w:name="_Toc61178855"/>
      <w:bookmarkStart w:id="1267" w:name="_Toc61179325"/>
      <w:bookmarkStart w:id="1268" w:name="_Toc67916621"/>
      <w:bookmarkStart w:id="1269" w:name="_Toc74663219"/>
      <w:bookmarkStart w:id="1270" w:name="_Toc82621759"/>
      <w:bookmarkStart w:id="1271" w:name="_Toc90422606"/>
      <w:bookmarkStart w:id="1272" w:name="_Toc106782799"/>
      <w:bookmarkStart w:id="1273" w:name="_Toc107311690"/>
      <w:bookmarkStart w:id="1274" w:name="_Toc107419274"/>
      <w:bookmarkStart w:id="1275" w:name="_Toc107474901"/>
      <w:bookmarkStart w:id="1276" w:name="_Toc114255494"/>
      <w:bookmarkStart w:id="1277" w:name="_Toc115186174"/>
      <w:bookmarkStart w:id="1278" w:name="_Toc123048988"/>
      <w:bookmarkStart w:id="1279" w:name="_Toc123051907"/>
      <w:bookmarkStart w:id="1280" w:name="_Toc123054376"/>
      <w:bookmarkStart w:id="1281" w:name="_Toc123717477"/>
      <w:bookmarkStart w:id="1282" w:name="_Toc124157053"/>
      <w:bookmarkStart w:id="1283" w:name="_Toc124266457"/>
      <w:bookmarkStart w:id="1284" w:name="_Toc131595815"/>
      <w:bookmarkStart w:id="1285" w:name="_Toc131740813"/>
      <w:bookmarkStart w:id="1286" w:name="_Toc131766347"/>
      <w:bookmarkStart w:id="1287" w:name="_Toc138837569"/>
      <w:bookmarkStart w:id="1288" w:name="_Toc156567390"/>
      <w:bookmarkStart w:id="1289" w:name="_Toc176875996"/>
      <w:bookmarkStart w:id="1290" w:name="_Toc187245501"/>
      <w:bookmarkStart w:id="1291" w:name="_Toc193202743"/>
      <w:r w:rsidRPr="00997005">
        <w:rPr>
          <w:rFonts w:ascii="Arial" w:eastAsia="Times New Roman" w:hAnsi="Arial"/>
          <w:sz w:val="28"/>
          <w:lang w:eastAsia="en-GB"/>
        </w:rPr>
        <w:t>6.</w:t>
      </w:r>
      <w:r>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08B475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292" w:name="_Toc21099904"/>
      <w:bookmarkStart w:id="1293" w:name="_Toc29809702"/>
      <w:bookmarkStart w:id="1294" w:name="_Toc36645086"/>
      <w:bookmarkStart w:id="1295" w:name="_Toc37272140"/>
      <w:bookmarkStart w:id="1296" w:name="_Toc45884386"/>
      <w:bookmarkStart w:id="1297" w:name="_Toc53182409"/>
      <w:bookmarkStart w:id="1298" w:name="_Toc58860150"/>
      <w:bookmarkStart w:id="1299" w:name="_Toc58862654"/>
      <w:bookmarkStart w:id="1300" w:name="_Toc61182647"/>
      <w:bookmarkStart w:id="1301" w:name="_Toc66727960"/>
      <w:bookmarkStart w:id="1302" w:name="_Toc74961763"/>
      <w:bookmarkStart w:id="1303" w:name="_Toc75242674"/>
      <w:bookmarkStart w:id="1304" w:name="_Toc76545020"/>
      <w:bookmarkStart w:id="1305" w:name="_Toc82595123"/>
      <w:bookmarkStart w:id="1306" w:name="_Toc89955154"/>
      <w:bookmarkStart w:id="1307" w:name="_Toc98773579"/>
      <w:bookmarkStart w:id="1308" w:name="_Toc106201338"/>
      <w:bookmarkStart w:id="1309" w:name="_Toc115191191"/>
      <w:bookmarkStart w:id="1310" w:name="_Toc122013021"/>
      <w:bookmarkStart w:id="1311" w:name="_Toc124155840"/>
      <w:bookmarkStart w:id="1312" w:name="_Toc131537600"/>
      <w:bookmarkStart w:id="1313" w:name="_Toc137397807"/>
      <w:bookmarkStart w:id="1314" w:name="_Toc156576023"/>
      <w:bookmarkStart w:id="1315" w:name="_Toc176944545"/>
      <w:bookmarkStart w:id="1316" w:name="_Toc187256823"/>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7A3CF386" w14:textId="77777777" w:rsidR="007229CB" w:rsidRPr="00997005" w:rsidRDefault="007229CB" w:rsidP="007229CB">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F5765D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17" w:name="_Toc21099905"/>
      <w:bookmarkStart w:id="1318" w:name="_Toc29809703"/>
      <w:bookmarkStart w:id="1319" w:name="_Toc36645087"/>
      <w:bookmarkStart w:id="1320" w:name="_Toc37272141"/>
      <w:bookmarkStart w:id="1321" w:name="_Toc45884387"/>
      <w:bookmarkStart w:id="1322" w:name="_Toc53182410"/>
      <w:bookmarkStart w:id="1323" w:name="_Toc58860151"/>
      <w:bookmarkStart w:id="1324" w:name="_Toc58862655"/>
      <w:bookmarkStart w:id="1325" w:name="_Toc61182648"/>
      <w:bookmarkStart w:id="1326" w:name="_Toc66727961"/>
      <w:bookmarkStart w:id="1327" w:name="_Toc74961764"/>
      <w:bookmarkStart w:id="1328" w:name="_Toc75242675"/>
      <w:bookmarkStart w:id="1329" w:name="_Toc76545021"/>
      <w:bookmarkStart w:id="1330" w:name="_Toc82595124"/>
      <w:bookmarkStart w:id="1331" w:name="_Toc89955155"/>
      <w:bookmarkStart w:id="1332" w:name="_Toc98773580"/>
      <w:bookmarkStart w:id="1333" w:name="_Toc106201339"/>
      <w:bookmarkStart w:id="1334" w:name="_Toc115191192"/>
      <w:bookmarkStart w:id="1335" w:name="_Toc122013022"/>
      <w:bookmarkStart w:id="1336" w:name="_Toc124155841"/>
      <w:bookmarkStart w:id="1337" w:name="_Toc131537601"/>
      <w:bookmarkStart w:id="1338" w:name="_Toc137397808"/>
      <w:bookmarkStart w:id="1339" w:name="_Toc156576024"/>
      <w:bookmarkStart w:id="1340" w:name="_Toc176944546"/>
      <w:bookmarkStart w:id="1341" w:name="_Toc187256824"/>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6EB191D" w14:textId="130EADD5" w:rsidR="007229CB" w:rsidRPr="00997005" w:rsidRDefault="007229CB" w:rsidP="007229CB">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003D0C01">
        <w:rPr>
          <w:rFonts w:eastAsia="Times New Roman"/>
          <w:lang w:eastAsia="ja-JP"/>
        </w:rPr>
        <w:t>3</w:t>
      </w:r>
      <w:r w:rsidRPr="00997005">
        <w:rPr>
          <w:rFonts w:eastAsia="Times New Roman"/>
          <w:lang w:eastAsia="en-GB"/>
        </w:rPr>
        <w:t>], clause 6.</w:t>
      </w:r>
      <w:r>
        <w:rPr>
          <w:rFonts w:eastAsia="Times New Roman"/>
          <w:lang w:eastAsia="en-GB"/>
        </w:rPr>
        <w:t>3</w:t>
      </w:r>
      <w:r w:rsidRPr="00997005">
        <w:rPr>
          <w:rFonts w:eastAsia="Times New Roman"/>
          <w:lang w:eastAsia="en-GB"/>
        </w:rPr>
        <w:t>.1.2.</w:t>
      </w:r>
    </w:p>
    <w:p w14:paraId="242F3AD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42" w:name="_Toc21099906"/>
      <w:bookmarkStart w:id="1343" w:name="_Toc29809704"/>
      <w:bookmarkStart w:id="1344" w:name="_Toc36645088"/>
      <w:bookmarkStart w:id="1345" w:name="_Toc37272142"/>
      <w:bookmarkStart w:id="1346" w:name="_Toc45884388"/>
      <w:bookmarkStart w:id="1347" w:name="_Toc53182411"/>
      <w:bookmarkStart w:id="1348" w:name="_Toc58860152"/>
      <w:bookmarkStart w:id="1349" w:name="_Toc58862656"/>
      <w:bookmarkStart w:id="1350" w:name="_Toc61182649"/>
      <w:bookmarkStart w:id="1351" w:name="_Toc66727962"/>
      <w:bookmarkStart w:id="1352" w:name="_Toc74961765"/>
      <w:bookmarkStart w:id="1353" w:name="_Toc75242676"/>
      <w:bookmarkStart w:id="1354" w:name="_Toc76545022"/>
      <w:bookmarkStart w:id="1355" w:name="_Toc82595125"/>
      <w:bookmarkStart w:id="1356" w:name="_Toc89955156"/>
      <w:bookmarkStart w:id="1357" w:name="_Toc98773581"/>
      <w:bookmarkStart w:id="1358" w:name="_Toc106201340"/>
      <w:bookmarkStart w:id="1359" w:name="_Toc115191193"/>
      <w:bookmarkStart w:id="1360" w:name="_Toc122013023"/>
      <w:bookmarkStart w:id="1361" w:name="_Toc124155842"/>
      <w:bookmarkStart w:id="1362" w:name="_Toc131537602"/>
      <w:bookmarkStart w:id="1363" w:name="_Toc137397809"/>
      <w:bookmarkStart w:id="1364" w:name="_Toc156576025"/>
      <w:bookmarkStart w:id="1365" w:name="_Toc176944547"/>
      <w:bookmarkStart w:id="1366" w:name="_Toc18725682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2F1F525"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57566382"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67" w:name="_Toc21099907"/>
      <w:bookmarkStart w:id="1368" w:name="_Toc29809705"/>
      <w:bookmarkStart w:id="1369" w:name="_Toc36645089"/>
      <w:bookmarkStart w:id="1370" w:name="_Toc37272143"/>
      <w:bookmarkStart w:id="1371" w:name="_Toc45884389"/>
      <w:bookmarkStart w:id="1372" w:name="_Toc53182412"/>
      <w:bookmarkStart w:id="1373" w:name="_Toc58860153"/>
      <w:bookmarkStart w:id="1374" w:name="_Toc58862657"/>
      <w:bookmarkStart w:id="1375" w:name="_Toc61182650"/>
      <w:bookmarkStart w:id="1376" w:name="_Toc66727963"/>
      <w:bookmarkStart w:id="1377" w:name="_Toc74961766"/>
      <w:bookmarkStart w:id="1378" w:name="_Toc75242677"/>
      <w:bookmarkStart w:id="1379" w:name="_Toc76545023"/>
      <w:bookmarkStart w:id="1380" w:name="_Toc82595126"/>
      <w:bookmarkStart w:id="1381" w:name="_Toc89955157"/>
      <w:bookmarkStart w:id="1382" w:name="_Toc98773582"/>
      <w:bookmarkStart w:id="1383" w:name="_Toc106201341"/>
      <w:bookmarkStart w:id="1384" w:name="_Toc115191194"/>
      <w:bookmarkStart w:id="1385" w:name="_Toc122013024"/>
      <w:bookmarkStart w:id="1386" w:name="_Toc124155843"/>
      <w:bookmarkStart w:id="1387" w:name="_Toc131537603"/>
      <w:bookmarkStart w:id="1388" w:name="_Toc137397810"/>
      <w:bookmarkStart w:id="1389" w:name="_Toc156576026"/>
      <w:bookmarkStart w:id="1390" w:name="_Toc176944548"/>
      <w:bookmarkStart w:id="1391" w:name="_Toc187256826"/>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8344E9D"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p>
    <w:p w14:paraId="79B8B57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92" w:name="_Toc21099908"/>
      <w:bookmarkStart w:id="1393" w:name="_Toc29809706"/>
      <w:bookmarkStart w:id="1394" w:name="_Toc36645090"/>
      <w:bookmarkStart w:id="1395" w:name="_Toc37272144"/>
      <w:bookmarkStart w:id="1396" w:name="_Toc45884390"/>
      <w:bookmarkStart w:id="1397" w:name="_Toc53182413"/>
      <w:bookmarkStart w:id="1398" w:name="_Toc58860154"/>
      <w:bookmarkStart w:id="1399" w:name="_Toc58862658"/>
      <w:bookmarkStart w:id="1400" w:name="_Toc61182651"/>
      <w:bookmarkStart w:id="1401" w:name="_Toc66727964"/>
      <w:bookmarkStart w:id="1402" w:name="_Toc74961767"/>
      <w:bookmarkStart w:id="1403" w:name="_Toc75242678"/>
      <w:bookmarkStart w:id="1404" w:name="_Toc76545024"/>
      <w:bookmarkStart w:id="1405" w:name="_Toc82595127"/>
      <w:bookmarkStart w:id="1406" w:name="_Toc89955158"/>
      <w:bookmarkStart w:id="1407" w:name="_Toc98773583"/>
      <w:bookmarkStart w:id="1408" w:name="_Toc106201342"/>
      <w:bookmarkStart w:id="1409" w:name="_Toc115191195"/>
      <w:bookmarkStart w:id="1410" w:name="_Toc122013025"/>
      <w:bookmarkStart w:id="1411" w:name="_Toc124155844"/>
      <w:bookmarkStart w:id="1412" w:name="_Toc131537604"/>
      <w:bookmarkStart w:id="1413" w:name="_Toc137397811"/>
      <w:bookmarkStart w:id="1414" w:name="_Toc156576027"/>
      <w:bookmarkStart w:id="1415" w:name="_Toc176944549"/>
      <w:bookmarkStart w:id="1416" w:name="_Toc187256827"/>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E15E381" w14:textId="77777777" w:rsidR="007229CB" w:rsidRPr="00997005" w:rsidRDefault="007229CB" w:rsidP="007229CB">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417" w:name="_Toc21099909"/>
      <w:bookmarkStart w:id="1418" w:name="_Toc29809707"/>
      <w:bookmarkStart w:id="1419" w:name="_Toc36645091"/>
      <w:bookmarkStart w:id="1420" w:name="_Toc37272145"/>
      <w:bookmarkStart w:id="1421" w:name="_Toc45884391"/>
      <w:bookmarkStart w:id="1422" w:name="_Toc53182414"/>
      <w:bookmarkStart w:id="1423" w:name="_Toc58860155"/>
      <w:bookmarkStart w:id="1424" w:name="_Toc58862659"/>
      <w:bookmarkStart w:id="1425" w:name="_Toc61182652"/>
      <w:bookmarkStart w:id="1426" w:name="_Toc66727965"/>
      <w:bookmarkStart w:id="1427" w:name="_Toc74961768"/>
      <w:bookmarkStart w:id="1428" w:name="_Toc75242679"/>
      <w:bookmarkStart w:id="1429" w:name="_Toc76545025"/>
      <w:bookmarkStart w:id="1430" w:name="_Toc82595128"/>
      <w:bookmarkStart w:id="1431" w:name="_Toc89955159"/>
      <w:bookmarkStart w:id="1432" w:name="_Toc98773584"/>
      <w:bookmarkStart w:id="1433" w:name="_Toc106201343"/>
      <w:bookmarkStart w:id="1434" w:name="_Toc115191196"/>
      <w:bookmarkStart w:id="1435" w:name="_Toc122013026"/>
      <w:bookmarkStart w:id="1436" w:name="_Toc124155845"/>
      <w:bookmarkStart w:id="1437" w:name="_Toc131537605"/>
      <w:bookmarkStart w:id="1438" w:name="_Toc137397812"/>
      <w:bookmarkStart w:id="1439" w:name="_Toc156576028"/>
      <w:bookmarkStart w:id="1440" w:name="_Toc176944550"/>
      <w:bookmarkStart w:id="1441" w:name="_Toc187256828"/>
      <w:r w:rsidRPr="00997005">
        <w:rPr>
          <w:rFonts w:ascii="Arial" w:eastAsia="Times New Roman" w:hAnsi="Arial"/>
          <w:sz w:val="28"/>
          <w:lang w:eastAsia="en-GB"/>
        </w:rPr>
        <w:lastRenderedPageBreak/>
        <w:t>6.</w:t>
      </w:r>
      <w:r>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1A0B9F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42" w:name="_Toc21099910"/>
      <w:bookmarkStart w:id="1443" w:name="_Toc29809708"/>
      <w:bookmarkStart w:id="1444" w:name="_Toc36645092"/>
      <w:bookmarkStart w:id="1445" w:name="_Toc37272146"/>
      <w:bookmarkStart w:id="1446" w:name="_Toc45884392"/>
      <w:bookmarkStart w:id="1447" w:name="_Toc53182415"/>
      <w:bookmarkStart w:id="1448" w:name="_Toc58860156"/>
      <w:bookmarkStart w:id="1449" w:name="_Toc58862660"/>
      <w:bookmarkStart w:id="1450" w:name="_Toc61182653"/>
      <w:bookmarkStart w:id="1451" w:name="_Toc66727966"/>
      <w:bookmarkStart w:id="1452" w:name="_Toc74961769"/>
      <w:bookmarkStart w:id="1453" w:name="_Toc75242680"/>
      <w:bookmarkStart w:id="1454" w:name="_Toc76545026"/>
      <w:bookmarkStart w:id="1455" w:name="_Toc82595129"/>
      <w:bookmarkStart w:id="1456" w:name="_Toc89955160"/>
      <w:bookmarkStart w:id="1457" w:name="_Toc98773585"/>
      <w:bookmarkStart w:id="1458" w:name="_Toc106201344"/>
      <w:bookmarkStart w:id="1459" w:name="_Toc115191197"/>
      <w:bookmarkStart w:id="1460" w:name="_Toc122013027"/>
      <w:bookmarkStart w:id="1461" w:name="_Toc124155846"/>
      <w:bookmarkStart w:id="1462" w:name="_Toc131537606"/>
      <w:bookmarkStart w:id="1463" w:name="_Toc137397813"/>
      <w:bookmarkStart w:id="1464" w:name="_Toc156576029"/>
      <w:bookmarkStart w:id="1465" w:name="_Toc176944551"/>
      <w:bookmarkStart w:id="1466" w:name="_Toc187256829"/>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0E0C2975"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p>
    <w:p w14:paraId="039F1B5D"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object w:dxaOrig="9923" w:dyaOrig="4817" w14:anchorId="17C86B36">
          <v:shape id="_x0000_i1029" type="#_x0000_t75" style="width:492.5pt;height:241.5pt" o:ole="">
            <v:imagedata r:id="rId17" o:title=""/>
          </v:shape>
          <o:OLEObject Type="Embed" ProgID="Word.Picture.8" ShapeID="_x0000_i1029" DrawAspect="Content" ObjectID="_1825832782" r:id="rId18"/>
        </w:object>
      </w:r>
    </w:p>
    <w:p w14:paraId="09E9840F" w14:textId="77777777" w:rsidR="007229CB" w:rsidRPr="00997005" w:rsidRDefault="007229CB" w:rsidP="007229CB">
      <w:pPr>
        <w:keepLines/>
        <w:spacing w:after="240"/>
        <w:jc w:val="center"/>
        <w:rPr>
          <w:rFonts w:ascii="Arial" w:eastAsia="Times New Roman" w:hAnsi="Arial"/>
          <w:b/>
          <w:lang w:eastAsia="en-GB"/>
        </w:rPr>
      </w:pPr>
      <w:r w:rsidRPr="00997005">
        <w:rPr>
          <w:rFonts w:ascii="Arial" w:eastAsia="Times New Roman" w:hAnsi="Arial"/>
          <w:b/>
          <w:lang w:eastAsia="en-GB"/>
        </w:rPr>
        <w:t>Figure 6.</w:t>
      </w:r>
      <w:r>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p>
    <w:p w14:paraId="5E7BF74C" w14:textId="77777777" w:rsidR="007229CB" w:rsidRPr="00997005" w:rsidRDefault="007229CB" w:rsidP="007229CB">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54CAF78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67" w:name="_Toc21099911"/>
      <w:bookmarkStart w:id="1468" w:name="_Toc29809709"/>
      <w:bookmarkStart w:id="1469" w:name="_Toc36645093"/>
      <w:bookmarkStart w:id="1470" w:name="_Toc37272147"/>
      <w:bookmarkStart w:id="1471" w:name="_Toc45884393"/>
      <w:bookmarkStart w:id="1472" w:name="_Toc53182416"/>
      <w:bookmarkStart w:id="1473" w:name="_Toc58860157"/>
      <w:bookmarkStart w:id="1474" w:name="_Toc58862661"/>
      <w:bookmarkStart w:id="1475" w:name="_Toc61182654"/>
      <w:bookmarkStart w:id="1476" w:name="_Toc66727967"/>
      <w:bookmarkStart w:id="1477" w:name="_Toc74961770"/>
      <w:bookmarkStart w:id="1478" w:name="_Toc75242681"/>
      <w:bookmarkStart w:id="1479" w:name="_Toc76545027"/>
      <w:bookmarkStart w:id="1480" w:name="_Toc82595130"/>
      <w:bookmarkStart w:id="1481" w:name="_Toc89955161"/>
      <w:bookmarkStart w:id="1482" w:name="_Toc98773586"/>
      <w:bookmarkStart w:id="1483" w:name="_Toc106201345"/>
      <w:bookmarkStart w:id="1484" w:name="_Toc115191198"/>
      <w:bookmarkStart w:id="1485" w:name="_Toc122013028"/>
      <w:bookmarkStart w:id="1486" w:name="_Toc124155847"/>
      <w:bookmarkStart w:id="1487" w:name="_Toc131537607"/>
      <w:bookmarkStart w:id="1488" w:name="_Toc137397814"/>
      <w:bookmarkStart w:id="1489" w:name="_Toc156576030"/>
      <w:bookmarkStart w:id="1490" w:name="_Toc176944552"/>
      <w:bookmarkStart w:id="1491" w:name="_Toc187256830"/>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986371B" w14:textId="443B3C5C" w:rsidR="007229CB" w:rsidRPr="00997005" w:rsidRDefault="007229CB" w:rsidP="007229CB">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r w:rsidR="003D0C01">
        <w:rPr>
          <w:rFonts w:eastAsia="Times New Roman" w:cs="v4.2.0"/>
          <w:lang w:eastAsia="en-GB"/>
        </w:rPr>
        <w:t>3</w:t>
      </w:r>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p>
    <w:p w14:paraId="7CFCCA77"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92" w:name="_Toc21099912"/>
      <w:bookmarkStart w:id="1493" w:name="_Toc29809710"/>
      <w:bookmarkStart w:id="1494" w:name="_Toc36645094"/>
      <w:bookmarkStart w:id="1495" w:name="_Toc37272148"/>
      <w:bookmarkStart w:id="1496" w:name="_Toc45884394"/>
      <w:bookmarkStart w:id="1497" w:name="_Toc53182417"/>
      <w:bookmarkStart w:id="1498" w:name="_Toc58860158"/>
      <w:bookmarkStart w:id="1499" w:name="_Toc58862662"/>
      <w:bookmarkStart w:id="1500" w:name="_Toc61182655"/>
      <w:bookmarkStart w:id="1501" w:name="_Toc66727968"/>
      <w:bookmarkStart w:id="1502" w:name="_Toc74961771"/>
      <w:bookmarkStart w:id="1503" w:name="_Toc75242682"/>
      <w:bookmarkStart w:id="1504" w:name="_Toc76545028"/>
      <w:bookmarkStart w:id="1505" w:name="_Toc82595131"/>
      <w:bookmarkStart w:id="1506" w:name="_Toc89955162"/>
      <w:bookmarkStart w:id="1507" w:name="_Toc98773587"/>
      <w:bookmarkStart w:id="1508" w:name="_Toc106201346"/>
      <w:bookmarkStart w:id="1509" w:name="_Toc115191199"/>
      <w:bookmarkStart w:id="1510" w:name="_Toc122013029"/>
      <w:bookmarkStart w:id="1511" w:name="_Toc124155848"/>
      <w:bookmarkStart w:id="1512" w:name="_Toc131537608"/>
      <w:bookmarkStart w:id="1513" w:name="_Toc137397815"/>
      <w:bookmarkStart w:id="1514" w:name="_Toc156576031"/>
      <w:bookmarkStart w:id="1515" w:name="_Toc176944553"/>
      <w:bookmarkStart w:id="1516" w:name="_Toc187256831"/>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8F03843"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02AB0DB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17" w:name="_Toc21099913"/>
      <w:bookmarkStart w:id="1518" w:name="_Toc29809711"/>
      <w:bookmarkStart w:id="1519" w:name="_Toc36645095"/>
      <w:bookmarkStart w:id="1520" w:name="_Toc37272149"/>
      <w:bookmarkStart w:id="1521" w:name="_Toc45884395"/>
      <w:bookmarkStart w:id="1522" w:name="_Toc53182418"/>
      <w:bookmarkStart w:id="1523" w:name="_Toc58860159"/>
      <w:bookmarkStart w:id="1524" w:name="_Toc58862663"/>
      <w:bookmarkStart w:id="1525" w:name="_Toc61182656"/>
      <w:bookmarkStart w:id="1526" w:name="_Toc66727969"/>
      <w:bookmarkStart w:id="1527" w:name="_Toc74961772"/>
      <w:bookmarkStart w:id="1528" w:name="_Toc75242683"/>
      <w:bookmarkStart w:id="1529" w:name="_Toc76545029"/>
      <w:bookmarkStart w:id="1530" w:name="_Toc82595132"/>
      <w:bookmarkStart w:id="1531" w:name="_Toc89955163"/>
      <w:bookmarkStart w:id="1532" w:name="_Toc98773588"/>
      <w:bookmarkStart w:id="1533" w:name="_Toc106201347"/>
      <w:bookmarkStart w:id="1534" w:name="_Toc115191200"/>
      <w:bookmarkStart w:id="1535" w:name="_Toc122013030"/>
      <w:bookmarkStart w:id="1536" w:name="_Toc124155849"/>
      <w:bookmarkStart w:id="1537" w:name="_Toc131537609"/>
      <w:bookmarkStart w:id="1538" w:name="_Toc137397816"/>
      <w:bookmarkStart w:id="1539" w:name="_Toc156576032"/>
      <w:bookmarkStart w:id="1540" w:name="_Toc176944554"/>
      <w:bookmarkStart w:id="1541" w:name="_Toc187256832"/>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773A5290"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542" w:name="_Toc21099914"/>
      <w:bookmarkStart w:id="1543" w:name="_Toc29809712"/>
      <w:bookmarkStart w:id="1544" w:name="_Toc36645096"/>
      <w:bookmarkStart w:id="1545" w:name="_Toc37272150"/>
      <w:bookmarkStart w:id="1546" w:name="_Toc45884396"/>
      <w:bookmarkStart w:id="1547" w:name="_Toc53182419"/>
      <w:bookmarkStart w:id="1548" w:name="_Toc58860160"/>
      <w:bookmarkStart w:id="1549" w:name="_Toc58862664"/>
      <w:bookmarkStart w:id="1550" w:name="_Toc61182657"/>
      <w:bookmarkStart w:id="1551" w:name="_Toc66727970"/>
      <w:bookmarkStart w:id="1552" w:name="_Toc74961773"/>
      <w:bookmarkStart w:id="1553" w:name="_Toc75242684"/>
      <w:bookmarkStart w:id="1554" w:name="_Toc76545030"/>
      <w:bookmarkStart w:id="1555" w:name="_Toc82595133"/>
      <w:bookmarkStart w:id="1556" w:name="_Toc89955164"/>
      <w:bookmarkStart w:id="1557" w:name="_Toc98773589"/>
      <w:bookmarkStart w:id="1558" w:name="_Toc106201348"/>
      <w:bookmarkStart w:id="1559" w:name="_Toc115191201"/>
      <w:bookmarkStart w:id="1560" w:name="_Toc122013031"/>
      <w:bookmarkStart w:id="1561" w:name="_Toc124155850"/>
      <w:bookmarkStart w:id="1562" w:name="_Toc131537610"/>
      <w:bookmarkStart w:id="1563" w:name="_Toc137397817"/>
      <w:bookmarkStart w:id="1564" w:name="_Toc156576033"/>
      <w:bookmarkStart w:id="1565" w:name="_Toc176944555"/>
      <w:bookmarkStart w:id="1566" w:name="_Toc187256833"/>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37E4EC9"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6FA131C9" w14:textId="77777777" w:rsidR="007229CB" w:rsidRPr="00997005" w:rsidRDefault="007229CB" w:rsidP="007229CB">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5FFD1C6" w14:textId="77777777" w:rsidR="007229CB" w:rsidRPr="00997005" w:rsidRDefault="007229CB" w:rsidP="007229CB">
      <w:pPr>
        <w:rPr>
          <w:rFonts w:eastAsia="Times New Roman"/>
          <w:lang w:eastAsia="en-GB"/>
        </w:rPr>
      </w:pPr>
      <w:r w:rsidRPr="00997005">
        <w:rPr>
          <w:rFonts w:eastAsia="Times New Roman"/>
          <w:lang w:eastAsia="en-GB"/>
        </w:rPr>
        <w:t>RF channels to be tested for single carrier:</w:t>
      </w:r>
    </w:p>
    <w:p w14:paraId="121F662F" w14:textId="77777777" w:rsidR="007229CB" w:rsidRPr="00997005" w:rsidRDefault="007229CB" w:rsidP="007229CB">
      <w:pPr>
        <w:rPr>
          <w:rFonts w:eastAsia="Times New Roman"/>
          <w:lang w:eastAsia="ja-JP"/>
        </w:rPr>
      </w:pPr>
      <w:r w:rsidRPr="00997005">
        <w:rPr>
          <w:rFonts w:eastAsia="Times New Roman"/>
          <w:lang w:eastAsia="en-GB"/>
        </w:rPr>
        <w:t>-</w:t>
      </w:r>
      <w:r w:rsidRPr="00997005">
        <w:rPr>
          <w:rFonts w:eastAsia="Times New Roman"/>
          <w:lang w:eastAsia="en-GB"/>
        </w:rPr>
        <w:tab/>
        <w:t>M; see clause 4.9.1</w:t>
      </w:r>
      <w:r w:rsidRPr="00997005">
        <w:rPr>
          <w:rFonts w:eastAsia="Times New Roman"/>
          <w:lang w:eastAsia="ja-JP"/>
        </w:rPr>
        <w:t>.</w:t>
      </w:r>
    </w:p>
    <w:p w14:paraId="599FD6F7"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567" w:name="_Toc21099915"/>
      <w:bookmarkStart w:id="1568" w:name="_Toc29809713"/>
      <w:bookmarkStart w:id="1569" w:name="_Toc36645097"/>
      <w:bookmarkStart w:id="1570" w:name="_Toc37272151"/>
      <w:bookmarkStart w:id="1571" w:name="_Toc45884397"/>
      <w:bookmarkStart w:id="1572" w:name="_Toc53182420"/>
      <w:bookmarkStart w:id="1573" w:name="_Toc58860161"/>
      <w:bookmarkStart w:id="1574" w:name="_Toc58862665"/>
      <w:bookmarkStart w:id="1575" w:name="_Toc61182658"/>
      <w:bookmarkStart w:id="1576" w:name="_Toc66727971"/>
      <w:bookmarkStart w:id="1577" w:name="_Toc74961774"/>
      <w:bookmarkStart w:id="1578" w:name="_Toc75242685"/>
      <w:bookmarkStart w:id="1579" w:name="_Toc76545031"/>
      <w:bookmarkStart w:id="1580" w:name="_Toc82595134"/>
      <w:bookmarkStart w:id="1581" w:name="_Toc89955165"/>
      <w:bookmarkStart w:id="1582" w:name="_Toc98773590"/>
      <w:bookmarkStart w:id="1583" w:name="_Toc106201349"/>
      <w:bookmarkStart w:id="1584" w:name="_Toc115191202"/>
      <w:bookmarkStart w:id="1585" w:name="_Toc122013032"/>
      <w:bookmarkStart w:id="1586" w:name="_Toc124155851"/>
      <w:bookmarkStart w:id="1587" w:name="_Toc131537611"/>
      <w:bookmarkStart w:id="1588" w:name="_Toc137397818"/>
      <w:bookmarkStart w:id="1589" w:name="_Toc156576034"/>
      <w:bookmarkStart w:id="1590" w:name="_Toc176944556"/>
      <w:bookmarkStart w:id="1591" w:name="_Toc187256834"/>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64069CEB"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or multiple </w:t>
      </w:r>
      <w:r w:rsidRPr="00997005">
        <w:rPr>
          <w:rFonts w:eastAsia="Times New Roman"/>
          <w:i/>
          <w:lang w:eastAsia="en-GB"/>
        </w:rPr>
        <w:t xml:space="preserve">antenna </w:t>
      </w:r>
      <w:proofErr w:type="spellStart"/>
      <w:r w:rsidRPr="00997005">
        <w:rPr>
          <w:rFonts w:eastAsia="Times New Roman"/>
          <w:i/>
          <w:lang w:eastAsia="en-GB"/>
        </w:rPr>
        <w:t>connectorss</w:t>
      </w:r>
      <w:proofErr w:type="spellEnd"/>
      <w:r w:rsidRPr="00997005">
        <w:rPr>
          <w:rFonts w:eastAsia="Times New Roman"/>
          <w:lang w:eastAsia="en-GB"/>
        </w:rPr>
        <w:t xml:space="preserv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6CBEBF61" w14:textId="77777777" w:rsidR="007229CB" w:rsidRPr="00997005" w:rsidRDefault="007229CB" w:rsidP="007229CB">
      <w:pPr>
        <w:rPr>
          <w:rFonts w:eastAsia="Times New Roman"/>
          <w:lang w:eastAsia="en-GB"/>
        </w:rPr>
      </w:pPr>
      <w:r w:rsidRPr="00997005">
        <w:rPr>
          <w:rFonts w:eastAsia="Times New Roman"/>
          <w:lang w:eastAsia="en-GB"/>
        </w:rPr>
        <w:lastRenderedPageBreak/>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6CC0EE89" w14:textId="77777777" w:rsidR="007229CB" w:rsidRPr="00997005" w:rsidRDefault="007229CB" w:rsidP="007229CB">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77777777" w:rsidR="007229CB" w:rsidRPr="00997005" w:rsidRDefault="007229CB" w:rsidP="007229CB">
      <w:pPr>
        <w:rPr>
          <w:rFonts w:eastAsia="Times New Roman"/>
          <w:lang w:eastAsia="en-GB"/>
        </w:rPr>
      </w:pPr>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 xml:space="preserve">according to the applicable test configuration in clause 4.8 using the corresponding test models or set of physical channels in clause 4.9.2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p>
    <w:p w14:paraId="54E3137B" w14:textId="77777777" w:rsidR="007229CB" w:rsidRPr="00997005" w:rsidRDefault="007229CB" w:rsidP="007229CB">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filtered with a square filter of bandwidth equal to the RF bandwidth of the </w:t>
      </w:r>
      <w:r w:rsidRPr="00997005">
        <w:rPr>
          <w:rFonts w:eastAsia="Times New Roman"/>
          <w:i/>
          <w:lang w:eastAsia="en-GB"/>
        </w:rPr>
        <w:t xml:space="preserve">antenna connector </w:t>
      </w:r>
      <w:r w:rsidRPr="00997005">
        <w:rPr>
          <w:rFonts w:eastAsia="Times New Roman"/>
          <w:lang w:eastAsia="en-GB"/>
        </w:rPr>
        <w:t>or</w:t>
      </w:r>
      <w:r w:rsidRPr="00997005">
        <w:rPr>
          <w:rFonts w:eastAsia="Times New Roman"/>
          <w:i/>
          <w:lang w:eastAsia="en-GB"/>
        </w:rPr>
        <w:t xml:space="preserve"> </w:t>
      </w:r>
      <w:r w:rsidRPr="00997005">
        <w:rPr>
          <w:rFonts w:eastAsia="Times New Roman"/>
          <w:i/>
          <w:snapToGrid w:val="0"/>
          <w:lang w:eastAsia="en-GB"/>
        </w:rPr>
        <w:t>TAB connector</w:t>
      </w:r>
      <w:r w:rsidRPr="00997005">
        <w:rPr>
          <w:rFonts w:eastAsia="Times New Roman"/>
          <w:snapToGrid w:val="0"/>
          <w:lang w:eastAsia="en-GB"/>
        </w:rPr>
        <w:t xml:space="preserve"> centred on the central frequency of the RF bandwidth.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average window centre is set from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after end of one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to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before start of next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w:t>
      </w:r>
      <w:r w:rsidRPr="00997005">
        <w:rPr>
          <w:rFonts w:eastAsia="Times New Roman"/>
          <w:lang w:eastAsia="en-GB"/>
        </w:rPr>
        <w:t>N = SCS/15, where SCS is Sub Carrier Spacing in kHz.</w:t>
      </w:r>
    </w:p>
    <w:p w14:paraId="266F313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92" w:name="_Toc21099916"/>
      <w:bookmarkStart w:id="1593" w:name="_Toc29809714"/>
      <w:bookmarkStart w:id="1594" w:name="_Toc36645098"/>
      <w:bookmarkStart w:id="1595" w:name="_Toc37272152"/>
      <w:bookmarkStart w:id="1596" w:name="_Toc45884398"/>
      <w:bookmarkStart w:id="1597" w:name="_Toc53182421"/>
      <w:bookmarkStart w:id="1598" w:name="_Toc58860162"/>
      <w:bookmarkStart w:id="1599" w:name="_Toc58862666"/>
      <w:bookmarkStart w:id="1600" w:name="_Toc61182659"/>
      <w:bookmarkStart w:id="1601" w:name="_Toc66727972"/>
      <w:bookmarkStart w:id="1602" w:name="_Toc74961775"/>
      <w:bookmarkStart w:id="1603" w:name="_Toc75242686"/>
      <w:bookmarkStart w:id="1604" w:name="_Toc76545032"/>
      <w:bookmarkStart w:id="1605" w:name="_Toc82595135"/>
      <w:bookmarkStart w:id="1606" w:name="_Toc89955166"/>
      <w:bookmarkStart w:id="1607" w:name="_Toc98773591"/>
      <w:bookmarkStart w:id="1608" w:name="_Toc106201350"/>
      <w:bookmarkStart w:id="1609" w:name="_Toc115191203"/>
      <w:bookmarkStart w:id="1610" w:name="_Toc122013033"/>
      <w:bookmarkStart w:id="1611" w:name="_Toc124155852"/>
      <w:bookmarkStart w:id="1612" w:name="_Toc131537612"/>
      <w:bookmarkStart w:id="1613" w:name="_Toc137397819"/>
      <w:bookmarkStart w:id="1614" w:name="_Toc156576035"/>
      <w:bookmarkStart w:id="1615" w:name="_Toc176944557"/>
      <w:bookmarkStart w:id="1616" w:name="_Toc18725683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2C11661" w14:textId="77777777" w:rsidR="007229CB" w:rsidRPr="007958EB" w:rsidRDefault="007229CB" w:rsidP="007229CB">
      <w:pPr>
        <w:rPr>
          <w:rFonts w:eastAsia="Times New Roman"/>
          <w:lang w:eastAsia="en-GB"/>
        </w:rPr>
      </w:pPr>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22444519" w14:textId="12DD4DEA" w:rsidR="00441D21" w:rsidRPr="00F95B02" w:rsidRDefault="00441D21" w:rsidP="00441D21">
      <w:pPr>
        <w:pStyle w:val="21"/>
      </w:pPr>
      <w:bookmarkStart w:id="1617" w:name="_Toc214977250"/>
      <w:r w:rsidRPr="00F95B02">
        <w:t>6.</w:t>
      </w:r>
      <w:r w:rsidR="009C3CDD">
        <w:t>4</w:t>
      </w:r>
      <w:r w:rsidRPr="00F95B02">
        <w:tab/>
        <w:t>Transmitted signal quality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617"/>
    </w:p>
    <w:p w14:paraId="1DFABCC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618" w:name="_Toc21099918"/>
      <w:bookmarkStart w:id="1619" w:name="_Toc29809716"/>
      <w:bookmarkStart w:id="1620" w:name="_Toc36645100"/>
      <w:bookmarkStart w:id="1621" w:name="_Toc37272154"/>
      <w:bookmarkStart w:id="1622" w:name="_Toc45884400"/>
      <w:bookmarkStart w:id="1623" w:name="_Toc53182423"/>
      <w:bookmarkStart w:id="1624" w:name="_Toc58860164"/>
      <w:bookmarkStart w:id="1625" w:name="_Toc58862668"/>
      <w:bookmarkStart w:id="1626" w:name="_Toc61182661"/>
      <w:bookmarkStart w:id="1627" w:name="_Toc66727974"/>
      <w:bookmarkStart w:id="1628" w:name="_Toc74961777"/>
      <w:bookmarkStart w:id="1629" w:name="_Toc75242688"/>
      <w:bookmarkStart w:id="1630" w:name="_Toc76545034"/>
      <w:bookmarkStart w:id="1631" w:name="_Toc82595137"/>
      <w:bookmarkStart w:id="1632" w:name="_Toc89955168"/>
      <w:bookmarkStart w:id="1633" w:name="_Toc98773593"/>
      <w:bookmarkStart w:id="1634" w:name="_Toc106201352"/>
      <w:bookmarkStart w:id="1635" w:name="_Toc115191205"/>
      <w:bookmarkStart w:id="1636" w:name="_Toc122013035"/>
      <w:bookmarkStart w:id="1637" w:name="_Toc124155854"/>
      <w:bookmarkStart w:id="1638" w:name="_Toc131537614"/>
      <w:bookmarkStart w:id="1639" w:name="_Toc137397821"/>
      <w:bookmarkStart w:id="1640" w:name="_Toc156576037"/>
      <w:bookmarkStart w:id="1641" w:name="_Toc176944559"/>
      <w:bookmarkStart w:id="1642" w:name="_Toc187256837"/>
      <w:bookmarkStart w:id="1643" w:name="_Toc21127482"/>
      <w:bookmarkStart w:id="1644" w:name="_Toc29811691"/>
      <w:bookmarkStart w:id="1645" w:name="_Toc36817243"/>
      <w:bookmarkStart w:id="1646" w:name="_Toc37260159"/>
      <w:bookmarkStart w:id="1647" w:name="_Toc37267547"/>
      <w:bookmarkStart w:id="1648" w:name="_Toc44712149"/>
      <w:bookmarkStart w:id="1649" w:name="_Toc45893462"/>
      <w:bookmarkStart w:id="1650" w:name="_Toc53178189"/>
      <w:bookmarkStart w:id="1651" w:name="_Toc53178640"/>
      <w:bookmarkStart w:id="1652" w:name="_Toc61178866"/>
      <w:bookmarkStart w:id="1653" w:name="_Toc61179336"/>
      <w:bookmarkStart w:id="1654" w:name="_Toc67916632"/>
      <w:bookmarkStart w:id="1655" w:name="_Toc74663230"/>
      <w:bookmarkStart w:id="1656" w:name="_Toc82621770"/>
      <w:bookmarkStart w:id="1657" w:name="_Toc90422617"/>
      <w:bookmarkStart w:id="1658" w:name="_Toc106782810"/>
      <w:bookmarkStart w:id="1659" w:name="_Toc107311701"/>
      <w:bookmarkStart w:id="1660" w:name="_Toc107419285"/>
      <w:bookmarkStart w:id="1661" w:name="_Toc107474912"/>
      <w:bookmarkStart w:id="1662" w:name="_Toc114255505"/>
      <w:bookmarkStart w:id="1663" w:name="_Toc115186185"/>
      <w:bookmarkStart w:id="1664" w:name="_Toc123048999"/>
      <w:bookmarkStart w:id="1665" w:name="_Toc123051918"/>
      <w:bookmarkStart w:id="1666" w:name="_Toc123054387"/>
      <w:bookmarkStart w:id="1667" w:name="_Toc123717488"/>
      <w:bookmarkStart w:id="1668" w:name="_Toc124157064"/>
      <w:bookmarkStart w:id="1669" w:name="_Toc124266468"/>
      <w:bookmarkStart w:id="1670" w:name="_Toc131595826"/>
      <w:bookmarkStart w:id="1671" w:name="_Toc131740824"/>
      <w:bookmarkStart w:id="1672" w:name="_Toc131766358"/>
      <w:bookmarkStart w:id="1673" w:name="_Toc138837580"/>
      <w:bookmarkStart w:id="1674" w:name="_Toc156567401"/>
      <w:bookmarkStart w:id="1675" w:name="_Toc176876007"/>
      <w:bookmarkStart w:id="1676" w:name="_Toc187245512"/>
      <w:bookmarkStart w:id="1677" w:name="_Toc193202746"/>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72834CB" w14:textId="77777777" w:rsidR="007229CB" w:rsidRPr="00997005" w:rsidRDefault="007229CB" w:rsidP="007229CB">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C7E332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678" w:name="_Toc21099919"/>
      <w:bookmarkStart w:id="1679" w:name="_Toc29809717"/>
      <w:bookmarkStart w:id="1680" w:name="_Toc36645101"/>
      <w:bookmarkStart w:id="1681" w:name="_Toc37272155"/>
      <w:bookmarkStart w:id="1682" w:name="_Toc45884401"/>
      <w:bookmarkStart w:id="1683" w:name="_Toc53182424"/>
      <w:bookmarkStart w:id="1684" w:name="_Toc58860165"/>
      <w:bookmarkStart w:id="1685" w:name="_Toc58862669"/>
      <w:bookmarkStart w:id="1686" w:name="_Toc61182662"/>
      <w:bookmarkStart w:id="1687" w:name="_Toc66727975"/>
      <w:bookmarkStart w:id="1688" w:name="_Toc74961778"/>
      <w:bookmarkStart w:id="1689" w:name="_Toc75242689"/>
      <w:bookmarkStart w:id="1690" w:name="_Toc76545035"/>
      <w:bookmarkStart w:id="1691" w:name="_Toc82595138"/>
      <w:bookmarkStart w:id="1692" w:name="_Toc89955169"/>
      <w:bookmarkStart w:id="1693" w:name="_Toc98773594"/>
      <w:bookmarkStart w:id="1694" w:name="_Toc106201353"/>
      <w:bookmarkStart w:id="1695" w:name="_Toc115191206"/>
      <w:bookmarkStart w:id="1696" w:name="_Toc122013036"/>
      <w:bookmarkStart w:id="1697" w:name="_Toc124155855"/>
      <w:bookmarkStart w:id="1698" w:name="_Toc131537615"/>
      <w:bookmarkStart w:id="1699" w:name="_Toc137397822"/>
      <w:bookmarkStart w:id="1700" w:name="_Toc156576038"/>
      <w:bookmarkStart w:id="1701" w:name="_Toc176944560"/>
      <w:bookmarkStart w:id="1702" w:name="_Toc187256838"/>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07E209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03" w:name="_Toc21099920"/>
      <w:bookmarkStart w:id="1704" w:name="_Toc29809718"/>
      <w:bookmarkStart w:id="1705" w:name="_Toc36645102"/>
      <w:bookmarkStart w:id="1706" w:name="_Toc37272156"/>
      <w:bookmarkStart w:id="1707" w:name="_Toc45884402"/>
      <w:bookmarkStart w:id="1708" w:name="_Toc53182425"/>
      <w:bookmarkStart w:id="1709" w:name="_Toc58860166"/>
      <w:bookmarkStart w:id="1710" w:name="_Toc58862670"/>
      <w:bookmarkStart w:id="1711" w:name="_Toc61182663"/>
      <w:bookmarkStart w:id="1712" w:name="_Toc66727976"/>
      <w:bookmarkStart w:id="1713" w:name="_Toc74961779"/>
      <w:bookmarkStart w:id="1714" w:name="_Toc75242690"/>
      <w:bookmarkStart w:id="1715" w:name="_Toc76545036"/>
      <w:bookmarkStart w:id="1716" w:name="_Toc82595139"/>
      <w:bookmarkStart w:id="1717" w:name="_Toc89955170"/>
      <w:bookmarkStart w:id="1718" w:name="_Toc98773595"/>
      <w:bookmarkStart w:id="1719" w:name="_Toc106201354"/>
      <w:bookmarkStart w:id="1720" w:name="_Toc115191207"/>
      <w:bookmarkStart w:id="1721" w:name="_Toc122013037"/>
      <w:bookmarkStart w:id="1722" w:name="_Toc124155856"/>
      <w:bookmarkStart w:id="1723" w:name="_Toc131537616"/>
      <w:bookmarkStart w:id="1724" w:name="_Toc137397823"/>
      <w:bookmarkStart w:id="1725" w:name="_Toc156576039"/>
      <w:bookmarkStart w:id="1726" w:name="_Toc176944561"/>
      <w:bookmarkStart w:id="1727" w:name="_Toc187256839"/>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1B5E3A6" w14:textId="77777777" w:rsidR="007229CB" w:rsidRPr="00997005" w:rsidRDefault="007229CB" w:rsidP="007229CB">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997005" w:rsidRDefault="007229CB" w:rsidP="007229CB">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043B4B65" w14:textId="77777777" w:rsidR="007229CB" w:rsidRPr="00997005" w:rsidRDefault="007229CB" w:rsidP="007229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1C810E5"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28" w:name="_Toc21099921"/>
      <w:bookmarkStart w:id="1729" w:name="_Toc29809719"/>
      <w:bookmarkStart w:id="1730" w:name="_Toc36645103"/>
      <w:bookmarkStart w:id="1731" w:name="_Toc37272157"/>
      <w:bookmarkStart w:id="1732" w:name="_Toc45884403"/>
      <w:bookmarkStart w:id="1733" w:name="_Toc53182426"/>
      <w:bookmarkStart w:id="1734" w:name="_Toc58860167"/>
      <w:bookmarkStart w:id="1735" w:name="_Toc58862671"/>
      <w:bookmarkStart w:id="1736" w:name="_Toc61182664"/>
      <w:bookmarkStart w:id="1737" w:name="_Toc66727977"/>
      <w:bookmarkStart w:id="1738" w:name="_Toc74961780"/>
      <w:bookmarkStart w:id="1739" w:name="_Toc75242691"/>
      <w:bookmarkStart w:id="1740" w:name="_Toc76545037"/>
      <w:bookmarkStart w:id="1741" w:name="_Toc82595140"/>
      <w:bookmarkStart w:id="1742" w:name="_Toc89955171"/>
      <w:bookmarkStart w:id="1743" w:name="_Toc98773596"/>
      <w:bookmarkStart w:id="1744" w:name="_Toc106201355"/>
      <w:bookmarkStart w:id="1745" w:name="_Toc115191208"/>
      <w:bookmarkStart w:id="1746" w:name="_Toc122013038"/>
      <w:bookmarkStart w:id="1747" w:name="_Toc124155857"/>
      <w:bookmarkStart w:id="1748" w:name="_Toc131537617"/>
      <w:bookmarkStart w:id="1749" w:name="_Toc137397824"/>
      <w:bookmarkStart w:id="1750" w:name="_Toc156576040"/>
      <w:bookmarkStart w:id="1751" w:name="_Toc176944562"/>
      <w:bookmarkStart w:id="1752" w:name="_Toc187256840"/>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233D0BAB" w14:textId="59A88C80"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.1.2.</w:t>
      </w:r>
    </w:p>
    <w:p w14:paraId="77F556F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53" w:name="_Toc21099922"/>
      <w:bookmarkStart w:id="1754" w:name="_Toc29809720"/>
      <w:bookmarkStart w:id="1755" w:name="_Toc36645104"/>
      <w:bookmarkStart w:id="1756" w:name="_Toc37272158"/>
      <w:bookmarkStart w:id="1757" w:name="_Toc45884404"/>
      <w:bookmarkStart w:id="1758" w:name="_Toc53182427"/>
      <w:bookmarkStart w:id="1759" w:name="_Toc58860168"/>
      <w:bookmarkStart w:id="1760" w:name="_Toc58862672"/>
      <w:bookmarkStart w:id="1761" w:name="_Toc61182665"/>
      <w:bookmarkStart w:id="1762" w:name="_Toc66727978"/>
      <w:bookmarkStart w:id="1763" w:name="_Toc74961781"/>
      <w:bookmarkStart w:id="1764" w:name="_Toc75242692"/>
      <w:bookmarkStart w:id="1765" w:name="_Toc76545038"/>
      <w:bookmarkStart w:id="1766" w:name="_Toc82595141"/>
      <w:bookmarkStart w:id="1767" w:name="_Toc89955172"/>
      <w:bookmarkStart w:id="1768" w:name="_Toc98773597"/>
      <w:bookmarkStart w:id="1769" w:name="_Toc106201356"/>
      <w:bookmarkStart w:id="1770" w:name="_Toc115191209"/>
      <w:bookmarkStart w:id="1771" w:name="_Toc122013039"/>
      <w:bookmarkStart w:id="1772" w:name="_Toc124155858"/>
      <w:bookmarkStart w:id="1773" w:name="_Toc131537618"/>
      <w:bookmarkStart w:id="1774" w:name="_Toc137397825"/>
      <w:bookmarkStart w:id="1775" w:name="_Toc156576041"/>
      <w:bookmarkStart w:id="1776" w:name="_Toc176944563"/>
      <w:bookmarkStart w:id="1777" w:name="_Toc187256841"/>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A1541C1"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3C8859A9"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78" w:name="_Toc21099923"/>
      <w:bookmarkStart w:id="1779" w:name="_Toc29809721"/>
      <w:bookmarkStart w:id="1780" w:name="_Toc36645105"/>
      <w:bookmarkStart w:id="1781" w:name="_Toc37272159"/>
      <w:bookmarkStart w:id="1782" w:name="_Toc45884405"/>
      <w:bookmarkStart w:id="1783" w:name="_Toc53182428"/>
      <w:bookmarkStart w:id="1784" w:name="_Toc58860169"/>
      <w:bookmarkStart w:id="1785" w:name="_Toc58862673"/>
      <w:bookmarkStart w:id="1786" w:name="_Toc61182666"/>
      <w:bookmarkStart w:id="1787" w:name="_Toc66727979"/>
      <w:bookmarkStart w:id="1788" w:name="_Toc74961782"/>
      <w:bookmarkStart w:id="1789" w:name="_Toc75242693"/>
      <w:bookmarkStart w:id="1790" w:name="_Toc76545039"/>
      <w:bookmarkStart w:id="1791" w:name="_Toc82595142"/>
      <w:bookmarkStart w:id="1792" w:name="_Toc89955173"/>
      <w:bookmarkStart w:id="1793" w:name="_Toc98773598"/>
      <w:bookmarkStart w:id="1794" w:name="_Toc106201357"/>
      <w:bookmarkStart w:id="1795" w:name="_Toc115191210"/>
      <w:bookmarkStart w:id="1796" w:name="_Toc122013040"/>
      <w:bookmarkStart w:id="1797" w:name="_Toc124155859"/>
      <w:bookmarkStart w:id="1798" w:name="_Toc131537619"/>
      <w:bookmarkStart w:id="1799" w:name="_Toc137397826"/>
      <w:bookmarkStart w:id="1800" w:name="_Toc156576042"/>
      <w:bookmarkStart w:id="1801" w:name="_Toc176944564"/>
      <w:bookmarkStart w:id="1802" w:name="_Toc187256842"/>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5E48C59"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3BE9180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803" w:name="_Toc21099924"/>
      <w:bookmarkStart w:id="1804" w:name="_Toc29809722"/>
      <w:bookmarkStart w:id="1805" w:name="_Toc36645106"/>
      <w:bookmarkStart w:id="1806" w:name="_Toc37272160"/>
      <w:bookmarkStart w:id="1807" w:name="_Toc45884406"/>
      <w:bookmarkStart w:id="1808" w:name="_Toc53182429"/>
      <w:bookmarkStart w:id="1809" w:name="_Toc58860170"/>
      <w:bookmarkStart w:id="1810" w:name="_Toc58862674"/>
      <w:bookmarkStart w:id="1811" w:name="_Toc61182667"/>
      <w:bookmarkStart w:id="1812" w:name="_Toc66727980"/>
      <w:bookmarkStart w:id="1813" w:name="_Toc74961783"/>
      <w:bookmarkStart w:id="1814" w:name="_Toc75242694"/>
      <w:bookmarkStart w:id="1815" w:name="_Toc76545040"/>
      <w:bookmarkStart w:id="1816" w:name="_Toc82595143"/>
      <w:bookmarkStart w:id="1817" w:name="_Toc89955174"/>
      <w:bookmarkStart w:id="1818" w:name="_Toc98773599"/>
      <w:bookmarkStart w:id="1819" w:name="_Toc106201358"/>
      <w:bookmarkStart w:id="1820" w:name="_Toc115191211"/>
      <w:bookmarkStart w:id="1821" w:name="_Toc122013041"/>
      <w:bookmarkStart w:id="1822" w:name="_Toc124155860"/>
      <w:bookmarkStart w:id="1823" w:name="_Toc131537620"/>
      <w:bookmarkStart w:id="1824" w:name="_Toc137397827"/>
      <w:bookmarkStart w:id="1825" w:name="_Toc156576043"/>
      <w:bookmarkStart w:id="1826" w:name="_Toc176944565"/>
      <w:bookmarkStart w:id="1827" w:name="_Toc187256843"/>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84AF138" w14:textId="77777777" w:rsidR="007229CB" w:rsidRPr="00997005" w:rsidRDefault="007229CB" w:rsidP="007229CB">
      <w:pPr>
        <w:rPr>
          <w:rFonts w:eastAsia="Times New Roman"/>
          <w:lang w:eastAsia="en-GB"/>
        </w:rPr>
      </w:pPr>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 xml:space="preserve">1 </w:t>
      </w:r>
      <w:proofErr w:type="spellStart"/>
      <w:r w:rsidRPr="00997005">
        <w:rPr>
          <w:rFonts w:eastAsia="Times New Roman"/>
          <w:lang w:eastAsia="en-GB"/>
        </w:rPr>
        <w:t>ms</w:t>
      </w:r>
      <w:proofErr w:type="spellEnd"/>
      <w:r w:rsidRPr="00997005">
        <w:rPr>
          <w:rFonts w:eastAsia="Times New Roman"/>
          <w:lang w:eastAsia="en-GB"/>
        </w:rPr>
        <w:t>.</w:t>
      </w:r>
    </w:p>
    <w:p w14:paraId="6E14F225"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lastRenderedPageBreak/>
        <w:t>Table 6.</w:t>
      </w:r>
      <w:r>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trPr>
        <w:tc>
          <w:tcPr>
            <w:tcW w:w="2518" w:type="dxa"/>
          </w:tcPr>
          <w:p w14:paraId="349A5893"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2044BED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7229CB" w:rsidRPr="00997005" w14:paraId="25897A6E" w14:textId="77777777" w:rsidTr="00405A48">
        <w:trPr>
          <w:jc w:val="center"/>
        </w:trPr>
        <w:tc>
          <w:tcPr>
            <w:tcW w:w="2518" w:type="dxa"/>
          </w:tcPr>
          <w:p w14:paraId="2AB64B0B"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2E69A270" w14:textId="77777777" w:rsidR="007229CB" w:rsidRPr="00997005" w:rsidRDefault="007229CB" w:rsidP="00405A48">
            <w:pPr>
              <w:keepNext/>
              <w:keepLines/>
              <w:jc w:val="center"/>
              <w:rPr>
                <w:rFonts w:ascii="Arial" w:eastAsia="Times New Roman" w:hAnsi="Arial"/>
                <w:sz w:val="18"/>
                <w:lang w:eastAsia="en-GB"/>
              </w:rPr>
            </w:pPr>
            <w:proofErr w:type="gramStart"/>
            <w:r w:rsidRPr="00997005">
              <w:rPr>
                <w:rFonts w:ascii="Arial" w:eastAsia="Times New Roman" w:hAnsi="Arial"/>
                <w:sz w:val="18"/>
                <w:lang w:eastAsia="en-GB"/>
              </w:rPr>
              <w:t>±(</w:t>
            </w:r>
            <w:proofErr w:type="gramEnd"/>
            <w:r w:rsidRPr="00997005">
              <w:rPr>
                <w:rFonts w:ascii="Arial" w:eastAsia="Times New Roman" w:hAnsi="Arial"/>
                <w:sz w:val="18"/>
                <w:lang w:eastAsia="en-GB"/>
              </w:rPr>
              <w:t>0.1 ppm + 12 Hz)</w:t>
            </w:r>
          </w:p>
        </w:tc>
      </w:tr>
    </w:tbl>
    <w:p w14:paraId="262A9C56" w14:textId="77777777" w:rsidR="007229CB" w:rsidRPr="00997005" w:rsidRDefault="007229CB" w:rsidP="007229CB">
      <w:pPr>
        <w:keepLines/>
        <w:ind w:left="1135" w:hanging="851"/>
        <w:rPr>
          <w:rFonts w:eastAsia="Times New Roman"/>
          <w:lang w:eastAsia="en-GB"/>
        </w:rPr>
      </w:pPr>
    </w:p>
    <w:p w14:paraId="4BBC68EE" w14:textId="77777777" w:rsidR="007229CB" w:rsidRPr="00997005" w:rsidRDefault="007229CB" w:rsidP="007229CB">
      <w:pPr>
        <w:rPr>
          <w:rFonts w:eastAsia="Times New Roman"/>
          <w:lang w:eastAsia="en-GB"/>
        </w:rPr>
      </w:pPr>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p>
    <w:p w14:paraId="16125C90"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1828" w:name="_Toc36645107"/>
      <w:bookmarkStart w:id="1829" w:name="_Toc37272161"/>
      <w:bookmarkStart w:id="1830" w:name="_Toc45884407"/>
      <w:bookmarkStart w:id="1831" w:name="_Toc53182430"/>
      <w:bookmarkStart w:id="1832" w:name="_Toc58860171"/>
      <w:bookmarkStart w:id="1833" w:name="_Toc58862675"/>
      <w:bookmarkStart w:id="1834" w:name="_Toc61182668"/>
      <w:bookmarkStart w:id="1835" w:name="_Toc66727981"/>
      <w:bookmarkStart w:id="1836" w:name="_Toc74961784"/>
      <w:bookmarkStart w:id="1837" w:name="_Toc75242695"/>
      <w:bookmarkStart w:id="1838" w:name="_Toc76545041"/>
      <w:bookmarkStart w:id="1839" w:name="_Toc82595144"/>
      <w:bookmarkStart w:id="1840" w:name="_Toc89955175"/>
      <w:bookmarkStart w:id="1841" w:name="_Toc98773600"/>
      <w:bookmarkStart w:id="1842" w:name="_Toc106201359"/>
      <w:bookmarkStart w:id="1843" w:name="_Toc115191212"/>
      <w:bookmarkStart w:id="1844" w:name="_Toc122013042"/>
      <w:bookmarkStart w:id="1845" w:name="_Toc124155861"/>
      <w:bookmarkStart w:id="1846" w:name="_Toc131537621"/>
      <w:bookmarkStart w:id="1847" w:name="_Toc137397828"/>
      <w:bookmarkStart w:id="1848" w:name="_Toc156576044"/>
      <w:bookmarkStart w:id="1849" w:name="_Toc176944566"/>
      <w:bookmarkStart w:id="1850" w:name="_Toc187256844"/>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975BB94"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14AA109C" w14:textId="77777777" w:rsidR="007229CB" w:rsidRPr="00997005" w:rsidRDefault="007229CB" w:rsidP="007229CB">
      <w:pPr>
        <w:rPr>
          <w:rFonts w:eastAsia="Times New Roman" w:cs="v5.0.0"/>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 and Ripple.</w:t>
      </w:r>
    </w:p>
    <w:p w14:paraId="5B4BDD1A"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086E23A3" w14:textId="55109103"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0459DAFE"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0632ED49"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AC5C709"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407182FB" w14:textId="77777777" w:rsidR="007229CB"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5DBAA170"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5BD01FC0"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5A5EEF53"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0710368C"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140941D9" w14:textId="77777777"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422FE305"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422511B4"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23250CE5"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5F6C733F" w14:textId="77777777" w:rsidR="007229CB" w:rsidRPr="00997005" w:rsidRDefault="007229CB" w:rsidP="007229CB">
      <w:pPr>
        <w:ind w:left="568" w:hanging="284"/>
        <w:rPr>
          <w:rFonts w:eastAsia="Times New Roman"/>
          <w:lang w:eastAsia="en-GB"/>
        </w:rPr>
      </w:pPr>
    </w:p>
    <w:p w14:paraId="5E8E31B8" w14:textId="77777777" w:rsidR="007229CB" w:rsidRPr="00505C39" w:rsidRDefault="007229CB" w:rsidP="007229CB">
      <w:pPr>
        <w:keepNext/>
        <w:keepLines/>
        <w:spacing w:before="120"/>
        <w:ind w:left="1418" w:hanging="1418"/>
        <w:outlineLvl w:val="3"/>
        <w:rPr>
          <w:rFonts w:ascii="Arial" w:eastAsia="Times New Roman" w:hAnsi="Arial"/>
          <w:lang w:eastAsia="en-GB"/>
        </w:rPr>
      </w:pPr>
      <w:bookmarkStart w:id="1851" w:name="_Toc21099932"/>
      <w:bookmarkStart w:id="1852" w:name="_Toc29809730"/>
      <w:bookmarkStart w:id="1853" w:name="_Toc36645114"/>
      <w:bookmarkStart w:id="1854" w:name="_Toc37272168"/>
      <w:bookmarkStart w:id="1855" w:name="_Toc45884414"/>
      <w:bookmarkStart w:id="1856" w:name="_Toc53182437"/>
      <w:bookmarkStart w:id="1857" w:name="_Toc58860178"/>
      <w:bookmarkStart w:id="1858" w:name="_Toc58862682"/>
      <w:bookmarkStart w:id="1859" w:name="_Toc61182675"/>
      <w:bookmarkStart w:id="1860" w:name="_Toc66727988"/>
      <w:bookmarkStart w:id="1861" w:name="_Toc74961791"/>
      <w:bookmarkStart w:id="1862" w:name="_Toc75242702"/>
      <w:bookmarkStart w:id="1863" w:name="_Toc76545048"/>
      <w:bookmarkStart w:id="1864" w:name="_Toc82595151"/>
      <w:bookmarkStart w:id="1865" w:name="_Toc89955182"/>
      <w:bookmarkStart w:id="1866" w:name="_Toc98773607"/>
      <w:bookmarkStart w:id="1867" w:name="_Toc106201366"/>
      <w:bookmarkStart w:id="1868" w:name="_Toc115191219"/>
      <w:bookmarkStart w:id="1869" w:name="_Toc122013049"/>
      <w:bookmarkStart w:id="1870" w:name="_Toc124155868"/>
      <w:bookmarkStart w:id="1871" w:name="_Toc131537628"/>
      <w:bookmarkStart w:id="1872" w:name="_Toc137397835"/>
      <w:bookmarkStart w:id="1873" w:name="_Toc156576051"/>
      <w:bookmarkStart w:id="1874" w:name="_Toc176944573"/>
      <w:bookmarkStart w:id="1875" w:name="_Toc187256851"/>
      <w:r w:rsidRPr="00505C39">
        <w:rPr>
          <w:rFonts w:ascii="Arial" w:eastAsia="Times New Roman" w:hAnsi="Arial"/>
          <w:lang w:eastAsia="en-GB"/>
        </w:rPr>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0164706" w14:textId="77777777" w:rsidR="007229CB" w:rsidRPr="00505C39" w:rsidRDefault="007229CB" w:rsidP="007229CB">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41AF693A" w14:textId="77777777" w:rsidR="007229CB" w:rsidRPr="00B717FE" w:rsidRDefault="007229CB" w:rsidP="007229CB">
      <w:pPr>
        <w:keepNext/>
        <w:keepLines/>
        <w:spacing w:before="60"/>
        <w:jc w:val="center"/>
        <w:rPr>
          <w:b/>
          <w:sz w:val="18"/>
          <w:szCs w:val="18"/>
        </w:rPr>
      </w:pPr>
      <w:r w:rsidRPr="00B717FE">
        <w:rPr>
          <w:b/>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7229CB" w:rsidRPr="00B717FE" w14:paraId="362D345B" w14:textId="77777777" w:rsidTr="00405A48">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0164AAD1" w14:textId="77777777" w:rsidR="007229CB" w:rsidRPr="00B717FE" w:rsidRDefault="007229CB" w:rsidP="00405A48">
            <w:pPr>
              <w:rPr>
                <w:b/>
                <w:bCs/>
                <w:sz w:val="15"/>
                <w:szCs w:val="22"/>
              </w:rPr>
            </w:pPr>
            <w:r w:rsidRPr="00B717FE">
              <w:rPr>
                <w:b/>
                <w:bCs/>
                <w:sz w:val="15"/>
                <w:szCs w:val="22"/>
              </w:rPr>
              <w:t xml:space="preserve">R2D </w:t>
            </w:r>
            <w:r w:rsidRPr="00B717FE">
              <w:rPr>
                <w:rFonts w:hint="eastAsia"/>
                <w:b/>
                <w:bCs/>
                <w:sz w:val="15"/>
                <w:szCs w:val="22"/>
              </w:rPr>
              <w:t>Chip</w:t>
            </w:r>
            <w:r w:rsidRPr="00B717FE">
              <w:rPr>
                <w:b/>
                <w:bCs/>
                <w:sz w:val="15"/>
                <w:szCs w:val="22"/>
              </w:rPr>
              <w:t xml:space="preserve"> </w:t>
            </w:r>
            <w:r w:rsidRPr="00B717FE">
              <w:rPr>
                <w:rFonts w:hint="eastAsia"/>
                <w:b/>
                <w:bCs/>
                <w:sz w:val="15"/>
                <w:szCs w:val="22"/>
              </w:rPr>
              <w:t>duration</w:t>
            </w:r>
            <w:r w:rsidRPr="00B717FE">
              <w:rPr>
                <w:rFonts w:hint="eastAsia"/>
                <w:b/>
                <w:bCs/>
                <w:sz w:val="15"/>
                <w:szCs w:val="22"/>
              </w:rPr>
              <w:t>：</w:t>
            </w:r>
            <w:r w:rsidRPr="00B717FE">
              <w:rPr>
                <w:b/>
                <w:bCs/>
                <w:sz w:val="15"/>
                <w:szCs w:val="22"/>
              </w:rPr>
              <w:t>T</w:t>
            </w:r>
            <w:r w:rsidRPr="00B717FE">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DF9D81D" w14:textId="77777777" w:rsidR="007229CB" w:rsidRPr="00B717FE" w:rsidRDefault="007229CB" w:rsidP="00405A48">
            <w:pPr>
              <w:rPr>
                <w:b/>
                <w:bCs/>
                <w:sz w:val="15"/>
                <w:szCs w:val="22"/>
              </w:rPr>
            </w:pPr>
            <w:r w:rsidRPr="00B717FE">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4E48F40" w14:textId="77777777" w:rsidR="007229CB" w:rsidRPr="00B717FE" w:rsidRDefault="007229CB" w:rsidP="00405A48">
            <w:pPr>
              <w:rPr>
                <w:b/>
                <w:bCs/>
                <w:sz w:val="15"/>
                <w:szCs w:val="22"/>
              </w:rPr>
            </w:pPr>
            <w:r w:rsidRPr="00B717FE">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0F5870DE" w14:textId="77777777" w:rsidR="007229CB" w:rsidRPr="00B717FE" w:rsidRDefault="007229CB" w:rsidP="00405A48">
            <w:pPr>
              <w:rPr>
                <w:b/>
                <w:bCs/>
                <w:sz w:val="15"/>
                <w:szCs w:val="22"/>
              </w:rPr>
            </w:pPr>
            <w:r w:rsidRPr="00B717FE">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EEEB1F0" w14:textId="77777777" w:rsidR="007229CB" w:rsidRPr="00B717FE" w:rsidRDefault="007229CB" w:rsidP="00405A48">
            <w:pPr>
              <w:rPr>
                <w:b/>
                <w:bCs/>
                <w:sz w:val="15"/>
                <w:szCs w:val="22"/>
              </w:rPr>
            </w:pPr>
            <w:r w:rsidRPr="00B717FE">
              <w:rPr>
                <w:b/>
                <w:bCs/>
                <w:sz w:val="15"/>
                <w:szCs w:val="22"/>
              </w:rPr>
              <w:t>Units</w:t>
            </w:r>
          </w:p>
        </w:tc>
      </w:tr>
      <w:tr w:rsidR="007229CB" w:rsidRPr="00B717FE" w14:paraId="4147EF6F" w14:textId="77777777" w:rsidTr="00405A48">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E5DAC" w14:textId="77777777" w:rsidR="007229CB" w:rsidRPr="00B717FE" w:rsidRDefault="007229CB" w:rsidP="00405A48">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169C8ECA" w14:textId="77777777" w:rsidR="007229CB" w:rsidRPr="00B717FE" w:rsidRDefault="007229CB" w:rsidP="00405A48">
            <w:pPr>
              <w:rPr>
                <w:sz w:val="15"/>
                <w:szCs w:val="22"/>
              </w:rPr>
            </w:pPr>
            <w:r w:rsidRPr="00B717FE">
              <w:rPr>
                <w:sz w:val="15"/>
                <w:szCs w:val="22"/>
              </w:rPr>
              <w:t>M</w:t>
            </w:r>
            <w:r w:rsidRPr="00B717FE">
              <w:rPr>
                <w:rFonts w:hint="eastAsia"/>
                <w:sz w:val="15"/>
                <w:szCs w:val="22"/>
              </w:rPr>
              <w:t>∈</w:t>
            </w:r>
            <w:r w:rsidRPr="00B717FE">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EA63D" w14:textId="77777777" w:rsidR="007229CB" w:rsidRPr="00B717FE" w:rsidRDefault="007229CB" w:rsidP="00405A48">
            <w:pPr>
              <w:rPr>
                <w:sz w:val="15"/>
                <w:szCs w:val="22"/>
              </w:rPr>
            </w:pPr>
            <w:r w:rsidRPr="00B717FE">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C373F" w14:textId="77777777" w:rsidR="007229CB" w:rsidRPr="00B717FE" w:rsidRDefault="007229CB" w:rsidP="00405A48">
            <w:pPr>
              <w:rPr>
                <w:sz w:val="15"/>
                <w:szCs w:val="22"/>
              </w:rPr>
            </w:pPr>
            <w:r w:rsidRPr="00B717FE">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03180" w14:textId="77777777" w:rsidR="007229CB" w:rsidRPr="00B717FE" w:rsidRDefault="007229CB" w:rsidP="00405A48">
            <w:pPr>
              <w:rPr>
                <w:sz w:val="15"/>
                <w:szCs w:val="22"/>
              </w:rPr>
            </w:pPr>
            <w:r>
              <w:rPr>
                <w:rFonts w:hint="eastAsia"/>
                <w:sz w:val="15"/>
                <w:szCs w:val="22"/>
              </w:rPr>
              <w:t>&gt;=</w:t>
            </w:r>
            <w:r w:rsidRPr="00B717FE">
              <w:rPr>
                <w:sz w:val="15"/>
                <w:szCs w:val="22"/>
              </w:rPr>
              <w:t>80</w:t>
            </w:r>
            <w:r>
              <w:rPr>
                <w:rFonts w:hint="eastAsia"/>
                <w:sz w:val="15"/>
                <w:szCs w:val="22"/>
              </w:rPr>
              <w:t>-5</w:t>
            </w:r>
            <w:r w:rsidRPr="00B717FE">
              <w:rPr>
                <w:sz w:val="15"/>
                <w:szCs w:val="22"/>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7A52A" w14:textId="77777777" w:rsidR="007229CB" w:rsidRPr="00B717FE" w:rsidRDefault="007229CB" w:rsidP="00405A48">
            <w:pPr>
              <w:rPr>
                <w:sz w:val="15"/>
                <w:szCs w:val="22"/>
              </w:rPr>
            </w:pPr>
            <w:r w:rsidRPr="00B717FE">
              <w:rPr>
                <w:sz w:val="15"/>
                <w:szCs w:val="22"/>
              </w:rPr>
              <w:t>%</w:t>
            </w:r>
          </w:p>
        </w:tc>
      </w:tr>
      <w:tr w:rsidR="007229CB" w:rsidRPr="00B717FE" w14:paraId="3C33FF81" w14:textId="77777777" w:rsidTr="00405A4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FB9517C" w14:textId="77777777" w:rsidR="007229CB" w:rsidRPr="00B717FE" w:rsidRDefault="007229CB" w:rsidP="00405A48">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7EBED" w14:textId="77777777" w:rsidR="007229CB" w:rsidRPr="00B717FE" w:rsidRDefault="007229CB" w:rsidP="00405A48">
            <w:pPr>
              <w:rPr>
                <w:sz w:val="15"/>
                <w:szCs w:val="22"/>
              </w:rPr>
            </w:pPr>
            <w:r w:rsidRPr="00B717FE">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2898A" w14:textId="77777777" w:rsidR="007229CB" w:rsidRPr="00B717FE" w:rsidRDefault="007229CB" w:rsidP="00405A48">
            <w:pPr>
              <w:rPr>
                <w:sz w:val="15"/>
                <w:szCs w:val="22"/>
              </w:rPr>
            </w:pPr>
            <w:proofErr w:type="spellStart"/>
            <w:r w:rsidRPr="00B717FE">
              <w:rPr>
                <w:sz w:val="15"/>
                <w:szCs w:val="22"/>
              </w:rPr>
              <w:t>Ripple_high</w:t>
            </w:r>
            <w:proofErr w:type="spellEnd"/>
          </w:p>
          <w:p w14:paraId="38832D94" w14:textId="77777777" w:rsidR="007229CB" w:rsidRPr="00B717FE" w:rsidRDefault="007229CB" w:rsidP="00405A48">
            <w:pPr>
              <w:rPr>
                <w:sz w:val="15"/>
                <w:szCs w:val="22"/>
              </w:rPr>
            </w:pPr>
            <w:proofErr w:type="spellStart"/>
            <w:r w:rsidRPr="00B717FE">
              <w:rPr>
                <w:sz w:val="15"/>
                <w:szCs w:val="22"/>
              </w:rPr>
              <w:t>Ripple</w:t>
            </w:r>
            <w:r w:rsidRPr="00B717FE">
              <w:rPr>
                <w:rFonts w:hint="eastAsia"/>
                <w:sz w:val="15"/>
                <w:szCs w:val="22"/>
              </w:rPr>
              <w:t>_</w:t>
            </w:r>
            <w:r w:rsidRPr="00B717FE">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85452" w14:textId="77777777" w:rsidR="007229CB" w:rsidRPr="00B717FE" w:rsidRDefault="007229CB" w:rsidP="00405A48">
            <w:pPr>
              <w:rPr>
                <w:sz w:val="15"/>
                <w:szCs w:val="22"/>
              </w:rPr>
            </w:pPr>
            <w:r w:rsidRPr="00B717FE">
              <w:rPr>
                <w:sz w:val="15"/>
                <w:szCs w:val="22"/>
              </w:rPr>
              <w:t>&lt;=</w:t>
            </w:r>
            <w:r w:rsidRPr="00B717FE">
              <w:rPr>
                <w:rFonts w:hint="eastAsia"/>
                <w:sz w:val="15"/>
                <w:szCs w:val="22"/>
              </w:rPr>
              <w:t>±</w:t>
            </w:r>
            <w:r w:rsidRPr="00B717FE">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78130" w14:textId="77777777" w:rsidR="007229CB" w:rsidRPr="00B717FE" w:rsidRDefault="007229CB" w:rsidP="00405A48">
            <w:pPr>
              <w:rPr>
                <w:sz w:val="15"/>
                <w:szCs w:val="22"/>
              </w:rPr>
            </w:pPr>
            <w:r w:rsidRPr="00B717FE">
              <w:rPr>
                <w:sz w:val="15"/>
                <w:szCs w:val="22"/>
              </w:rPr>
              <w:t>%</w:t>
            </w:r>
          </w:p>
        </w:tc>
      </w:tr>
      <w:tr w:rsidR="007229CB" w:rsidRPr="00B717FE" w14:paraId="4E0859F7" w14:textId="77777777" w:rsidTr="00405A4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31DDD573" w14:textId="77777777" w:rsidR="007229CB" w:rsidRPr="00B717FE" w:rsidRDefault="007229CB" w:rsidP="00405A48">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27199" w14:textId="77777777" w:rsidR="007229CB" w:rsidRPr="00B717FE" w:rsidRDefault="007229CB" w:rsidP="00405A48">
            <w:pPr>
              <w:rPr>
                <w:sz w:val="15"/>
                <w:szCs w:val="22"/>
              </w:rPr>
            </w:pPr>
            <w:r w:rsidRPr="00B717FE">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CC5BC" w14:textId="77777777" w:rsidR="007229CB" w:rsidRPr="00B717FE" w:rsidRDefault="007229CB" w:rsidP="00405A48">
            <w:pPr>
              <w:rPr>
                <w:sz w:val="15"/>
                <w:szCs w:val="22"/>
              </w:rPr>
            </w:pPr>
            <w:r w:rsidRPr="00B717FE">
              <w:rPr>
                <w:sz w:val="15"/>
                <w:szCs w:val="22"/>
              </w:rPr>
              <w:t>T</w:t>
            </w:r>
            <w:r w:rsidRPr="00B717FE">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A9E42" w14:textId="77777777" w:rsidR="007229CB" w:rsidRPr="00B717FE" w:rsidRDefault="007229CB" w:rsidP="00405A48">
            <w:pPr>
              <w:rPr>
                <w:sz w:val="15"/>
                <w:szCs w:val="22"/>
              </w:rPr>
            </w:pPr>
            <w:r w:rsidRPr="00B717FE">
              <w:rPr>
                <w:sz w:val="15"/>
                <w:szCs w:val="22"/>
              </w:rPr>
              <w:t>&lt;=0.66T</w:t>
            </w:r>
            <w:r w:rsidRPr="00B717FE">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5FF1A" w14:textId="77777777" w:rsidR="007229CB" w:rsidRPr="00B717FE" w:rsidRDefault="007229CB" w:rsidP="00405A48">
            <w:pPr>
              <w:rPr>
                <w:sz w:val="15"/>
                <w:szCs w:val="22"/>
              </w:rPr>
            </w:pPr>
            <w:r w:rsidRPr="00B717FE">
              <w:rPr>
                <w:sz w:val="15"/>
                <w:szCs w:val="22"/>
              </w:rPr>
              <w:t>µs</w:t>
            </w:r>
          </w:p>
        </w:tc>
      </w:tr>
      <w:tr w:rsidR="007229CB" w:rsidRPr="00B717FE" w14:paraId="786DA03A" w14:textId="77777777" w:rsidTr="00405A4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31704A8C" w14:textId="77777777" w:rsidR="007229CB" w:rsidRPr="00B717FE" w:rsidRDefault="007229CB" w:rsidP="00405A48">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E8B354" w14:textId="77777777" w:rsidR="007229CB" w:rsidRPr="00B717FE" w:rsidRDefault="007229CB" w:rsidP="00405A48">
            <w:pPr>
              <w:rPr>
                <w:sz w:val="15"/>
                <w:szCs w:val="22"/>
              </w:rPr>
            </w:pPr>
            <w:r w:rsidRPr="00B717FE">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46884" w14:textId="77777777" w:rsidR="007229CB" w:rsidRPr="00B717FE" w:rsidRDefault="007229CB" w:rsidP="00405A48">
            <w:pPr>
              <w:rPr>
                <w:sz w:val="15"/>
                <w:szCs w:val="22"/>
              </w:rPr>
            </w:pPr>
            <w:r w:rsidRPr="00B717FE">
              <w:rPr>
                <w:sz w:val="15"/>
                <w:szCs w:val="22"/>
              </w:rPr>
              <w:t>T</w:t>
            </w:r>
            <w:r w:rsidRPr="00B717FE">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A8957" w14:textId="77777777" w:rsidR="007229CB" w:rsidRPr="00B717FE" w:rsidRDefault="007229CB" w:rsidP="00405A48">
            <w:pPr>
              <w:rPr>
                <w:sz w:val="15"/>
                <w:szCs w:val="22"/>
              </w:rPr>
            </w:pPr>
            <w:r w:rsidRPr="00B717FE">
              <w:rPr>
                <w:sz w:val="15"/>
                <w:szCs w:val="22"/>
              </w:rPr>
              <w:t>&lt;=0.66T</w:t>
            </w:r>
            <w:r w:rsidRPr="00B717FE">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38BF9" w14:textId="77777777" w:rsidR="007229CB" w:rsidRPr="00B717FE" w:rsidRDefault="007229CB" w:rsidP="00405A48">
            <w:pPr>
              <w:rPr>
                <w:sz w:val="15"/>
                <w:szCs w:val="22"/>
              </w:rPr>
            </w:pPr>
            <w:r w:rsidRPr="00B717FE">
              <w:rPr>
                <w:sz w:val="15"/>
                <w:szCs w:val="22"/>
              </w:rPr>
              <w:t>µs</w:t>
            </w:r>
          </w:p>
        </w:tc>
      </w:tr>
      <w:tr w:rsidR="007229CB" w:rsidRPr="00B717FE" w14:paraId="66645558" w14:textId="77777777" w:rsidTr="00405A48">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0A8C9EF" w14:textId="77777777" w:rsidR="007229CB" w:rsidRPr="00B717FE" w:rsidRDefault="007229CB" w:rsidP="00405A48">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788DB" w14:textId="77777777" w:rsidR="007229CB" w:rsidRPr="00B717FE" w:rsidRDefault="007229CB" w:rsidP="00405A48">
            <w:pPr>
              <w:rPr>
                <w:sz w:val="15"/>
                <w:szCs w:val="22"/>
              </w:rPr>
            </w:pPr>
            <w:r w:rsidRPr="00B717FE">
              <w:rPr>
                <w:sz w:val="15"/>
                <w:szCs w:val="22"/>
              </w:rPr>
              <w:t xml:space="preserve">RF </w:t>
            </w:r>
            <w:proofErr w:type="spellStart"/>
            <w:r w:rsidRPr="00B717FE">
              <w:rPr>
                <w:sz w:val="15"/>
                <w:szCs w:val="22"/>
              </w:rPr>
              <w:t>Pulsewidth</w:t>
            </w:r>
            <w:proofErr w:type="spellEnd"/>
            <w:r w:rsidRPr="00B717FE">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9E16B" w14:textId="77777777" w:rsidR="007229CB" w:rsidRPr="00B717FE" w:rsidRDefault="007229CB" w:rsidP="00405A48">
            <w:pPr>
              <w:rPr>
                <w:sz w:val="15"/>
                <w:szCs w:val="22"/>
              </w:rPr>
            </w:pPr>
            <w:r w:rsidRPr="00B717FE">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9B7FD" w14:textId="77777777" w:rsidR="007229CB" w:rsidRPr="00B717FE" w:rsidRDefault="007229CB" w:rsidP="00405A48">
            <w:pPr>
              <w:rPr>
                <w:sz w:val="15"/>
                <w:szCs w:val="22"/>
              </w:rPr>
            </w:pPr>
            <w:r w:rsidRPr="00B717FE">
              <w:rPr>
                <w:sz w:val="15"/>
                <w:szCs w:val="22"/>
              </w:rPr>
              <w:t>&lt;=</w:t>
            </w:r>
            <w:r w:rsidRPr="00B717FE">
              <w:rPr>
                <w:rFonts w:hint="eastAsia"/>
                <w:sz w:val="15"/>
                <w:szCs w:val="22"/>
              </w:rPr>
              <w:t>1</w:t>
            </w:r>
            <w:r w:rsidRPr="00B717FE">
              <w:rPr>
                <w:sz w:val="15"/>
                <w:szCs w:val="22"/>
              </w:rPr>
              <w:t xml:space="preserve">.3 </w:t>
            </w:r>
            <w:r w:rsidRPr="00B717FE">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430E4" w14:textId="77777777" w:rsidR="007229CB" w:rsidRPr="00B717FE" w:rsidRDefault="007229CB" w:rsidP="00405A48">
            <w:pPr>
              <w:rPr>
                <w:sz w:val="15"/>
                <w:szCs w:val="22"/>
              </w:rPr>
            </w:pPr>
            <w:r w:rsidRPr="00B717FE">
              <w:rPr>
                <w:sz w:val="15"/>
                <w:szCs w:val="22"/>
              </w:rPr>
              <w:t>µs</w:t>
            </w:r>
          </w:p>
        </w:tc>
      </w:tr>
    </w:tbl>
    <w:p w14:paraId="322B0BDA" w14:textId="77777777" w:rsidR="007229CB" w:rsidRPr="00B717FE" w:rsidRDefault="007229CB" w:rsidP="007229CB">
      <w:pPr>
        <w:rPr>
          <w:rFonts w:eastAsia="MS Mincho"/>
          <w:lang w:eastAsia="ja-JP"/>
        </w:rPr>
      </w:pPr>
    </w:p>
    <w:p w14:paraId="7F6F5BFB" w14:textId="77F37456" w:rsidR="00441D21" w:rsidRDefault="00441D21" w:rsidP="00441D21">
      <w:pPr>
        <w:pStyle w:val="21"/>
      </w:pPr>
      <w:bookmarkStart w:id="1876" w:name="_Toc214977251"/>
      <w:r w:rsidRPr="00F95B02">
        <w:t>6.</w:t>
      </w:r>
      <w:r w:rsidR="009C3CDD">
        <w:t>5</w:t>
      </w:r>
      <w:r w:rsidRPr="00F95B02">
        <w:tab/>
        <w:t>Unwanted emissions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876"/>
    </w:p>
    <w:p w14:paraId="7CB0B655"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1877" w:name="_Toc21099942"/>
      <w:bookmarkStart w:id="1878" w:name="_Toc29809740"/>
      <w:bookmarkStart w:id="1879" w:name="_Toc36645124"/>
      <w:bookmarkStart w:id="1880" w:name="_Toc37272178"/>
      <w:bookmarkStart w:id="1881" w:name="_Toc45884424"/>
      <w:bookmarkStart w:id="1882" w:name="_Toc53182447"/>
      <w:bookmarkStart w:id="1883" w:name="_Toc58860188"/>
      <w:bookmarkStart w:id="1884" w:name="_Toc58862692"/>
      <w:bookmarkStart w:id="1885" w:name="_Toc61182685"/>
      <w:bookmarkStart w:id="1886" w:name="_Toc66727998"/>
      <w:bookmarkStart w:id="1887" w:name="_Toc74961801"/>
      <w:bookmarkStart w:id="1888" w:name="_Toc75242712"/>
      <w:bookmarkStart w:id="1889" w:name="_Toc76545058"/>
      <w:bookmarkStart w:id="1890" w:name="_Toc82595161"/>
      <w:bookmarkStart w:id="1891" w:name="_Toc89955192"/>
      <w:bookmarkStart w:id="1892" w:name="_Toc98773617"/>
      <w:bookmarkStart w:id="1893" w:name="_Toc106201376"/>
      <w:bookmarkStart w:id="1894" w:name="_Toc115191229"/>
      <w:bookmarkStart w:id="1895" w:name="_Toc122013059"/>
      <w:bookmarkStart w:id="1896" w:name="_Toc124155878"/>
      <w:bookmarkStart w:id="1897" w:name="_Toc131537638"/>
      <w:bookmarkStart w:id="1898" w:name="_Toc137397845"/>
      <w:bookmarkStart w:id="1899" w:name="_Toc156576061"/>
      <w:bookmarkStart w:id="1900" w:name="_Toc176944583"/>
      <w:bookmarkStart w:id="1901" w:name="_Toc187256861"/>
      <w:bookmarkStart w:id="1902" w:name="_Toc21127525"/>
      <w:bookmarkStart w:id="1903" w:name="_Toc29811734"/>
      <w:bookmarkStart w:id="1904" w:name="_Toc36817286"/>
      <w:bookmarkStart w:id="1905" w:name="_Toc37260203"/>
      <w:bookmarkStart w:id="1906" w:name="_Toc37267591"/>
      <w:bookmarkStart w:id="1907" w:name="_Toc44712193"/>
      <w:bookmarkStart w:id="1908" w:name="_Toc45893506"/>
      <w:bookmarkStart w:id="1909" w:name="_Toc53178228"/>
      <w:bookmarkStart w:id="1910" w:name="_Toc53178679"/>
      <w:bookmarkStart w:id="1911" w:name="_Toc61178905"/>
      <w:bookmarkStart w:id="1912" w:name="_Toc61179375"/>
      <w:bookmarkStart w:id="1913" w:name="_Toc67916671"/>
      <w:bookmarkStart w:id="1914" w:name="_Toc74663269"/>
      <w:bookmarkStart w:id="1915" w:name="_Toc82621809"/>
      <w:bookmarkStart w:id="1916" w:name="_Toc90422656"/>
      <w:bookmarkStart w:id="1917" w:name="_Toc106782849"/>
      <w:bookmarkStart w:id="1918" w:name="_Toc107311740"/>
      <w:bookmarkStart w:id="1919" w:name="_Toc107419324"/>
      <w:bookmarkStart w:id="1920" w:name="_Toc107474951"/>
      <w:bookmarkStart w:id="1921" w:name="_Toc114255544"/>
      <w:bookmarkStart w:id="1922" w:name="_Toc115186224"/>
      <w:bookmarkStart w:id="1923" w:name="_Toc123049038"/>
      <w:bookmarkStart w:id="1924" w:name="_Toc123051957"/>
      <w:bookmarkStart w:id="1925" w:name="_Toc123054426"/>
      <w:bookmarkStart w:id="1926" w:name="_Toc123717527"/>
      <w:bookmarkStart w:id="1927" w:name="_Toc124157103"/>
      <w:bookmarkStart w:id="1928" w:name="_Toc124266507"/>
      <w:bookmarkStart w:id="1929" w:name="_Toc131595865"/>
      <w:bookmarkStart w:id="1930" w:name="_Toc131740863"/>
      <w:bookmarkStart w:id="1931" w:name="_Toc131766397"/>
      <w:bookmarkStart w:id="1932" w:name="_Toc138837619"/>
      <w:bookmarkStart w:id="1933" w:name="_Toc156567440"/>
      <w:bookmarkStart w:id="1934" w:name="_Toc176876046"/>
      <w:bookmarkStart w:id="1935" w:name="_Toc187245551"/>
      <w:bookmarkStart w:id="1936" w:name="_Toc193202753"/>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224FDA2F" w14:textId="1B3F89A1" w:rsidR="00B545CB" w:rsidRPr="00997005" w:rsidRDefault="00B545CB" w:rsidP="00B545CB">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r w:rsidR="003D0C01">
        <w:rPr>
          <w:rFonts w:eastAsia="Times New Roman" w:cs="v5.0.0"/>
          <w:lang w:eastAsia="en-GB"/>
        </w:rPr>
        <w:t>2</w:t>
      </w:r>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1937" w:name="_Hlk497217795"/>
      <w:r w:rsidRPr="00997005">
        <w:rPr>
          <w:rFonts w:eastAsia="Times New Roman" w:cs="v5.0.0"/>
          <w:lang w:eastAsia="en-GB"/>
        </w:rPr>
        <w:t xml:space="preserve">Adjacent Channel Leakage </w:t>
      </w:r>
      <w:proofErr w:type="gramStart"/>
      <w:r w:rsidRPr="00997005">
        <w:rPr>
          <w:rFonts w:eastAsia="Times New Roman" w:cs="v5.0.0"/>
          <w:lang w:eastAsia="en-GB"/>
        </w:rPr>
        <w:t>power</w:t>
      </w:r>
      <w:proofErr w:type="gramEnd"/>
      <w:r w:rsidRPr="00997005">
        <w:rPr>
          <w:rFonts w:eastAsia="Times New Roman" w:cs="v5.0.0"/>
          <w:lang w:eastAsia="en-GB"/>
        </w:rPr>
        <w:t xml:space="preserve"> Ratio </w:t>
      </w:r>
      <w:bookmarkEnd w:id="1937"/>
      <w:r w:rsidRPr="00997005">
        <w:rPr>
          <w:rFonts w:eastAsia="Times New Roman" w:cs="v5.0.0"/>
          <w:lang w:eastAsia="en-GB"/>
        </w:rPr>
        <w:t>(ACLR) and operating band unwanted emissions (OBUE).</w:t>
      </w:r>
    </w:p>
    <w:p w14:paraId="6DA6FA8B"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above and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below each band. Unwanted emissions outside of this frequency range are limited by a spurious emissions requirement.</w:t>
      </w:r>
    </w:p>
    <w:p w14:paraId="39E6929E"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5D93956F" w14:textId="77777777" w:rsidR="00B545CB" w:rsidRPr="00997005" w:rsidRDefault="00B545CB" w:rsidP="00B545CB">
      <w:pPr>
        <w:keepNext/>
        <w:keepLines/>
        <w:spacing w:before="60"/>
        <w:jc w:val="center"/>
        <w:rPr>
          <w:rFonts w:ascii="Arial" w:eastAsia="Times New Roman" w:hAnsi="Arial"/>
          <w:b/>
          <w:i/>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trPr>
        <w:tc>
          <w:tcPr>
            <w:tcW w:w="1187" w:type="dxa"/>
            <w:tcBorders>
              <w:bottom w:val="single" w:sz="4" w:space="0" w:color="auto"/>
            </w:tcBorders>
          </w:tcPr>
          <w:p w14:paraId="01D89B98"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6DD5C8A5"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3D7F4526" w14:textId="77777777" w:rsidR="00B545CB" w:rsidRPr="00997005" w:rsidRDefault="00B545CB" w:rsidP="00405A48">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B545CB" w:rsidRPr="00997005" w14:paraId="7971D5FC" w14:textId="77777777" w:rsidTr="00405A48">
        <w:trPr>
          <w:cantSplit/>
          <w:jc w:val="center"/>
        </w:trPr>
        <w:tc>
          <w:tcPr>
            <w:tcW w:w="1187" w:type="dxa"/>
            <w:tcBorders>
              <w:bottom w:val="single" w:sz="4" w:space="0" w:color="auto"/>
            </w:tcBorders>
          </w:tcPr>
          <w:p w14:paraId="6BEC3167"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5F30362D" w14:textId="77777777" w:rsidR="00B545CB" w:rsidRPr="00997005" w:rsidRDefault="00B545CB" w:rsidP="00405A48">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579B3CA1"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1F2B1B29" w14:textId="77777777" w:rsidR="00B545CB" w:rsidRPr="00997005" w:rsidRDefault="00B545CB" w:rsidP="00B545CB">
      <w:pPr>
        <w:rPr>
          <w:rFonts w:eastAsia="Times New Roman"/>
          <w:lang w:eastAsia="en-GB"/>
        </w:rPr>
      </w:pPr>
    </w:p>
    <w:p w14:paraId="53BDBC0D"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1938" w:name="_Toc21099943"/>
      <w:bookmarkStart w:id="1939" w:name="_Toc29809741"/>
      <w:bookmarkStart w:id="1940" w:name="_Toc36645125"/>
      <w:bookmarkStart w:id="1941" w:name="_Toc37272179"/>
      <w:bookmarkStart w:id="1942" w:name="_Toc45884425"/>
      <w:bookmarkStart w:id="1943" w:name="_Toc53182448"/>
      <w:bookmarkStart w:id="1944" w:name="_Toc58860189"/>
      <w:bookmarkStart w:id="1945" w:name="_Toc58862693"/>
      <w:bookmarkStart w:id="1946" w:name="_Toc61182686"/>
      <w:bookmarkStart w:id="1947" w:name="_Toc66727999"/>
      <w:bookmarkStart w:id="1948" w:name="_Toc74961802"/>
      <w:bookmarkStart w:id="1949" w:name="_Toc75242713"/>
      <w:bookmarkStart w:id="1950" w:name="_Toc76545059"/>
      <w:bookmarkStart w:id="1951" w:name="_Toc82595162"/>
      <w:bookmarkStart w:id="1952" w:name="_Toc89955193"/>
      <w:bookmarkStart w:id="1953" w:name="_Toc98773618"/>
      <w:bookmarkStart w:id="1954" w:name="_Toc106201377"/>
      <w:bookmarkStart w:id="1955" w:name="_Toc115191230"/>
      <w:bookmarkStart w:id="1956" w:name="_Toc122013060"/>
      <w:bookmarkStart w:id="1957" w:name="_Toc124155879"/>
      <w:bookmarkStart w:id="1958" w:name="_Toc131537639"/>
      <w:bookmarkStart w:id="1959" w:name="_Toc137397846"/>
      <w:bookmarkStart w:id="1960" w:name="_Toc156576062"/>
      <w:bookmarkStart w:id="1961" w:name="_Toc176944584"/>
      <w:bookmarkStart w:id="1962" w:name="_Toc187256862"/>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r w:rsidRPr="00997005">
        <w:rPr>
          <w:rFonts w:ascii="Arial" w:eastAsia="Times New Roman" w:hAnsi="Arial"/>
          <w:sz w:val="28"/>
          <w:lang w:eastAsia="en-GB"/>
        </w:rPr>
        <w:tab/>
      </w:r>
    </w:p>
    <w:p w14:paraId="30E4157E"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1963" w:name="_Toc21099944"/>
      <w:bookmarkStart w:id="1964" w:name="_Toc29809742"/>
      <w:bookmarkStart w:id="1965" w:name="_Toc36645126"/>
      <w:bookmarkStart w:id="1966" w:name="_Toc37272180"/>
      <w:bookmarkStart w:id="1967" w:name="_Toc45884426"/>
      <w:bookmarkStart w:id="1968" w:name="_Toc53182449"/>
      <w:bookmarkStart w:id="1969" w:name="_Toc58860190"/>
      <w:bookmarkStart w:id="1970" w:name="_Toc58862694"/>
      <w:bookmarkStart w:id="1971" w:name="_Toc61182687"/>
      <w:bookmarkStart w:id="1972" w:name="_Toc66728000"/>
      <w:bookmarkStart w:id="1973" w:name="_Toc74961803"/>
      <w:bookmarkStart w:id="1974" w:name="_Toc75242714"/>
      <w:bookmarkStart w:id="1975" w:name="_Toc76545060"/>
      <w:bookmarkStart w:id="1976" w:name="_Toc82595163"/>
      <w:bookmarkStart w:id="1977" w:name="_Toc89955194"/>
      <w:bookmarkStart w:id="1978" w:name="_Toc98773619"/>
      <w:bookmarkStart w:id="1979" w:name="_Toc106201378"/>
      <w:bookmarkStart w:id="1980" w:name="_Toc115191231"/>
      <w:bookmarkStart w:id="1981" w:name="_Toc122013061"/>
      <w:bookmarkStart w:id="1982" w:name="_Toc124155880"/>
      <w:bookmarkStart w:id="1983" w:name="_Toc131537640"/>
      <w:bookmarkStart w:id="1984" w:name="_Toc137397847"/>
      <w:bookmarkStart w:id="1985" w:name="_Toc156576063"/>
      <w:bookmarkStart w:id="1986" w:name="_Toc176944585"/>
      <w:bookmarkStart w:id="1987" w:name="_Toc187256863"/>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919434A" w14:textId="77777777" w:rsidR="00B545CB" w:rsidRPr="00997005" w:rsidRDefault="00B545CB" w:rsidP="00B545CB">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37306C"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75495E19" w14:textId="77777777" w:rsidR="00B545CB" w:rsidRPr="00997005" w:rsidRDefault="00B545CB" w:rsidP="00B545CB">
      <w:pPr>
        <w:rPr>
          <w:rFonts w:eastAsia="Times New Roman"/>
          <w:lang w:eastAsia="en-GB"/>
        </w:rPr>
      </w:pPr>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997005" w:rsidRDefault="00B545CB" w:rsidP="00B545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4C0FBB4D"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1988" w:name="_Toc21099945"/>
      <w:bookmarkStart w:id="1989" w:name="_Toc29809743"/>
      <w:bookmarkStart w:id="1990" w:name="_Toc36645127"/>
      <w:bookmarkStart w:id="1991" w:name="_Toc37272181"/>
      <w:bookmarkStart w:id="1992" w:name="_Toc45884427"/>
      <w:bookmarkStart w:id="1993" w:name="_Toc53182450"/>
      <w:bookmarkStart w:id="1994" w:name="_Toc58860191"/>
      <w:bookmarkStart w:id="1995" w:name="_Toc58862695"/>
      <w:bookmarkStart w:id="1996" w:name="_Toc61182688"/>
      <w:bookmarkStart w:id="1997" w:name="_Toc66728001"/>
      <w:bookmarkStart w:id="1998" w:name="_Toc74961804"/>
      <w:bookmarkStart w:id="1999" w:name="_Toc75242715"/>
      <w:bookmarkStart w:id="2000" w:name="_Toc76545061"/>
      <w:bookmarkStart w:id="2001" w:name="_Toc82595164"/>
      <w:bookmarkStart w:id="2002" w:name="_Toc89955195"/>
      <w:bookmarkStart w:id="2003" w:name="_Toc98773620"/>
      <w:bookmarkStart w:id="2004" w:name="_Toc106201379"/>
      <w:bookmarkStart w:id="2005" w:name="_Toc115191232"/>
      <w:bookmarkStart w:id="2006" w:name="_Toc122013062"/>
      <w:bookmarkStart w:id="2007" w:name="_Toc124155881"/>
      <w:bookmarkStart w:id="2008" w:name="_Toc131537641"/>
      <w:bookmarkStart w:id="2009" w:name="_Toc137397848"/>
      <w:bookmarkStart w:id="2010" w:name="_Toc156576064"/>
      <w:bookmarkStart w:id="2011" w:name="_Toc176944586"/>
      <w:bookmarkStart w:id="2012" w:name="_Toc187256864"/>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129167B8"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6F44C326" w14:textId="77777777" w:rsidR="00B545CB" w:rsidRPr="00997005" w:rsidRDefault="00B545CB" w:rsidP="00B545CB">
      <w:pPr>
        <w:keepNext/>
        <w:keepLines/>
        <w:spacing w:before="120"/>
        <w:ind w:left="1418" w:hanging="1418"/>
        <w:outlineLvl w:val="3"/>
        <w:rPr>
          <w:rFonts w:ascii="Arial" w:eastAsia="Times New Roman" w:hAnsi="Arial" w:cs="v4.2.0"/>
          <w:lang w:eastAsia="en-GB"/>
        </w:rPr>
      </w:pPr>
      <w:bookmarkStart w:id="2013" w:name="_Toc21099946"/>
      <w:bookmarkStart w:id="2014" w:name="_Toc29809744"/>
      <w:bookmarkStart w:id="2015" w:name="_Toc36645128"/>
      <w:bookmarkStart w:id="2016" w:name="_Toc37272182"/>
      <w:bookmarkStart w:id="2017" w:name="_Toc45884428"/>
      <w:bookmarkStart w:id="2018" w:name="_Toc53182451"/>
      <w:bookmarkStart w:id="2019" w:name="_Toc58860192"/>
      <w:bookmarkStart w:id="2020" w:name="_Toc58862696"/>
      <w:bookmarkStart w:id="2021" w:name="_Toc61182689"/>
      <w:bookmarkStart w:id="2022" w:name="_Toc66728002"/>
      <w:bookmarkStart w:id="2023" w:name="_Toc74961805"/>
      <w:bookmarkStart w:id="2024" w:name="_Toc75242716"/>
      <w:bookmarkStart w:id="2025" w:name="_Toc76545062"/>
      <w:bookmarkStart w:id="2026" w:name="_Toc82595165"/>
      <w:bookmarkStart w:id="2027" w:name="_Toc89955196"/>
      <w:bookmarkStart w:id="2028" w:name="_Toc98773621"/>
      <w:bookmarkStart w:id="2029" w:name="_Toc106201380"/>
      <w:bookmarkStart w:id="2030" w:name="_Toc115191233"/>
      <w:bookmarkStart w:id="2031" w:name="_Toc122013063"/>
      <w:bookmarkStart w:id="2032" w:name="_Toc124155882"/>
      <w:bookmarkStart w:id="2033" w:name="_Toc131537642"/>
      <w:bookmarkStart w:id="2034" w:name="_Toc137397849"/>
      <w:bookmarkStart w:id="2035" w:name="_Toc156576065"/>
      <w:bookmarkStart w:id="2036" w:name="_Toc176944587"/>
      <w:bookmarkStart w:id="2037" w:name="_Toc187256865"/>
      <w:r w:rsidRPr="00997005">
        <w:rPr>
          <w:rFonts w:ascii="Arial" w:eastAsia="Times New Roman" w:hAnsi="Arial" w:cs="v4.2.0"/>
          <w:lang w:eastAsia="en-GB"/>
        </w:rPr>
        <w:lastRenderedPageBreak/>
        <w:t>6.</w:t>
      </w:r>
      <w:r>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3BFF89AF"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038" w:name="_Toc21099947"/>
      <w:bookmarkStart w:id="2039" w:name="_Toc29809745"/>
      <w:bookmarkStart w:id="2040" w:name="_Toc36645129"/>
      <w:bookmarkStart w:id="2041" w:name="_Toc37272183"/>
      <w:bookmarkStart w:id="2042" w:name="_Toc45884429"/>
      <w:bookmarkStart w:id="2043" w:name="_Toc53182452"/>
      <w:bookmarkStart w:id="2044" w:name="_Toc58860193"/>
      <w:bookmarkStart w:id="2045" w:name="_Toc58862697"/>
      <w:bookmarkStart w:id="2046" w:name="_Toc61182690"/>
      <w:bookmarkStart w:id="2047" w:name="_Toc66728003"/>
      <w:bookmarkStart w:id="2048" w:name="_Toc74961806"/>
      <w:bookmarkStart w:id="2049" w:name="_Toc75242717"/>
      <w:bookmarkStart w:id="2050" w:name="_Toc76545063"/>
      <w:bookmarkStart w:id="2051" w:name="_Toc82595166"/>
      <w:bookmarkStart w:id="2052" w:name="_Toc89955197"/>
      <w:bookmarkStart w:id="2053" w:name="_Toc98773622"/>
      <w:bookmarkStart w:id="2054" w:name="_Toc106201381"/>
      <w:bookmarkStart w:id="2055" w:name="_Toc115191234"/>
      <w:bookmarkStart w:id="2056" w:name="_Toc122013064"/>
      <w:bookmarkStart w:id="2057" w:name="_Toc124155883"/>
      <w:bookmarkStart w:id="2058" w:name="_Toc131537643"/>
      <w:bookmarkStart w:id="2059" w:name="_Toc137397850"/>
      <w:bookmarkStart w:id="2060" w:name="_Toc156576066"/>
      <w:bookmarkStart w:id="2061" w:name="_Toc176944588"/>
      <w:bookmarkStart w:id="2062" w:name="_Toc187256866"/>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3C955276" w14:textId="77777777" w:rsidR="00B545CB" w:rsidRPr="00997005" w:rsidRDefault="00B545CB" w:rsidP="00B545CB">
      <w:pPr>
        <w:keepNext/>
        <w:keepLines/>
        <w:spacing w:before="120"/>
        <w:ind w:left="1701" w:hanging="1701"/>
        <w:outlineLvl w:val="4"/>
        <w:rPr>
          <w:rFonts w:ascii="Arial" w:eastAsia="Times New Roman" w:hAnsi="Arial" w:cs="v4.2.0"/>
          <w:sz w:val="22"/>
          <w:lang w:eastAsia="en-GB"/>
        </w:rPr>
      </w:pPr>
      <w:bookmarkStart w:id="2063" w:name="_Toc21099948"/>
      <w:bookmarkStart w:id="2064" w:name="_Toc29809746"/>
      <w:bookmarkStart w:id="2065" w:name="_Toc36645130"/>
      <w:bookmarkStart w:id="2066" w:name="_Toc37272184"/>
      <w:bookmarkStart w:id="2067" w:name="_Toc45884430"/>
      <w:bookmarkStart w:id="2068" w:name="_Toc53182453"/>
      <w:bookmarkStart w:id="2069" w:name="_Toc58860194"/>
      <w:bookmarkStart w:id="2070" w:name="_Toc58862698"/>
      <w:bookmarkStart w:id="2071" w:name="_Toc61182691"/>
      <w:bookmarkStart w:id="2072" w:name="_Toc66728004"/>
      <w:bookmarkStart w:id="2073" w:name="_Toc74961807"/>
      <w:bookmarkStart w:id="2074" w:name="_Toc75242718"/>
      <w:bookmarkStart w:id="2075" w:name="_Toc76545064"/>
      <w:bookmarkStart w:id="2076" w:name="_Toc82595167"/>
      <w:bookmarkStart w:id="2077" w:name="_Toc89955198"/>
      <w:bookmarkStart w:id="2078" w:name="_Toc98773623"/>
      <w:bookmarkStart w:id="2079" w:name="_Toc106201382"/>
      <w:bookmarkStart w:id="2080" w:name="_Toc115191235"/>
      <w:bookmarkStart w:id="2081" w:name="_Toc122013065"/>
      <w:bookmarkStart w:id="2082" w:name="_Toc124155884"/>
      <w:bookmarkStart w:id="2083" w:name="_Toc131537644"/>
      <w:bookmarkStart w:id="2084" w:name="_Toc137397851"/>
      <w:bookmarkStart w:id="2085" w:name="_Toc156576067"/>
      <w:bookmarkStart w:id="2086" w:name="_Toc176944589"/>
      <w:bookmarkStart w:id="2087" w:name="_Toc187256867"/>
      <w:r w:rsidRPr="00997005">
        <w:rPr>
          <w:rFonts w:ascii="Arial" w:eastAsia="Times New Roman" w:hAnsi="Arial" w:cs="v4.2.0"/>
          <w:sz w:val="22"/>
          <w:lang w:eastAsia="en-GB"/>
        </w:rPr>
        <w:t>6.</w:t>
      </w:r>
      <w:r>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7894A77"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78FA89A6" w14:textId="77777777" w:rsidR="00B545CB" w:rsidRPr="00997005" w:rsidRDefault="00B545CB" w:rsidP="00B545CB">
      <w:pPr>
        <w:rPr>
          <w:rFonts w:eastAsia="Times New Roman" w:cs="v4.2.0"/>
          <w:lang w:eastAsia="en-GB"/>
        </w:rPr>
      </w:pPr>
      <w:r w:rsidRPr="00997005">
        <w:rPr>
          <w:rFonts w:eastAsia="Times New Roman" w:cs="v4.2.0"/>
          <w:lang w:eastAsia="en-GB"/>
        </w:rPr>
        <w:t>RF channels to be tested for single carrier: M; see clause 4.</w:t>
      </w:r>
      <w:r w:rsidRPr="00997005">
        <w:rPr>
          <w:rFonts w:cs="v4.2.0"/>
          <w:lang w:eastAsia="en-GB"/>
        </w:rPr>
        <w:t>9.1</w:t>
      </w:r>
      <w:r w:rsidRPr="00997005">
        <w:rPr>
          <w:rFonts w:eastAsia="Times New Roman" w:cs="v4.2.0"/>
          <w:lang w:eastAsia="en-GB"/>
        </w:rPr>
        <w:t>.</w:t>
      </w:r>
    </w:p>
    <w:p w14:paraId="3E7F9E04" w14:textId="77777777" w:rsidR="00B545CB" w:rsidRPr="00997005" w:rsidRDefault="00B545CB" w:rsidP="00B545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40DDCAE8" w14:textId="77777777" w:rsidR="00B545CB" w:rsidRPr="00997005" w:rsidRDefault="00B545CB" w:rsidP="00B545CB">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Pr="00997005">
        <w:rPr>
          <w:rFonts w:eastAsia="MS PMincho"/>
          <w:lang w:eastAsia="ja-JP"/>
        </w:rPr>
        <w:t>NR-FR1</w:t>
      </w:r>
      <w:r w:rsidRPr="00997005">
        <w:rPr>
          <w:rFonts w:eastAsia="MS PMincho"/>
          <w:lang w:eastAsia="en-GB"/>
        </w:rPr>
        <w:t xml:space="preserve">-TM1.1 at </w:t>
      </w:r>
      <w:r w:rsidRPr="00997005">
        <w:rPr>
          <w:rFonts w:eastAsia="Times New Roman"/>
          <w:lang w:eastAsia="en-GB"/>
        </w:rPr>
        <w:t xml:space="preserve">manufacturer's declared rated output power </w:t>
      </w:r>
      <w:r w:rsidRPr="00997005">
        <w:rPr>
          <w:rFonts w:eastAsia="Times New Roman" w:cs="Arial"/>
          <w:szCs w:val="18"/>
          <w:lang w:eastAsia="ko-KR"/>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r w:rsidRPr="00997005">
        <w:rPr>
          <w:rFonts w:eastAsia="MS PMincho"/>
          <w:lang w:eastAsia="en-GB"/>
        </w:rPr>
        <w:t>.</w:t>
      </w:r>
      <w:bookmarkStart w:id="2088" w:name="_Toc21099949"/>
      <w:bookmarkStart w:id="2089" w:name="_Toc29809747"/>
    </w:p>
    <w:p w14:paraId="17BDFCC0"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090" w:name="_Toc36645131"/>
      <w:bookmarkStart w:id="2091" w:name="_Toc37272185"/>
      <w:bookmarkStart w:id="2092" w:name="_Toc45884431"/>
      <w:bookmarkStart w:id="2093" w:name="_Toc53182454"/>
      <w:bookmarkStart w:id="2094" w:name="_Toc58860195"/>
      <w:bookmarkStart w:id="2095" w:name="_Toc58862699"/>
      <w:bookmarkStart w:id="2096" w:name="_Toc61182692"/>
      <w:bookmarkStart w:id="2097" w:name="_Toc66728005"/>
      <w:bookmarkStart w:id="2098" w:name="_Toc74961808"/>
      <w:bookmarkStart w:id="2099" w:name="_Toc75242719"/>
      <w:bookmarkStart w:id="2100" w:name="_Toc76545065"/>
      <w:bookmarkStart w:id="2101" w:name="_Toc82595168"/>
      <w:bookmarkStart w:id="2102" w:name="_Toc89955199"/>
      <w:bookmarkStart w:id="2103" w:name="_Toc98773624"/>
      <w:bookmarkStart w:id="2104" w:name="_Toc106201383"/>
      <w:bookmarkStart w:id="2105" w:name="_Toc115191236"/>
      <w:bookmarkStart w:id="2106" w:name="_Toc122013066"/>
      <w:bookmarkStart w:id="2107" w:name="_Toc124155885"/>
      <w:bookmarkStart w:id="2108" w:name="_Toc131537645"/>
      <w:bookmarkStart w:id="2109" w:name="_Toc137397852"/>
      <w:bookmarkStart w:id="2110" w:name="_Toc156576068"/>
      <w:bookmarkStart w:id="2111" w:name="_Toc176944590"/>
      <w:bookmarkStart w:id="2112" w:name="_Toc18725686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E961CC0"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997005" w:rsidRDefault="00B545CB" w:rsidP="00B545CB">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p>
    <w:p w14:paraId="361E5B15" w14:textId="77777777" w:rsidR="00B545CB" w:rsidRPr="00997005" w:rsidRDefault="00B545CB" w:rsidP="00B545C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875"/>
        <w:gridCol w:w="875"/>
        <w:gridCol w:w="875"/>
        <w:gridCol w:w="878"/>
      </w:tblGrid>
      <w:tr w:rsidR="00B545CB" w:rsidRPr="00997005" w14:paraId="434E5B69" w14:textId="77777777" w:rsidTr="00405A48">
        <w:trPr>
          <w:cantSplit/>
          <w:trHeight w:val="785"/>
          <w:jc w:val="center"/>
        </w:trPr>
        <w:tc>
          <w:tcPr>
            <w:tcW w:w="2192" w:type="dxa"/>
            <w:vMerge w:val="restart"/>
            <w:tcBorders>
              <w:top w:val="single" w:sz="4" w:space="0" w:color="auto"/>
            </w:tcBorders>
          </w:tcPr>
          <w:p w14:paraId="45990567"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3503" w:type="dxa"/>
            <w:gridSpan w:val="4"/>
            <w:tcBorders>
              <w:top w:val="single" w:sz="4" w:space="0" w:color="auto"/>
              <w:left w:val="single" w:sz="4" w:space="0" w:color="auto"/>
              <w:bottom w:val="single" w:sz="4" w:space="0" w:color="auto"/>
            </w:tcBorders>
          </w:tcPr>
          <w:p w14:paraId="1A7112EB"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EF7452" w14:textId="77777777" w:rsidR="00B545CB" w:rsidRPr="000B4A6B" w:rsidRDefault="00B545CB" w:rsidP="00405A48">
            <w:pPr>
              <w:keepNext/>
              <w:keepLines/>
              <w:jc w:val="center"/>
              <w:rPr>
                <w:rFonts w:ascii="Arial" w:eastAsiaTheme="minorEastAsia" w:hAnsi="Arial"/>
                <w:b/>
                <w:sz w:val="18"/>
              </w:rPr>
            </w:pPr>
            <w:proofErr w:type="spellStart"/>
            <w:r w:rsidRPr="00997005">
              <w:rPr>
                <w:rFonts w:ascii="Arial" w:eastAsia="Times New Roman" w:hAnsi="Arial"/>
                <w:b/>
                <w:sz w:val="18"/>
                <w:lang w:eastAsia="en-GB"/>
              </w:rPr>
              <w:t>BW</w:t>
            </w:r>
            <w:r w:rsidRPr="00997005">
              <w:rPr>
                <w:rFonts w:ascii="Arial" w:hAnsi="Arial"/>
                <w:b/>
                <w:sz w:val="18"/>
                <w:vertAlign w:val="subscript"/>
                <w:lang w:eastAsia="en-GB"/>
              </w:rPr>
              <w:t>Channel</w:t>
            </w:r>
            <w:proofErr w:type="spellEnd"/>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B545CB" w:rsidRPr="00997005" w14:paraId="111C42A8" w14:textId="77777777" w:rsidTr="00405A48">
        <w:trPr>
          <w:cantSplit/>
          <w:trHeight w:val="146"/>
          <w:jc w:val="center"/>
        </w:trPr>
        <w:tc>
          <w:tcPr>
            <w:tcW w:w="2192" w:type="dxa"/>
            <w:vMerge/>
          </w:tcPr>
          <w:p w14:paraId="30159B18" w14:textId="77777777" w:rsidR="00B545CB" w:rsidRPr="00997005" w:rsidRDefault="00B545CB" w:rsidP="00405A48">
            <w:pPr>
              <w:keepNext/>
              <w:keepLines/>
              <w:jc w:val="center"/>
              <w:rPr>
                <w:rFonts w:ascii="Arial" w:eastAsia="Times New Roman" w:hAnsi="Arial"/>
                <w:b/>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47EBBA4A" w14:textId="77777777" w:rsidR="00B545CB" w:rsidRDefault="00B545CB" w:rsidP="00405A48">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875" w:type="dxa"/>
          </w:tcPr>
          <w:p w14:paraId="3956892B"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400</w:t>
            </w:r>
          </w:p>
        </w:tc>
        <w:tc>
          <w:tcPr>
            <w:tcW w:w="875" w:type="dxa"/>
          </w:tcPr>
          <w:p w14:paraId="47D8F9C2"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875" w:type="dxa"/>
          </w:tcPr>
          <w:p w14:paraId="69F257B9"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800</w:t>
            </w:r>
          </w:p>
        </w:tc>
      </w:tr>
      <w:tr w:rsidR="00B545CB" w:rsidRPr="00997005" w14:paraId="7083B1F7" w14:textId="77777777" w:rsidTr="00405A48">
        <w:trPr>
          <w:cantSplit/>
          <w:trHeight w:val="607"/>
          <w:jc w:val="center"/>
        </w:trPr>
        <w:tc>
          <w:tcPr>
            <w:tcW w:w="2192" w:type="dxa"/>
          </w:tcPr>
          <w:p w14:paraId="0435D078"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875" w:type="dxa"/>
            <w:tcBorders>
              <w:top w:val="single" w:sz="4" w:space="0" w:color="auto"/>
              <w:left w:val="single" w:sz="4" w:space="0" w:color="auto"/>
              <w:bottom w:val="single" w:sz="4" w:space="0" w:color="auto"/>
              <w:right w:val="single" w:sz="4" w:space="0" w:color="auto"/>
            </w:tcBorders>
          </w:tcPr>
          <w:p w14:paraId="1F8B503B"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cs="Arial" w:hint="eastAsia"/>
                <w:sz w:val="18"/>
              </w:rPr>
              <w:t>400</w:t>
            </w:r>
          </w:p>
        </w:tc>
        <w:tc>
          <w:tcPr>
            <w:tcW w:w="875" w:type="dxa"/>
          </w:tcPr>
          <w:p w14:paraId="3E91A998"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800</w:t>
            </w:r>
          </w:p>
        </w:tc>
        <w:tc>
          <w:tcPr>
            <w:tcW w:w="875" w:type="dxa"/>
          </w:tcPr>
          <w:p w14:paraId="752414F7"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875" w:type="dxa"/>
          </w:tcPr>
          <w:p w14:paraId="04454564"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1600</w:t>
            </w:r>
          </w:p>
        </w:tc>
      </w:tr>
      <w:tr w:rsidR="00B545CB" w:rsidRPr="00997005" w14:paraId="56547DA6" w14:textId="77777777" w:rsidTr="00405A48">
        <w:trPr>
          <w:cantSplit/>
          <w:trHeight w:val="1028"/>
          <w:jc w:val="center"/>
        </w:trPr>
        <w:tc>
          <w:tcPr>
            <w:tcW w:w="2192" w:type="dxa"/>
          </w:tcPr>
          <w:p w14:paraId="074F4A1E"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875" w:type="dxa"/>
            <w:tcBorders>
              <w:top w:val="single" w:sz="4" w:space="0" w:color="auto"/>
              <w:left w:val="single" w:sz="4" w:space="0" w:color="auto"/>
              <w:bottom w:val="single" w:sz="4" w:space="0" w:color="auto"/>
              <w:right w:val="single" w:sz="4" w:space="0" w:color="auto"/>
            </w:tcBorders>
          </w:tcPr>
          <w:p w14:paraId="07DB1E45"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875" w:type="dxa"/>
          </w:tcPr>
          <w:p w14:paraId="7C24E779"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w:t>
            </w:r>
          </w:p>
        </w:tc>
        <w:tc>
          <w:tcPr>
            <w:tcW w:w="875" w:type="dxa"/>
          </w:tcPr>
          <w:p w14:paraId="2ED105D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12</w:t>
            </w:r>
          </w:p>
        </w:tc>
        <w:tc>
          <w:tcPr>
            <w:tcW w:w="875" w:type="dxa"/>
          </w:tcPr>
          <w:p w14:paraId="23D8FC5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w:t>
            </w:r>
          </w:p>
        </w:tc>
      </w:tr>
    </w:tbl>
    <w:p w14:paraId="64E87A80" w14:textId="77777777" w:rsidR="00B545CB" w:rsidRPr="00997005" w:rsidRDefault="00B545CB" w:rsidP="00B545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 xml:space="preserve">The detection mode of the spectrum </w:t>
      </w:r>
      <w:proofErr w:type="spellStart"/>
      <w:r w:rsidRPr="00997005">
        <w:rPr>
          <w:rFonts w:eastAsia="Times New Roman"/>
          <w:lang w:eastAsia="en-GB"/>
        </w:rPr>
        <w:t>analyzer</w:t>
      </w:r>
      <w:proofErr w:type="spellEnd"/>
      <w:r w:rsidRPr="00997005">
        <w:rPr>
          <w:rFonts w:eastAsia="Times New Roman"/>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997005" w:rsidRDefault="00B545CB" w:rsidP="00B545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997005" w:rsidRDefault="00B545CB" w:rsidP="00B545CB">
      <w:pPr>
        <w:ind w:left="568" w:hanging="284"/>
        <w:rPr>
          <w:rFonts w:eastAsia="Times New Roman"/>
          <w:lang w:eastAsia="en-GB"/>
        </w:rPr>
      </w:pPr>
      <w:r w:rsidRPr="00997005">
        <w:rPr>
          <w:rFonts w:eastAsia="Times New Roman"/>
          <w:lang w:eastAsia="en-GB"/>
        </w:rPr>
        <w:t>3)</w:t>
      </w:r>
      <w:r w:rsidRPr="00997005">
        <w:rPr>
          <w:rFonts w:eastAsia="Times New Roman"/>
          <w:lang w:eastAsia="en-GB"/>
        </w:rPr>
        <w:tab/>
        <w:t>Determine the lowest frequency, f1, for which the sum of all power in the measurement cells from the beginning of the span to f1 exceeds P1.</w:t>
      </w:r>
    </w:p>
    <w:p w14:paraId="7A339792" w14:textId="77777777" w:rsidR="00B545CB" w:rsidRPr="00997005" w:rsidRDefault="00B545CB" w:rsidP="00B545CB">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284AA504"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52A9505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113" w:name="_Toc21099950"/>
      <w:bookmarkStart w:id="2114" w:name="_Toc29809748"/>
      <w:bookmarkStart w:id="2115" w:name="_Toc36645132"/>
      <w:bookmarkStart w:id="2116" w:name="_Toc37272186"/>
      <w:bookmarkStart w:id="2117" w:name="_Toc45884432"/>
      <w:bookmarkStart w:id="2118" w:name="_Toc53182455"/>
      <w:bookmarkStart w:id="2119" w:name="_Toc58860196"/>
      <w:bookmarkStart w:id="2120" w:name="_Toc58862700"/>
      <w:bookmarkStart w:id="2121" w:name="_Toc61182693"/>
      <w:bookmarkStart w:id="2122" w:name="_Toc66728006"/>
      <w:bookmarkStart w:id="2123" w:name="_Toc74961809"/>
      <w:bookmarkStart w:id="2124" w:name="_Toc75242720"/>
      <w:bookmarkStart w:id="2125" w:name="_Toc76545066"/>
      <w:bookmarkStart w:id="2126" w:name="_Toc82595169"/>
      <w:bookmarkStart w:id="2127" w:name="_Toc89955200"/>
      <w:bookmarkStart w:id="2128" w:name="_Toc98773625"/>
      <w:bookmarkStart w:id="2129" w:name="_Toc106201384"/>
      <w:bookmarkStart w:id="2130" w:name="_Toc115191237"/>
      <w:bookmarkStart w:id="2131" w:name="_Toc122013067"/>
      <w:bookmarkStart w:id="2132" w:name="_Toc124155886"/>
      <w:bookmarkStart w:id="2133" w:name="_Toc131537646"/>
      <w:bookmarkStart w:id="2134" w:name="_Toc137397853"/>
      <w:bookmarkStart w:id="2135" w:name="_Toc156576069"/>
      <w:bookmarkStart w:id="2136" w:name="_Toc176944591"/>
      <w:bookmarkStart w:id="2137" w:name="_Toc187256869"/>
      <w:r w:rsidRPr="00997005">
        <w:rPr>
          <w:rFonts w:ascii="Arial" w:eastAsia="MS P??" w:hAnsi="Arial" w:cs="v4.2.0"/>
          <w:lang w:eastAsia="en-GB"/>
        </w:rPr>
        <w:lastRenderedPageBreak/>
        <w:t>6.</w:t>
      </w:r>
      <w:r>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47CC552" w14:textId="570FB076" w:rsidR="00B545CB" w:rsidRPr="00997005" w:rsidRDefault="00B545CB" w:rsidP="00B545CB">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r w:rsidR="003D0C01">
        <w:rPr>
          <w:rFonts w:eastAsia="Times New Roman"/>
          <w:snapToGrid w:val="0"/>
          <w:lang w:eastAsia="ja-JP"/>
        </w:rPr>
        <w:t>3</w:t>
      </w:r>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01AAA3D9"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2138" w:name="_Toc21099951"/>
      <w:bookmarkStart w:id="2139" w:name="_Toc29809749"/>
      <w:bookmarkStart w:id="2140" w:name="_Toc36645133"/>
      <w:bookmarkStart w:id="2141" w:name="_Toc37272187"/>
      <w:bookmarkStart w:id="2142" w:name="_Toc45884433"/>
      <w:bookmarkStart w:id="2143" w:name="_Toc53182456"/>
      <w:bookmarkStart w:id="2144" w:name="_Toc58860197"/>
      <w:bookmarkStart w:id="2145" w:name="_Toc58862701"/>
      <w:bookmarkStart w:id="2146" w:name="_Toc61182694"/>
      <w:bookmarkStart w:id="2147" w:name="_Toc66728007"/>
      <w:bookmarkStart w:id="2148" w:name="_Toc74961810"/>
      <w:bookmarkStart w:id="2149" w:name="_Toc75242721"/>
      <w:bookmarkStart w:id="2150" w:name="_Toc76545067"/>
      <w:bookmarkStart w:id="2151" w:name="_Toc82595170"/>
      <w:bookmarkStart w:id="2152" w:name="_Toc89955201"/>
      <w:bookmarkStart w:id="2153" w:name="_Toc98773626"/>
      <w:bookmarkStart w:id="2154" w:name="_Toc106201385"/>
      <w:bookmarkStart w:id="2155" w:name="_Toc115191238"/>
      <w:bookmarkStart w:id="2156" w:name="_Toc122013068"/>
      <w:bookmarkStart w:id="2157" w:name="_Toc124155887"/>
      <w:bookmarkStart w:id="2158" w:name="_Toc131537647"/>
      <w:bookmarkStart w:id="2159" w:name="_Toc137397854"/>
      <w:bookmarkStart w:id="2160" w:name="_Toc156576070"/>
      <w:bookmarkStart w:id="2161" w:name="_Toc176944592"/>
      <w:bookmarkStart w:id="2162" w:name="_Toc187256870"/>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0A5C7322"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63" w:name="_Toc21099952"/>
      <w:bookmarkStart w:id="2164" w:name="_Toc29809750"/>
      <w:bookmarkStart w:id="2165" w:name="_Toc36645134"/>
      <w:bookmarkStart w:id="2166" w:name="_Toc37272188"/>
      <w:bookmarkStart w:id="2167" w:name="_Toc45884434"/>
      <w:bookmarkStart w:id="2168" w:name="_Toc53182457"/>
      <w:bookmarkStart w:id="2169" w:name="_Toc58860198"/>
      <w:bookmarkStart w:id="2170" w:name="_Toc58862702"/>
      <w:bookmarkStart w:id="2171" w:name="_Toc61182695"/>
      <w:bookmarkStart w:id="2172" w:name="_Toc66728008"/>
      <w:bookmarkStart w:id="2173" w:name="_Toc74961811"/>
      <w:bookmarkStart w:id="2174" w:name="_Toc75242722"/>
      <w:bookmarkStart w:id="2175" w:name="_Toc76545068"/>
      <w:bookmarkStart w:id="2176" w:name="_Toc82595171"/>
      <w:bookmarkStart w:id="2177" w:name="_Toc89955202"/>
      <w:bookmarkStart w:id="2178" w:name="_Toc98773627"/>
      <w:bookmarkStart w:id="2179" w:name="_Toc106201386"/>
      <w:bookmarkStart w:id="2180" w:name="_Toc115191239"/>
      <w:bookmarkStart w:id="2181" w:name="_Toc122013069"/>
      <w:bookmarkStart w:id="2182" w:name="_Toc124155888"/>
      <w:bookmarkStart w:id="2183" w:name="_Toc131537648"/>
      <w:bookmarkStart w:id="2184" w:name="_Toc137397855"/>
      <w:bookmarkStart w:id="2185" w:name="_Toc156576071"/>
      <w:bookmarkStart w:id="2186" w:name="_Toc176944593"/>
      <w:bookmarkStart w:id="2187" w:name="_Toc187256871"/>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7B994C8" w14:textId="77777777" w:rsidR="00B545CB" w:rsidRPr="00997005" w:rsidRDefault="00B545CB" w:rsidP="00B545CB">
      <w:pPr>
        <w:rPr>
          <w:rFonts w:eastAsia="Times New Roman"/>
          <w:lang w:eastAsia="en-GB"/>
        </w:rPr>
      </w:pPr>
      <w:r w:rsidRPr="00997005">
        <w:rPr>
          <w:rFonts w:eastAsia="Times New Roman"/>
          <w:lang w:eastAsia="en-GB"/>
        </w:rPr>
        <w:t xml:space="preserve">Adjacent Channel Leakage </w:t>
      </w:r>
      <w:proofErr w:type="gramStart"/>
      <w:r w:rsidRPr="00997005">
        <w:rPr>
          <w:rFonts w:eastAsia="Times New Roman"/>
          <w:lang w:eastAsia="en-GB"/>
        </w:rPr>
        <w:t>power</w:t>
      </w:r>
      <w:proofErr w:type="gramEnd"/>
      <w:r w:rsidRPr="00997005">
        <w:rPr>
          <w:rFonts w:eastAsia="Times New Roman"/>
          <w:lang w:eastAsia="en-GB"/>
        </w:rPr>
        <w:t xml:space="preserve"> Ratio (ACLR) is the ratio of the filtered mean power centred on the assigned channel frequency to the filtered mean power centred on an adjacent channel frequency.</w:t>
      </w:r>
    </w:p>
    <w:p w14:paraId="458D7452" w14:textId="77777777" w:rsidR="00B545CB" w:rsidRPr="00997005" w:rsidRDefault="00B545CB" w:rsidP="00B545CB">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997005" w:rsidRDefault="00B545CB" w:rsidP="00B545CB">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42A76A3B"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188" w:name="_Toc21099953"/>
      <w:bookmarkStart w:id="2189" w:name="_Toc29809751"/>
      <w:bookmarkStart w:id="2190" w:name="_Toc36645135"/>
      <w:bookmarkStart w:id="2191" w:name="_Toc37272189"/>
      <w:bookmarkStart w:id="2192" w:name="_Toc45884435"/>
      <w:bookmarkStart w:id="2193" w:name="_Toc53182458"/>
      <w:bookmarkStart w:id="2194" w:name="_Toc58860199"/>
      <w:bookmarkStart w:id="2195" w:name="_Toc58862703"/>
      <w:bookmarkStart w:id="2196" w:name="_Toc61182696"/>
      <w:bookmarkStart w:id="2197" w:name="_Toc66728009"/>
      <w:bookmarkStart w:id="2198" w:name="_Toc74961812"/>
      <w:bookmarkStart w:id="2199" w:name="_Toc75242723"/>
      <w:bookmarkStart w:id="2200" w:name="_Toc76545069"/>
      <w:bookmarkStart w:id="2201" w:name="_Toc82595172"/>
      <w:bookmarkStart w:id="2202" w:name="_Toc89955203"/>
      <w:bookmarkStart w:id="2203" w:name="_Toc98773628"/>
      <w:bookmarkStart w:id="2204" w:name="_Toc106201387"/>
      <w:bookmarkStart w:id="2205" w:name="_Toc115191240"/>
      <w:bookmarkStart w:id="2206" w:name="_Toc122013070"/>
      <w:bookmarkStart w:id="2207" w:name="_Toc124155889"/>
      <w:bookmarkStart w:id="2208" w:name="_Toc131537649"/>
      <w:bookmarkStart w:id="2209" w:name="_Toc137397856"/>
      <w:bookmarkStart w:id="2210" w:name="_Toc156576072"/>
      <w:bookmarkStart w:id="2211" w:name="_Toc176944594"/>
      <w:bookmarkStart w:id="2212" w:name="_Toc187256872"/>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BA33AC4" w14:textId="77777777" w:rsidR="00B545CB" w:rsidRPr="00997005" w:rsidRDefault="00B545CB" w:rsidP="00B545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3012492C" w14:textId="0681EF26" w:rsidR="00B545CB" w:rsidRPr="00997005" w:rsidRDefault="00B545CB" w:rsidP="00B545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6.6.3.3.</w:t>
      </w:r>
    </w:p>
    <w:p w14:paraId="488DD9E7"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213" w:name="_Toc21099954"/>
      <w:bookmarkStart w:id="2214" w:name="_Toc29809752"/>
      <w:bookmarkStart w:id="2215" w:name="_Toc36645136"/>
      <w:bookmarkStart w:id="2216" w:name="_Toc37272190"/>
      <w:bookmarkStart w:id="2217" w:name="_Toc45884436"/>
      <w:bookmarkStart w:id="2218" w:name="_Toc53182459"/>
      <w:bookmarkStart w:id="2219" w:name="_Toc58860200"/>
      <w:bookmarkStart w:id="2220" w:name="_Toc58862704"/>
      <w:bookmarkStart w:id="2221" w:name="_Toc61182697"/>
      <w:bookmarkStart w:id="2222" w:name="_Toc66728010"/>
      <w:bookmarkStart w:id="2223" w:name="_Toc74961813"/>
      <w:bookmarkStart w:id="2224" w:name="_Toc75242724"/>
      <w:bookmarkStart w:id="2225" w:name="_Toc76545070"/>
      <w:bookmarkStart w:id="2226" w:name="_Toc82595173"/>
      <w:bookmarkStart w:id="2227" w:name="_Toc89955204"/>
      <w:bookmarkStart w:id="2228" w:name="_Toc98773629"/>
      <w:bookmarkStart w:id="2229" w:name="_Toc106201388"/>
      <w:bookmarkStart w:id="2230" w:name="_Toc115191241"/>
      <w:bookmarkStart w:id="2231" w:name="_Toc122013071"/>
      <w:bookmarkStart w:id="2232" w:name="_Toc124155890"/>
      <w:bookmarkStart w:id="2233" w:name="_Toc131537650"/>
      <w:bookmarkStart w:id="2234" w:name="_Toc137397857"/>
      <w:bookmarkStart w:id="2235" w:name="_Toc156576073"/>
      <w:bookmarkStart w:id="2236" w:name="_Toc176944595"/>
      <w:bookmarkStart w:id="2237" w:name="_Toc187256873"/>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4ED403F" w14:textId="77777777" w:rsidR="00B545CB" w:rsidRPr="00997005" w:rsidRDefault="00B545CB" w:rsidP="00B545CB">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C675C0"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238" w:name="_Toc21099955"/>
      <w:bookmarkStart w:id="2239" w:name="_Toc29809753"/>
      <w:bookmarkStart w:id="2240" w:name="_Toc36645137"/>
      <w:bookmarkStart w:id="2241" w:name="_Toc37272191"/>
      <w:bookmarkStart w:id="2242" w:name="_Toc45884437"/>
      <w:bookmarkStart w:id="2243" w:name="_Toc53182460"/>
      <w:bookmarkStart w:id="2244" w:name="_Toc58860201"/>
      <w:bookmarkStart w:id="2245" w:name="_Toc58862705"/>
      <w:bookmarkStart w:id="2246" w:name="_Toc61182698"/>
      <w:bookmarkStart w:id="2247" w:name="_Toc66728011"/>
      <w:bookmarkStart w:id="2248" w:name="_Toc74961814"/>
      <w:bookmarkStart w:id="2249" w:name="_Toc75242725"/>
      <w:bookmarkStart w:id="2250" w:name="_Toc76545071"/>
      <w:bookmarkStart w:id="2251" w:name="_Toc82595174"/>
      <w:bookmarkStart w:id="2252" w:name="_Toc89955205"/>
      <w:bookmarkStart w:id="2253" w:name="_Toc98773630"/>
      <w:bookmarkStart w:id="2254" w:name="_Toc106201389"/>
      <w:bookmarkStart w:id="2255" w:name="_Toc115191242"/>
      <w:bookmarkStart w:id="2256" w:name="_Toc122013072"/>
      <w:bookmarkStart w:id="2257" w:name="_Toc124155891"/>
      <w:bookmarkStart w:id="2258" w:name="_Toc131537651"/>
      <w:bookmarkStart w:id="2259" w:name="_Toc137397858"/>
      <w:bookmarkStart w:id="2260" w:name="_Toc156576074"/>
      <w:bookmarkStart w:id="2261" w:name="_Toc176944596"/>
      <w:bookmarkStart w:id="2262" w:name="_Toc187256874"/>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49FF775"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263" w:name="_Toc21099956"/>
      <w:bookmarkStart w:id="2264" w:name="_Toc29809754"/>
      <w:bookmarkStart w:id="2265" w:name="_Toc36645138"/>
      <w:bookmarkStart w:id="2266" w:name="_Toc37272192"/>
      <w:bookmarkStart w:id="2267" w:name="_Toc45884438"/>
      <w:bookmarkStart w:id="2268" w:name="_Toc53182461"/>
      <w:bookmarkStart w:id="2269" w:name="_Toc58860202"/>
      <w:bookmarkStart w:id="2270" w:name="_Toc58862706"/>
      <w:bookmarkStart w:id="2271" w:name="_Toc61182699"/>
      <w:bookmarkStart w:id="2272" w:name="_Toc66728012"/>
      <w:bookmarkStart w:id="2273" w:name="_Toc74961815"/>
      <w:bookmarkStart w:id="2274" w:name="_Toc75242726"/>
      <w:bookmarkStart w:id="2275" w:name="_Toc76545072"/>
      <w:bookmarkStart w:id="2276" w:name="_Toc82595175"/>
      <w:bookmarkStart w:id="2277" w:name="_Toc89955206"/>
      <w:bookmarkStart w:id="2278" w:name="_Toc98773631"/>
      <w:bookmarkStart w:id="2279" w:name="_Toc106201390"/>
      <w:bookmarkStart w:id="2280" w:name="_Toc115191243"/>
      <w:bookmarkStart w:id="2281" w:name="_Toc122013073"/>
      <w:bookmarkStart w:id="2282" w:name="_Toc124155892"/>
      <w:bookmarkStart w:id="2283" w:name="_Toc131537652"/>
      <w:bookmarkStart w:id="2284" w:name="_Toc137397859"/>
      <w:bookmarkStart w:id="2285" w:name="_Toc156576075"/>
      <w:bookmarkStart w:id="2286" w:name="_Toc176944597"/>
      <w:bookmarkStart w:id="2287" w:name="_Toc187256875"/>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7E4F988" w14:textId="77777777" w:rsidR="00B545CB" w:rsidRPr="00997005" w:rsidRDefault="00B545CB" w:rsidP="00B545CB">
      <w:pPr>
        <w:rPr>
          <w:rFonts w:eastAsia="Times New Roman"/>
          <w:lang w:eastAsia="en-GB"/>
        </w:rPr>
      </w:pPr>
      <w:r w:rsidRPr="00997005">
        <w:rPr>
          <w:rFonts w:eastAsia="Times New Roman"/>
          <w:lang w:eastAsia="en-GB"/>
        </w:rPr>
        <w:t>Test environment: Normal; see annex B.2.</w:t>
      </w:r>
    </w:p>
    <w:p w14:paraId="76458875" w14:textId="77777777" w:rsidR="00B545CB" w:rsidRPr="00997005" w:rsidRDefault="00B545CB" w:rsidP="00B545CB">
      <w:pPr>
        <w:rPr>
          <w:rFonts w:eastAsia="Times New Roman"/>
          <w:lang w:eastAsia="en-GB"/>
        </w:rPr>
      </w:pPr>
      <w:r w:rsidRPr="00997005">
        <w:rPr>
          <w:rFonts w:eastAsia="Times New Roman"/>
          <w:lang w:eastAsia="en-GB"/>
        </w:rPr>
        <w:t>RF channels to be tested for single carrier: B, M and T; see clause 4.9.1.</w:t>
      </w:r>
    </w:p>
    <w:p w14:paraId="6490D73B" w14:textId="77777777" w:rsidR="00B545CB" w:rsidRPr="00997005" w:rsidRDefault="00B545CB" w:rsidP="00B545CB">
      <w:pPr>
        <w:rPr>
          <w:rFonts w:eastAsia="Times New Roman"/>
          <w:lang w:eastAsia="en-GB"/>
        </w:rPr>
      </w:pPr>
    </w:p>
    <w:p w14:paraId="239DCD7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288" w:name="_Toc21099957"/>
      <w:bookmarkStart w:id="2289" w:name="_Toc29809755"/>
      <w:bookmarkStart w:id="2290" w:name="_Toc36645139"/>
      <w:bookmarkStart w:id="2291" w:name="_Toc37272193"/>
      <w:bookmarkStart w:id="2292" w:name="_Toc45884439"/>
      <w:bookmarkStart w:id="2293" w:name="_Toc53182462"/>
      <w:bookmarkStart w:id="2294" w:name="_Toc58860203"/>
      <w:bookmarkStart w:id="2295" w:name="_Toc58862707"/>
      <w:bookmarkStart w:id="2296" w:name="_Toc61182700"/>
      <w:bookmarkStart w:id="2297" w:name="_Toc66728013"/>
      <w:bookmarkStart w:id="2298" w:name="_Toc74961816"/>
      <w:bookmarkStart w:id="2299" w:name="_Toc75242727"/>
      <w:bookmarkStart w:id="2300" w:name="_Toc76545073"/>
      <w:bookmarkStart w:id="2301" w:name="_Toc82595176"/>
      <w:bookmarkStart w:id="2302" w:name="_Toc89955207"/>
      <w:bookmarkStart w:id="2303" w:name="_Toc98773632"/>
      <w:bookmarkStart w:id="2304" w:name="_Toc106201391"/>
      <w:bookmarkStart w:id="2305" w:name="_Toc115191244"/>
      <w:bookmarkStart w:id="2306" w:name="_Toc122013074"/>
      <w:bookmarkStart w:id="2307" w:name="_Toc124155893"/>
      <w:bookmarkStart w:id="2308" w:name="_Toc131537653"/>
      <w:bookmarkStart w:id="2309" w:name="_Toc137397860"/>
      <w:bookmarkStart w:id="2310" w:name="_Toc156576076"/>
      <w:bookmarkStart w:id="2311" w:name="_Toc176944598"/>
      <w:bookmarkStart w:id="2312" w:name="_Toc187256876"/>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7E06907"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772A3C15" w14:textId="77777777" w:rsidR="00B545CB" w:rsidRPr="00997005" w:rsidRDefault="00B545CB" w:rsidP="00B545CB">
      <w:pPr>
        <w:ind w:left="568" w:hanging="284"/>
        <w:rPr>
          <w:rFonts w:eastAsia="Times New Roman"/>
          <w:lang w:eastAsia="en-GB"/>
        </w:rPr>
      </w:pPr>
      <w:r w:rsidRPr="00997005">
        <w:rPr>
          <w:rFonts w:eastAsia="Times New Roman"/>
          <w:lang w:eastAsia="en-GB"/>
        </w:rPr>
        <w:tab/>
        <w:t>The measurement device characteristics shall be:</w:t>
      </w:r>
    </w:p>
    <w:p w14:paraId="2A4FEC4A" w14:textId="77777777" w:rsidR="00B545CB" w:rsidRPr="00997005" w:rsidRDefault="00B545CB" w:rsidP="00B545CB">
      <w:pPr>
        <w:ind w:left="568"/>
        <w:rPr>
          <w:rFonts w:eastAsia="Times New Roman" w:cs="v4.2.0"/>
          <w:lang w:eastAsia="en-GB"/>
        </w:rPr>
      </w:pPr>
      <w:r w:rsidRPr="00997005">
        <w:rPr>
          <w:rFonts w:eastAsia="Times New Roman"/>
          <w:lang w:eastAsia="en-GB"/>
        </w:rPr>
        <w:t>-</w:t>
      </w:r>
      <w:r w:rsidRPr="00997005">
        <w:rPr>
          <w:rFonts w:eastAsia="Times New Roman"/>
          <w:lang w:eastAsia="en-GB"/>
        </w:rPr>
        <w:tab/>
        <w:t>Measurement filter bandwidth: defined in clause 6.6.3.5.</w:t>
      </w:r>
    </w:p>
    <w:p w14:paraId="572893B2" w14:textId="77777777" w:rsidR="00B545CB" w:rsidRPr="00997005" w:rsidRDefault="00B545CB" w:rsidP="00B545CB">
      <w:pPr>
        <w:ind w:left="851" w:hanging="284"/>
        <w:rPr>
          <w:rFonts w:eastAsia="Times New Roman"/>
          <w:lang w:eastAsia="en-GB"/>
        </w:rPr>
      </w:pPr>
      <w:r w:rsidRPr="00997005">
        <w:rPr>
          <w:rFonts w:eastAsia="Times New Roman"/>
          <w:lang w:eastAsia="en-GB"/>
        </w:rPr>
        <w:t>-</w:t>
      </w:r>
      <w:r w:rsidRPr="00997005">
        <w:rPr>
          <w:rFonts w:eastAsia="Times New Roman"/>
          <w:lang w:eastAsia="en-GB"/>
        </w:rPr>
        <w:tab/>
        <w:t>Detection mode: true RMS voltage or true average power.</w:t>
      </w:r>
    </w:p>
    <w:p w14:paraId="4AB6F213" w14:textId="77777777" w:rsidR="00B545CB" w:rsidRPr="00997005" w:rsidRDefault="00B545CB" w:rsidP="00B545CB">
      <w:pPr>
        <w:ind w:left="567"/>
        <w:rPr>
          <w:rFonts w:eastAsia="Times New Roman"/>
          <w:lang w:eastAsia="en-GB"/>
        </w:rPr>
      </w:pPr>
      <w:r w:rsidRPr="00997005">
        <w:rPr>
          <w:rFonts w:eastAsia="Times New Roman"/>
          <w:lang w:eastAsia="en-GB"/>
        </w:rPr>
        <w:t xml:space="preserve">The emission power should be averaged over an appropriate time duration to ensure the measurement is within the measurement uncertainty in Table 4.1.2.2-1. </w:t>
      </w:r>
    </w:p>
    <w:p w14:paraId="677197A5" w14:textId="77777777" w:rsidR="00B545CB" w:rsidRPr="00C936F0" w:rsidRDefault="00B545CB" w:rsidP="00B545CB">
      <w:pPr>
        <w:ind w:left="568" w:hanging="284"/>
        <w:rPr>
          <w:rFonts w:eastAsia="Times New Roman"/>
          <w:lang w:eastAsia="en-GB"/>
        </w:rPr>
      </w:pPr>
      <w:r w:rsidRPr="00997005">
        <w:rPr>
          <w:rFonts w:eastAsia="Times New Roman" w:cs="v4.2.0"/>
          <w:snapToGrid w:val="0"/>
          <w:lang w:eastAsia="en-GB"/>
        </w:rPr>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proofErr w:type="gramStart"/>
      <w:r>
        <w:rPr>
          <w:rFonts w:eastAsiaTheme="minorEastAsia" w:hint="eastAsia"/>
        </w:rPr>
        <w:t>[ ]</w:t>
      </w:r>
      <w:proofErr w:type="gramEnd"/>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w:t>
      </w:r>
      <w:proofErr w:type="spellStart"/>
      <w:r w:rsidRPr="00997005">
        <w:rPr>
          <w:rFonts w:eastAsia="Times New Roman"/>
          <w:lang w:eastAsia="en-GB"/>
        </w:rPr>
        <w:t>P</w:t>
      </w:r>
      <w:r w:rsidRPr="00997005">
        <w:rPr>
          <w:rFonts w:eastAsia="Times New Roman"/>
          <w:vertAlign w:val="subscript"/>
          <w:lang w:eastAsia="en-GB"/>
        </w:rPr>
        <w:t>rated,c,AC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0BD37F7E" w14:textId="77777777" w:rsidR="00B545CB" w:rsidRPr="00997005" w:rsidRDefault="00B545CB" w:rsidP="00B545CB">
      <w:pPr>
        <w:ind w:left="568" w:hanging="284"/>
        <w:rPr>
          <w:rFonts w:eastAsia="Times New Roman" w:cs="v4.2.0"/>
          <w:lang w:eastAsia="en-GB"/>
        </w:rPr>
      </w:pPr>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xml:space="preserve">. In multiple carrier case </w:t>
      </w:r>
      <w:proofErr w:type="gramStart"/>
      <w:r w:rsidRPr="00997005">
        <w:rPr>
          <w:rFonts w:eastAsia="Times New Roman" w:cs="v4.2.0"/>
          <w:lang w:eastAsia="en-GB"/>
        </w:rPr>
        <w:t>only</w:t>
      </w:r>
      <w:proofErr w:type="gramEnd"/>
      <w:r w:rsidRPr="00997005">
        <w:rPr>
          <w:rFonts w:eastAsia="Times New Roman" w:cs="v4.2.0"/>
          <w:lang w:eastAsia="en-GB"/>
        </w:rPr>
        <w:t xml:space="preserve"> offset frequencies below the lowest and above the highest carrier frequency used shall be measured.</w:t>
      </w:r>
    </w:p>
    <w:p w14:paraId="4BCEC37D"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 xml:space="preserve">Repeat the test with the channel set-up according to </w:t>
      </w:r>
      <w:proofErr w:type="gramStart"/>
      <w:r>
        <w:rPr>
          <w:rFonts w:eastAsiaTheme="minorEastAsia" w:hint="eastAsia"/>
        </w:rPr>
        <w:t>[ ]</w:t>
      </w:r>
      <w:proofErr w:type="gramEnd"/>
      <w:r w:rsidRPr="00997005">
        <w:rPr>
          <w:rFonts w:eastAsia="Times New Roman"/>
          <w:lang w:eastAsia="en-GB"/>
        </w:rPr>
        <w:t xml:space="preserve"> in clause 4.9.2.</w:t>
      </w:r>
    </w:p>
    <w:p w14:paraId="562E6D86"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313" w:name="_Toc21099958"/>
      <w:bookmarkStart w:id="2314" w:name="_Toc29809756"/>
      <w:bookmarkStart w:id="2315" w:name="_Toc36645140"/>
      <w:bookmarkStart w:id="2316" w:name="_Toc37272194"/>
      <w:bookmarkStart w:id="2317" w:name="_Toc45884440"/>
      <w:bookmarkStart w:id="2318" w:name="_Toc53182463"/>
      <w:bookmarkStart w:id="2319" w:name="_Toc58860204"/>
      <w:bookmarkStart w:id="2320" w:name="_Toc58862708"/>
      <w:bookmarkStart w:id="2321" w:name="_Toc61182701"/>
      <w:bookmarkStart w:id="2322" w:name="_Toc66728014"/>
      <w:bookmarkStart w:id="2323" w:name="_Toc74961817"/>
      <w:bookmarkStart w:id="2324" w:name="_Toc75242728"/>
      <w:bookmarkStart w:id="2325" w:name="_Toc76545074"/>
      <w:bookmarkStart w:id="2326" w:name="_Toc82595177"/>
      <w:bookmarkStart w:id="2327" w:name="_Toc89955208"/>
      <w:bookmarkStart w:id="2328" w:name="_Toc98773633"/>
      <w:bookmarkStart w:id="2329" w:name="_Toc106201392"/>
      <w:bookmarkStart w:id="2330" w:name="_Toc115191245"/>
      <w:bookmarkStart w:id="2331" w:name="_Toc122013075"/>
      <w:bookmarkStart w:id="2332" w:name="_Toc124155894"/>
      <w:bookmarkStart w:id="2333" w:name="_Toc131537654"/>
      <w:bookmarkStart w:id="2334" w:name="_Toc137397861"/>
      <w:bookmarkStart w:id="2335" w:name="_Toc156576077"/>
      <w:bookmarkStart w:id="2336" w:name="_Toc176944599"/>
      <w:bookmarkStart w:id="2337" w:name="_Toc187256877"/>
      <w:r w:rsidRPr="00997005">
        <w:rPr>
          <w:rFonts w:ascii="Arial" w:eastAsia="Times New Roman" w:hAnsi="Arial"/>
          <w:lang w:eastAsia="en-GB"/>
        </w:rPr>
        <w:lastRenderedPageBreak/>
        <w:t>6.</w:t>
      </w:r>
      <w:r>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E2C82B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338" w:name="_Toc21099959"/>
      <w:bookmarkStart w:id="2339" w:name="_Toc29809757"/>
      <w:bookmarkStart w:id="2340" w:name="_Toc36645141"/>
      <w:bookmarkStart w:id="2341" w:name="_Toc37272195"/>
      <w:bookmarkStart w:id="2342" w:name="_Toc45884441"/>
      <w:bookmarkStart w:id="2343" w:name="_Toc53182464"/>
      <w:bookmarkStart w:id="2344" w:name="_Toc58860205"/>
      <w:bookmarkStart w:id="2345" w:name="_Toc58862709"/>
      <w:bookmarkStart w:id="2346" w:name="_Toc61182702"/>
      <w:bookmarkStart w:id="2347" w:name="_Toc66728015"/>
      <w:bookmarkStart w:id="2348" w:name="_Toc74961818"/>
      <w:bookmarkStart w:id="2349" w:name="_Toc75242729"/>
      <w:bookmarkStart w:id="2350" w:name="_Toc76545075"/>
      <w:bookmarkStart w:id="2351" w:name="_Toc82595178"/>
      <w:bookmarkStart w:id="2352" w:name="_Toc89955209"/>
      <w:bookmarkStart w:id="2353" w:name="_Toc98773634"/>
      <w:bookmarkStart w:id="2354" w:name="_Toc106201393"/>
      <w:bookmarkStart w:id="2355" w:name="_Toc115191246"/>
      <w:bookmarkStart w:id="2356" w:name="_Toc122013076"/>
      <w:bookmarkStart w:id="2357" w:name="_Toc124155895"/>
      <w:bookmarkStart w:id="2358" w:name="_Toc131537655"/>
      <w:bookmarkStart w:id="2359" w:name="_Toc137397862"/>
      <w:bookmarkStart w:id="2360" w:name="_Toc156576078"/>
      <w:bookmarkStart w:id="2361" w:name="_Toc176944600"/>
      <w:bookmarkStart w:id="2362" w:name="_Toc18725687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1C9FD345" w14:textId="77777777" w:rsidR="00B545CB" w:rsidRPr="00997005" w:rsidRDefault="00B545CB" w:rsidP="00B545CB">
      <w:pPr>
        <w:rPr>
          <w:rFonts w:eastAsia="Times New Roman"/>
          <w:lang w:eastAsia="en-GB"/>
        </w:rPr>
      </w:pPr>
      <w:r w:rsidRPr="00997005">
        <w:rPr>
          <w:rFonts w:eastAsia="Times New Roman"/>
          <w:lang w:eastAsia="en-GB"/>
        </w:rPr>
        <w:t>The ACLR requirements in clause 6.6.3.5.2 shall apply as described in clauses 6.6.3.5.3 or 6.6.3.5.4.</w:t>
      </w:r>
    </w:p>
    <w:p w14:paraId="3A78AC4C"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363" w:name="_Toc21099960"/>
      <w:bookmarkStart w:id="2364" w:name="_Toc29809758"/>
      <w:bookmarkStart w:id="2365" w:name="_Toc36645142"/>
      <w:bookmarkStart w:id="2366" w:name="_Toc37272196"/>
      <w:bookmarkStart w:id="2367" w:name="_Toc45884442"/>
      <w:bookmarkStart w:id="2368" w:name="_Toc53182465"/>
      <w:bookmarkStart w:id="2369" w:name="_Toc58860206"/>
      <w:bookmarkStart w:id="2370" w:name="_Toc58862710"/>
      <w:bookmarkStart w:id="2371" w:name="_Toc61182703"/>
      <w:bookmarkStart w:id="2372" w:name="_Toc66728016"/>
      <w:bookmarkStart w:id="2373" w:name="_Toc74961819"/>
      <w:bookmarkStart w:id="2374" w:name="_Toc75242730"/>
      <w:bookmarkStart w:id="2375" w:name="_Toc76545076"/>
      <w:bookmarkStart w:id="2376" w:name="_Toc82595179"/>
      <w:bookmarkStart w:id="2377" w:name="_Toc89955210"/>
      <w:bookmarkStart w:id="2378" w:name="_Toc98773635"/>
      <w:bookmarkStart w:id="2379" w:name="_Toc106201394"/>
      <w:bookmarkStart w:id="2380" w:name="_Toc115191247"/>
      <w:bookmarkStart w:id="2381" w:name="_Toc122013077"/>
      <w:bookmarkStart w:id="2382" w:name="_Toc124155896"/>
      <w:bookmarkStart w:id="2383" w:name="_Toc131537656"/>
      <w:bookmarkStart w:id="2384" w:name="_Toc137397863"/>
      <w:bookmarkStart w:id="2385" w:name="_Toc156576079"/>
      <w:bookmarkStart w:id="2386" w:name="_Toc176944601"/>
      <w:bookmarkStart w:id="2387" w:name="_Toc187256879"/>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4276BC39" w14:textId="77777777" w:rsidR="00B545CB" w:rsidRPr="00997005" w:rsidRDefault="00B545CB" w:rsidP="00B545CB">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cs="v5.0.0"/>
          <w:lang w:eastAsia="en-GB"/>
        </w:rPr>
        <w:t>) centred on the assigned channel frequency and a filter centred on the adjacent channel frequency according to the tables below.</w:t>
      </w:r>
    </w:p>
    <w:p w14:paraId="601F9DAA" w14:textId="77777777" w:rsidR="00B545CB" w:rsidRPr="00857EC8" w:rsidRDefault="00B545CB" w:rsidP="00B545CB">
      <w:pPr>
        <w:keepNext/>
        <w:keepLines/>
        <w:spacing w:before="60"/>
        <w:jc w:val="center"/>
        <w:rPr>
          <w:rFonts w:ascii="Arial" w:hAnsi="Arial"/>
          <w:b/>
        </w:rPr>
      </w:pPr>
      <w:r w:rsidRPr="00857EC8">
        <w:rPr>
          <w:rFonts w:ascii="Arial" w:hAnsi="Arial"/>
          <w:b/>
        </w:rPr>
        <w:t xml:space="preserve">Table </w:t>
      </w:r>
      <w:r w:rsidRPr="00857EC8">
        <w:rPr>
          <w:rFonts w:ascii="Arial" w:hAnsi="Arial" w:hint="eastAsia"/>
          <w:b/>
        </w:rPr>
        <w:t>6.5</w:t>
      </w:r>
      <w:r w:rsidRPr="00857EC8">
        <w:rPr>
          <w:rFonts w:ascii="Arial" w:hAnsi="Arial"/>
          <w:b/>
        </w:rPr>
        <w:t>.3.2-1: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trPr>
        <w:tc>
          <w:tcPr>
            <w:tcW w:w="1977" w:type="dxa"/>
            <w:tcBorders>
              <w:bottom w:val="single" w:sz="6" w:space="0" w:color="auto"/>
            </w:tcBorders>
          </w:tcPr>
          <w:p w14:paraId="37F05D1F" w14:textId="77777777" w:rsidR="00B545CB" w:rsidRPr="00857EC8" w:rsidRDefault="00B545CB" w:rsidP="00405A48">
            <w:pPr>
              <w:keepNext/>
              <w:keepLines/>
              <w:jc w:val="center"/>
              <w:rPr>
                <w:rFonts w:ascii="Arial" w:hAnsi="Arial" w:cs="v5.0.0"/>
                <w:b/>
                <w:sz w:val="18"/>
              </w:rPr>
            </w:pPr>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proofErr w:type="spellStart"/>
            <w:r w:rsidRPr="00857EC8">
              <w:rPr>
                <w:rFonts w:ascii="Arial" w:hAnsi="Arial" w:cs="Arial"/>
                <w:b/>
                <w:sz w:val="18"/>
              </w:rPr>
              <w:t>BW</w:t>
            </w:r>
            <w:r w:rsidRPr="00857EC8">
              <w:rPr>
                <w:rFonts w:ascii="Arial" w:hAnsi="Arial" w:cs="Arial"/>
                <w:b/>
                <w:sz w:val="18"/>
                <w:vertAlign w:val="subscript"/>
              </w:rPr>
              <w:t>Channel</w:t>
            </w:r>
            <w:proofErr w:type="spellEnd"/>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2268" w:type="dxa"/>
            <w:tcBorders>
              <w:bottom w:val="single" w:sz="6" w:space="0" w:color="auto"/>
            </w:tcBorders>
          </w:tcPr>
          <w:p w14:paraId="1B314A5A"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BS adjacent channel centre frequency offset below the lowest or above the highest carrier centre frequency transmitted</w:t>
            </w:r>
          </w:p>
          <w:p w14:paraId="4CFE1B3D"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1701" w:type="dxa"/>
          </w:tcPr>
          <w:p w14:paraId="4B67C402"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Assumed adjacent channel carrier (informative)</w:t>
            </w:r>
          </w:p>
        </w:tc>
        <w:tc>
          <w:tcPr>
            <w:tcW w:w="1984" w:type="dxa"/>
          </w:tcPr>
          <w:p w14:paraId="66D75A30"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Filter on the adjacent channel frequency and corresponding filter bandwidth</w:t>
            </w:r>
          </w:p>
        </w:tc>
        <w:tc>
          <w:tcPr>
            <w:tcW w:w="1503" w:type="dxa"/>
          </w:tcPr>
          <w:p w14:paraId="6EABDEFE"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ACLR limit</w:t>
            </w:r>
          </w:p>
          <w:p w14:paraId="5296A444" w14:textId="77777777" w:rsidR="00B545CB" w:rsidRPr="00857EC8" w:rsidRDefault="00B545CB" w:rsidP="00405A48">
            <w:pPr>
              <w:keepNext/>
              <w:keepLines/>
              <w:jc w:val="center"/>
              <w:rPr>
                <w:rFonts w:ascii="Arial" w:hAnsi="Arial" w:cs="v5.0.0"/>
                <w:b/>
                <w:sz w:val="18"/>
              </w:rPr>
            </w:pPr>
          </w:p>
        </w:tc>
      </w:tr>
      <w:tr w:rsidR="00B545CB" w:rsidRPr="00857EC8" w14:paraId="36FD55D7" w14:textId="77777777" w:rsidTr="00405A4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254BCD7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6816350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5EB6E094" w14:textId="77777777" w:rsidTr="00405A4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3AA37C7C"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2CEB6CBA"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161AA490"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76607D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40479B39"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5D63207"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435F63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7532B853"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260F9E03"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8539A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1A50BA81"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22EB9250"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D5389C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68DA89F6"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022FA6FE"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E0636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6F71F77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4B3C008"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0838748F"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78DC40ED"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bl>
    <w:p w14:paraId="6EDAB72A" w14:textId="77777777" w:rsidR="00B545CB" w:rsidRPr="00823E51" w:rsidRDefault="00B545CB" w:rsidP="00823E51">
      <w:pPr>
        <w:rPr>
          <w:rFonts w:eastAsia="Times New Roman"/>
          <w:lang w:eastAsia="en-GB"/>
        </w:rPr>
      </w:pPr>
    </w:p>
    <w:p w14:paraId="57B1B24E" w14:textId="77777777" w:rsidR="00B545CB" w:rsidRPr="00997005" w:rsidRDefault="00B545CB" w:rsidP="00B545CB">
      <w:pPr>
        <w:keepNext/>
        <w:keepLines/>
        <w:spacing w:before="120"/>
        <w:ind w:left="1701" w:hanging="1701"/>
        <w:outlineLvl w:val="4"/>
        <w:rPr>
          <w:rFonts w:ascii="Arial" w:eastAsia="Times New Roman" w:hAnsi="Arial"/>
          <w:i/>
          <w:sz w:val="22"/>
          <w:lang w:eastAsia="en-GB"/>
        </w:rPr>
      </w:pPr>
      <w:bookmarkStart w:id="2388" w:name="_Toc21099961"/>
      <w:bookmarkStart w:id="2389" w:name="_Toc29809759"/>
      <w:bookmarkStart w:id="2390" w:name="_Toc36645143"/>
      <w:bookmarkStart w:id="2391" w:name="_Toc37272197"/>
      <w:bookmarkStart w:id="2392" w:name="_Toc45884443"/>
      <w:bookmarkStart w:id="2393" w:name="_Toc53182466"/>
      <w:bookmarkStart w:id="2394" w:name="_Toc58860207"/>
      <w:bookmarkStart w:id="2395" w:name="_Toc58862711"/>
      <w:bookmarkStart w:id="2396" w:name="_Toc61182704"/>
      <w:bookmarkStart w:id="2397" w:name="_Toc66728017"/>
      <w:bookmarkStart w:id="2398" w:name="_Toc74961820"/>
      <w:bookmarkStart w:id="2399" w:name="_Toc75242731"/>
      <w:bookmarkStart w:id="2400" w:name="_Toc76545077"/>
      <w:bookmarkStart w:id="2401" w:name="_Toc82595180"/>
      <w:bookmarkStart w:id="2402" w:name="_Toc89955211"/>
      <w:bookmarkStart w:id="2403" w:name="_Toc98773636"/>
      <w:bookmarkStart w:id="2404" w:name="_Toc106201395"/>
      <w:bookmarkStart w:id="2405" w:name="_Toc115191248"/>
      <w:bookmarkStart w:id="2406" w:name="_Toc122013078"/>
      <w:bookmarkStart w:id="2407" w:name="_Toc124155897"/>
      <w:bookmarkStart w:id="2408" w:name="_Toc131537657"/>
      <w:bookmarkStart w:id="2409" w:name="_Toc137397864"/>
      <w:bookmarkStart w:id="2410" w:name="_Toc156576080"/>
      <w:bookmarkStart w:id="2411" w:name="_Toc176944602"/>
      <w:bookmarkStart w:id="2412" w:name="_Toc187256880"/>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5712317A" w14:textId="77777777" w:rsidR="00B545CB" w:rsidRDefault="00B545CB" w:rsidP="00B545CB">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or 6.6.3.5.2-3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 or 6.6.3.5.2-3.</w:t>
      </w:r>
    </w:p>
    <w:p w14:paraId="7000F8AC" w14:textId="77777777" w:rsidR="00B545CB" w:rsidRPr="008C3753" w:rsidRDefault="00B545CB" w:rsidP="00B545CB">
      <w:pPr>
        <w:pStyle w:val="31"/>
        <w:ind w:left="510" w:hanging="510"/>
      </w:pPr>
      <w:bookmarkStart w:id="2413" w:name="_Toc21099963"/>
      <w:bookmarkStart w:id="2414" w:name="_Toc29809761"/>
      <w:bookmarkStart w:id="2415" w:name="_Toc36645145"/>
      <w:bookmarkStart w:id="2416" w:name="_Toc37272199"/>
      <w:bookmarkStart w:id="2417" w:name="_Toc45884445"/>
      <w:bookmarkStart w:id="2418" w:name="_Toc53182468"/>
      <w:bookmarkStart w:id="2419" w:name="_Toc58860209"/>
      <w:bookmarkStart w:id="2420" w:name="_Toc58862713"/>
      <w:bookmarkStart w:id="2421" w:name="_Toc61182706"/>
      <w:bookmarkStart w:id="2422" w:name="_Toc66728019"/>
      <w:bookmarkStart w:id="2423" w:name="_Toc74961822"/>
      <w:bookmarkStart w:id="2424" w:name="_Toc75242732"/>
      <w:bookmarkStart w:id="2425" w:name="_Toc76545078"/>
      <w:bookmarkStart w:id="2426" w:name="_Toc82595181"/>
      <w:bookmarkStart w:id="2427" w:name="_Toc89955212"/>
      <w:bookmarkStart w:id="2428" w:name="_Toc98773637"/>
      <w:bookmarkStart w:id="2429" w:name="_Toc106201396"/>
      <w:bookmarkStart w:id="2430" w:name="_Toc115191250"/>
      <w:bookmarkStart w:id="2431" w:name="_Toc122013080"/>
      <w:bookmarkStart w:id="2432" w:name="_Toc124155899"/>
      <w:bookmarkStart w:id="2433" w:name="_Toc131537659"/>
      <w:bookmarkStart w:id="2434" w:name="_Toc137397866"/>
      <w:bookmarkStart w:id="2435" w:name="_Toc156576082"/>
      <w:bookmarkStart w:id="2436" w:name="_Toc176944604"/>
      <w:bookmarkStart w:id="2437" w:name="_Toc187256882"/>
      <w:r w:rsidRPr="008C3753">
        <w:t>6.</w:t>
      </w:r>
      <w:r>
        <w:t>5</w:t>
      </w:r>
      <w:r w:rsidRPr="008C3753">
        <w:t>.4</w:t>
      </w:r>
      <w:r w:rsidRPr="008C3753">
        <w:tab/>
        <w:t>Operating band unwanted emissions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050D924" w14:textId="77777777" w:rsidR="00B545CB" w:rsidRPr="008C3753" w:rsidRDefault="00B545CB" w:rsidP="00B545CB">
      <w:pPr>
        <w:pStyle w:val="41"/>
        <w:ind w:left="0" w:firstLine="0"/>
      </w:pPr>
      <w:bookmarkStart w:id="2438" w:name="_Toc21099964"/>
      <w:bookmarkStart w:id="2439" w:name="_Toc29809762"/>
      <w:bookmarkStart w:id="2440" w:name="_Toc36645146"/>
      <w:bookmarkStart w:id="2441" w:name="_Toc37272200"/>
      <w:bookmarkStart w:id="2442" w:name="_Toc45884446"/>
      <w:bookmarkStart w:id="2443" w:name="_Toc53182469"/>
      <w:bookmarkStart w:id="2444" w:name="_Toc58860210"/>
      <w:bookmarkStart w:id="2445" w:name="_Toc58862714"/>
      <w:bookmarkStart w:id="2446" w:name="_Toc61182707"/>
      <w:bookmarkStart w:id="2447" w:name="_Toc66728020"/>
      <w:bookmarkStart w:id="2448" w:name="_Toc74961823"/>
      <w:bookmarkStart w:id="2449" w:name="_Toc75242733"/>
      <w:bookmarkStart w:id="2450" w:name="_Toc76545079"/>
      <w:bookmarkStart w:id="2451" w:name="_Toc82595182"/>
      <w:bookmarkStart w:id="2452" w:name="_Toc89955213"/>
      <w:bookmarkStart w:id="2453" w:name="_Toc98773638"/>
      <w:bookmarkStart w:id="2454" w:name="_Toc106201397"/>
      <w:bookmarkStart w:id="2455" w:name="_Toc115191251"/>
      <w:bookmarkStart w:id="2456" w:name="_Toc122013081"/>
      <w:bookmarkStart w:id="2457" w:name="_Toc124155900"/>
      <w:bookmarkStart w:id="2458" w:name="_Toc131537660"/>
      <w:bookmarkStart w:id="2459" w:name="_Toc137397867"/>
      <w:bookmarkStart w:id="2460" w:name="_Toc156576083"/>
      <w:bookmarkStart w:id="2461" w:name="_Toc176944605"/>
      <w:bookmarkStart w:id="2462" w:name="_Toc187256883"/>
      <w:r w:rsidRPr="008C3753">
        <w:t>6.</w:t>
      </w:r>
      <w:r>
        <w:t>5</w:t>
      </w:r>
      <w:r w:rsidRPr="008C3753">
        <w:t>.4.1</w:t>
      </w:r>
      <w:r w:rsidRPr="008C3753">
        <w:tab/>
        <w:t>Definition and applicability</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8A72141" w14:textId="77777777" w:rsidR="00B545CB" w:rsidRPr="008C3753" w:rsidRDefault="00B545CB" w:rsidP="00B545CB">
      <w:r w:rsidRPr="008C3753">
        <w:t xml:space="preserve">Unless otherwise stated, the operating band unwanted emission (OBUE) limits in FR1 are defined from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proofErr w:type="spellStart"/>
      <w:r w:rsidRPr="008C3753">
        <w:t>Δf</w:t>
      </w:r>
      <w:r w:rsidRPr="008C3753">
        <w:rPr>
          <w:vertAlign w:val="subscript"/>
        </w:rPr>
        <w:t>OBUE</w:t>
      </w:r>
      <w:proofErr w:type="spellEnd"/>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EB39918" w14:textId="77777777" w:rsidR="00B545CB" w:rsidRPr="008C3753" w:rsidRDefault="00B545CB" w:rsidP="00B545CB">
      <w:pPr>
        <w:rPr>
          <w:rFonts w:cs="v5.0.0"/>
        </w:rPr>
      </w:pPr>
      <w:r w:rsidRPr="008C3753">
        <w:t>The requirements shall apply whatever the type of transmitter considered and for all transmission modes foreseen by the manufacturer's specification</w:t>
      </w:r>
      <w:r w:rsidRPr="008C3753">
        <w:rPr>
          <w:rFonts w:cs="v5.0.0"/>
        </w:rPr>
        <w:t>. In addition, for a BS operating in non-contiguous spectrum, the requirements apply inside any sub-block gap. In addition, for a BS operating in multiple bands, the requirements apply inside any Inter RF Bandwidth gap.</w:t>
      </w:r>
    </w:p>
    <w:p w14:paraId="7B052FCA" w14:textId="77777777" w:rsidR="00B545CB" w:rsidRPr="008C3753" w:rsidRDefault="00B545CB" w:rsidP="00B545CB">
      <w:r w:rsidRPr="008C3753">
        <w:t>B</w:t>
      </w:r>
      <w:r w:rsidRPr="008C3753">
        <w:rPr>
          <w:i/>
        </w:rPr>
        <w:t>asic limits</w:t>
      </w:r>
      <w:r w:rsidRPr="008C3753">
        <w:t xml:space="preserve"> are specified in the tables below, where:</w:t>
      </w:r>
    </w:p>
    <w:p w14:paraId="1107652D" w14:textId="77777777" w:rsidR="00B545CB" w:rsidRPr="008C3753" w:rsidRDefault="00B545CB" w:rsidP="00B545CB">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63C12E83" w14:textId="77777777" w:rsidR="00B545CB" w:rsidRPr="008C3753" w:rsidRDefault="00B545CB" w:rsidP="00B545CB">
      <w:pPr>
        <w:pStyle w:val="B10"/>
      </w:pPr>
      <w:r w:rsidRPr="008C3753">
        <w:lastRenderedPageBreak/>
        <w:t>-</w:t>
      </w:r>
      <w:r w:rsidRPr="008C3753">
        <w:tab/>
      </w:r>
      <w:proofErr w:type="spellStart"/>
      <w:r w:rsidRPr="008C3753">
        <w:t>f_offset</w:t>
      </w:r>
      <w:proofErr w:type="spellEnd"/>
      <w:r w:rsidRPr="008C3753">
        <w:t xml:space="preserve"> is the separation between the channel edge frequency and the centre of the measuring filter.</w:t>
      </w:r>
    </w:p>
    <w:p w14:paraId="05223627" w14:textId="77777777" w:rsidR="00B545CB" w:rsidRPr="008C3753" w:rsidRDefault="00B545CB" w:rsidP="00B545CB">
      <w:pPr>
        <w:pStyle w:val="B10"/>
      </w:pPr>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p>
    <w:p w14:paraId="0C84327D" w14:textId="77777777" w:rsidR="00B545CB" w:rsidRPr="008C3753" w:rsidRDefault="00B545CB" w:rsidP="00B545CB">
      <w:pPr>
        <w:pStyle w:val="B10"/>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4691A15A" w14:textId="77777777" w:rsidR="00B545CB" w:rsidRPr="008C3753" w:rsidRDefault="00B545CB" w:rsidP="00B545CB">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5BE7DF85" w14:textId="77777777" w:rsidR="00B545CB" w:rsidRDefault="00B545CB" w:rsidP="00B545CB">
      <w:pPr>
        <w:rPr>
          <w:noProof/>
        </w:rPr>
      </w:pPr>
      <w:bookmarkStart w:id="2463" w:name="_Toc21099965"/>
      <w:bookmarkStart w:id="2464" w:name="_Toc29809763"/>
      <w:bookmarkStart w:id="2465" w:name="_Toc36645147"/>
      <w:bookmarkStart w:id="2466" w:name="_Toc37272201"/>
      <w:bookmarkStart w:id="2467" w:name="_Toc45884447"/>
      <w:bookmarkStart w:id="2468" w:name="_Toc53182470"/>
      <w:bookmarkStart w:id="2469" w:name="_Toc58860211"/>
      <w:bookmarkStart w:id="2470" w:name="_Toc58862715"/>
      <w:bookmarkStart w:id="2471" w:name="_Toc61182708"/>
      <w:bookmarkStart w:id="2472" w:name="_Toc66728021"/>
      <w:bookmarkStart w:id="2473" w:name="_Toc74961824"/>
      <w:bookmarkStart w:id="2474" w:name="_Toc75242734"/>
      <w:bookmarkStart w:id="2475" w:name="_Toc76545080"/>
      <w:bookmarkStart w:id="2476" w:name="_Toc82595183"/>
      <w:bookmarkStart w:id="2477" w:name="_Toc89955214"/>
      <w:bookmarkStart w:id="2478" w:name="_Toc98773639"/>
      <w:bookmarkStart w:id="2479" w:name="_Toc106201398"/>
      <w:bookmarkStart w:id="2480" w:name="_Toc115191252"/>
      <w:bookmarkStart w:id="2481" w:name="_Toc122013082"/>
      <w:bookmarkStart w:id="2482" w:name="_Toc124155901"/>
      <w:bookmarkStart w:id="2483" w:name="_Toc131537661"/>
      <w:bookmarkStart w:id="2484" w:name="_Toc137397868"/>
      <w:bookmarkStart w:id="2485" w:name="_Toc156576084"/>
      <w:bookmarkStart w:id="2486" w:name="_Toc176944606"/>
      <w:bookmarkStart w:id="2487"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6976EBBF" w14:textId="77777777" w:rsidR="00B545CB" w:rsidRPr="008C3753" w:rsidRDefault="00B545CB" w:rsidP="00B545CB">
      <w:pPr>
        <w:pStyle w:val="41"/>
        <w:ind w:left="0" w:firstLine="0"/>
      </w:pPr>
      <w:r w:rsidRPr="008C3753">
        <w:t>6.6.4.2</w:t>
      </w:r>
      <w:r w:rsidRPr="008C3753">
        <w:tab/>
        <w:t>Minimum requirement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23EF6F3" w14:textId="77777777" w:rsidR="00B545CB" w:rsidRPr="008C3753" w:rsidRDefault="00B545CB" w:rsidP="00B545CB">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149485B9"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6.6.4.3.</w:t>
      </w:r>
    </w:p>
    <w:p w14:paraId="20DABB96" w14:textId="77777777" w:rsidR="00B545CB" w:rsidRPr="008C3753" w:rsidRDefault="00B545CB" w:rsidP="00B545CB">
      <w:pPr>
        <w:pStyle w:val="41"/>
        <w:ind w:left="0" w:firstLine="0"/>
      </w:pPr>
      <w:bookmarkStart w:id="2488" w:name="_Toc21099966"/>
      <w:bookmarkStart w:id="2489" w:name="_Toc29809764"/>
      <w:bookmarkStart w:id="2490" w:name="_Toc36645148"/>
      <w:bookmarkStart w:id="2491" w:name="_Toc37272202"/>
      <w:bookmarkStart w:id="2492" w:name="_Toc45884448"/>
      <w:bookmarkStart w:id="2493" w:name="_Toc53182471"/>
      <w:bookmarkStart w:id="2494" w:name="_Toc58860212"/>
      <w:bookmarkStart w:id="2495" w:name="_Toc58862716"/>
      <w:bookmarkStart w:id="2496" w:name="_Toc61182709"/>
      <w:bookmarkStart w:id="2497" w:name="_Toc66728022"/>
      <w:bookmarkStart w:id="2498" w:name="_Toc74961825"/>
      <w:bookmarkStart w:id="2499" w:name="_Toc75242735"/>
      <w:bookmarkStart w:id="2500" w:name="_Toc76545081"/>
      <w:bookmarkStart w:id="2501" w:name="_Toc82595184"/>
      <w:bookmarkStart w:id="2502" w:name="_Toc89955215"/>
      <w:bookmarkStart w:id="2503" w:name="_Toc98773640"/>
      <w:bookmarkStart w:id="2504" w:name="_Toc106201399"/>
      <w:bookmarkStart w:id="2505" w:name="_Toc115191253"/>
      <w:bookmarkStart w:id="2506" w:name="_Toc122013083"/>
      <w:bookmarkStart w:id="2507" w:name="_Toc124155902"/>
      <w:bookmarkStart w:id="2508" w:name="_Toc131537662"/>
      <w:bookmarkStart w:id="2509" w:name="_Toc137397869"/>
      <w:bookmarkStart w:id="2510" w:name="_Toc156576085"/>
      <w:bookmarkStart w:id="2511" w:name="_Toc176944607"/>
      <w:bookmarkStart w:id="2512" w:name="_Toc187256885"/>
      <w:r w:rsidRPr="008C3753">
        <w:t>6.</w:t>
      </w:r>
      <w:r>
        <w:t>5</w:t>
      </w:r>
      <w:r w:rsidRPr="008C3753">
        <w:t>.4.3</w:t>
      </w:r>
      <w:r w:rsidRPr="008C3753">
        <w:tab/>
        <w:t>Test purpose</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025B37DF" w14:textId="77777777" w:rsidR="00B545CB" w:rsidRPr="008C3753" w:rsidRDefault="00B545CB" w:rsidP="00B545CB">
      <w:r w:rsidRPr="008C3753">
        <w:t>This test measures the emissions close to the assigned channel bandwidth of the wanted signal, while the transmitter is in operation.</w:t>
      </w:r>
    </w:p>
    <w:p w14:paraId="007B1958" w14:textId="77777777" w:rsidR="00B545CB" w:rsidRPr="008C3753" w:rsidRDefault="00B545CB" w:rsidP="00B545CB">
      <w:pPr>
        <w:pStyle w:val="41"/>
        <w:ind w:left="0" w:firstLine="0"/>
      </w:pPr>
      <w:bookmarkStart w:id="2513" w:name="_Toc21099967"/>
      <w:bookmarkStart w:id="2514" w:name="_Toc29809765"/>
      <w:bookmarkStart w:id="2515" w:name="_Toc36645149"/>
      <w:bookmarkStart w:id="2516" w:name="_Toc37272203"/>
      <w:bookmarkStart w:id="2517" w:name="_Toc45884449"/>
      <w:bookmarkStart w:id="2518" w:name="_Toc53182472"/>
      <w:bookmarkStart w:id="2519" w:name="_Toc58860213"/>
      <w:bookmarkStart w:id="2520" w:name="_Toc58862717"/>
      <w:bookmarkStart w:id="2521" w:name="_Toc61182710"/>
      <w:bookmarkStart w:id="2522" w:name="_Toc66728023"/>
      <w:bookmarkStart w:id="2523" w:name="_Toc74961826"/>
      <w:bookmarkStart w:id="2524" w:name="_Toc75242736"/>
      <w:bookmarkStart w:id="2525" w:name="_Toc76545082"/>
      <w:bookmarkStart w:id="2526" w:name="_Toc82595185"/>
      <w:bookmarkStart w:id="2527" w:name="_Toc89955216"/>
      <w:bookmarkStart w:id="2528" w:name="_Toc98773641"/>
      <w:bookmarkStart w:id="2529" w:name="_Toc106201400"/>
      <w:bookmarkStart w:id="2530" w:name="_Toc115191254"/>
      <w:bookmarkStart w:id="2531" w:name="_Toc122013084"/>
      <w:bookmarkStart w:id="2532" w:name="_Toc124155903"/>
      <w:bookmarkStart w:id="2533" w:name="_Toc131537663"/>
      <w:bookmarkStart w:id="2534" w:name="_Toc137397870"/>
      <w:bookmarkStart w:id="2535" w:name="_Toc156576086"/>
      <w:bookmarkStart w:id="2536" w:name="_Toc176944608"/>
      <w:bookmarkStart w:id="2537" w:name="_Toc187256886"/>
      <w:r w:rsidRPr="008C3753">
        <w:t>6.</w:t>
      </w:r>
      <w:r>
        <w:t>5</w:t>
      </w:r>
      <w:r w:rsidRPr="008C3753">
        <w:t>.4.4</w:t>
      </w:r>
      <w:r w:rsidRPr="008C3753">
        <w:tab/>
        <w:t>Method of test</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D87E259" w14:textId="77777777" w:rsidR="00B545CB" w:rsidRPr="008C3753" w:rsidRDefault="00B545CB" w:rsidP="00B545CB">
      <w:pPr>
        <w:pStyle w:val="51"/>
      </w:pPr>
      <w:bookmarkStart w:id="2538" w:name="_Toc21099968"/>
      <w:bookmarkStart w:id="2539" w:name="_Toc29809766"/>
      <w:bookmarkStart w:id="2540" w:name="_Toc36645150"/>
      <w:bookmarkStart w:id="2541" w:name="_Toc37272204"/>
      <w:bookmarkStart w:id="2542" w:name="_Toc45884450"/>
      <w:bookmarkStart w:id="2543" w:name="_Toc53182473"/>
      <w:bookmarkStart w:id="2544" w:name="_Toc58860214"/>
      <w:bookmarkStart w:id="2545" w:name="_Toc58862718"/>
      <w:bookmarkStart w:id="2546" w:name="_Toc61182711"/>
      <w:bookmarkStart w:id="2547" w:name="_Toc66728024"/>
      <w:bookmarkStart w:id="2548" w:name="_Toc74961827"/>
      <w:bookmarkStart w:id="2549" w:name="_Toc75242737"/>
      <w:bookmarkStart w:id="2550" w:name="_Toc76545083"/>
      <w:bookmarkStart w:id="2551" w:name="_Toc82595186"/>
      <w:bookmarkStart w:id="2552" w:name="_Toc89955217"/>
      <w:bookmarkStart w:id="2553" w:name="_Toc98773642"/>
      <w:bookmarkStart w:id="2554" w:name="_Toc106201401"/>
      <w:bookmarkStart w:id="2555" w:name="_Toc115191255"/>
      <w:bookmarkStart w:id="2556" w:name="_Toc122013085"/>
      <w:bookmarkStart w:id="2557" w:name="_Toc124155904"/>
      <w:bookmarkStart w:id="2558" w:name="_Toc131537664"/>
      <w:bookmarkStart w:id="2559" w:name="_Toc137397871"/>
      <w:bookmarkStart w:id="2560" w:name="_Toc156576087"/>
      <w:bookmarkStart w:id="2561" w:name="_Toc176944609"/>
      <w:bookmarkStart w:id="2562" w:name="_Toc187256887"/>
      <w:r w:rsidRPr="008C3753">
        <w:t>6.</w:t>
      </w:r>
      <w:r>
        <w:t>5</w:t>
      </w:r>
      <w:r w:rsidRPr="008C3753">
        <w:t>.4.4.1</w:t>
      </w:r>
      <w:r w:rsidRPr="008C3753">
        <w:tab/>
        <w:t>Initial conditions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31031C3C" w14:textId="77777777" w:rsidR="00B545CB" w:rsidRPr="008C3753" w:rsidRDefault="00B545CB" w:rsidP="00B545CB">
      <w:r w:rsidRPr="008C3753">
        <w:t>Test environment: Normal; see annex B.2.</w:t>
      </w:r>
    </w:p>
    <w:p w14:paraId="5F5F0171" w14:textId="77777777" w:rsidR="00B545CB" w:rsidRPr="008C3753" w:rsidRDefault="00B545CB" w:rsidP="00B545CB">
      <w:r w:rsidRPr="008C3753">
        <w:t>RF channels to be tested for single carrier: B, M and T; see clause 4.9.1.</w:t>
      </w:r>
    </w:p>
    <w:p w14:paraId="5AC741B0" w14:textId="77777777" w:rsidR="00B545CB" w:rsidRPr="008C3753" w:rsidRDefault="00B545CB" w:rsidP="00B545CB">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4.9.1.</w:t>
      </w:r>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pPr>
      <w:bookmarkStart w:id="2563" w:name="_Toc21099969"/>
      <w:bookmarkStart w:id="2564" w:name="_Toc29809767"/>
      <w:bookmarkStart w:id="2565" w:name="_Toc36645151"/>
      <w:bookmarkStart w:id="2566" w:name="_Toc37272205"/>
      <w:bookmarkStart w:id="2567" w:name="_Toc45884451"/>
      <w:bookmarkStart w:id="2568" w:name="_Toc53182474"/>
      <w:bookmarkStart w:id="2569" w:name="_Toc58860215"/>
      <w:bookmarkStart w:id="2570" w:name="_Toc58862719"/>
      <w:bookmarkStart w:id="2571" w:name="_Toc61182712"/>
      <w:bookmarkStart w:id="2572" w:name="_Toc66728025"/>
      <w:bookmarkStart w:id="2573" w:name="_Toc74961828"/>
      <w:bookmarkStart w:id="2574" w:name="_Toc75242738"/>
      <w:bookmarkStart w:id="2575" w:name="_Toc76545084"/>
      <w:bookmarkStart w:id="2576" w:name="_Toc82595187"/>
      <w:bookmarkStart w:id="2577" w:name="_Toc89955218"/>
      <w:bookmarkStart w:id="2578" w:name="_Toc98773643"/>
      <w:bookmarkStart w:id="2579" w:name="_Toc106201402"/>
      <w:bookmarkStart w:id="2580" w:name="_Toc115191256"/>
      <w:bookmarkStart w:id="2581" w:name="_Toc122013086"/>
      <w:bookmarkStart w:id="2582" w:name="_Toc124155905"/>
      <w:bookmarkStart w:id="2583" w:name="_Toc131537665"/>
      <w:bookmarkStart w:id="2584" w:name="_Toc137397872"/>
      <w:bookmarkStart w:id="2585" w:name="_Toc156576088"/>
      <w:bookmarkStart w:id="2586" w:name="_Toc176944610"/>
      <w:bookmarkStart w:id="2587" w:name="_Toc187256888"/>
      <w:r w:rsidRPr="008C3753">
        <w:t>6.</w:t>
      </w:r>
      <w:r>
        <w:t>5</w:t>
      </w:r>
      <w:r w:rsidRPr="008C3753">
        <w:t>.4.4.2</w:t>
      </w:r>
      <w:r w:rsidRPr="008C3753">
        <w:tab/>
        <w:t>Procedure</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2C521654"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42F5447" w14:textId="77777777" w:rsidR="00B545CB" w:rsidRPr="008C3753" w:rsidRDefault="00B545CB" w:rsidP="00B545CB">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8C3753" w:rsidRDefault="00B545CB" w:rsidP="00B545CB">
      <w:pPr>
        <w:pStyle w:val="B10"/>
      </w:pPr>
      <w:r w:rsidRPr="008C3753">
        <w:tab/>
        <w:t>The measurement device characteristics shall be:</w:t>
      </w:r>
    </w:p>
    <w:p w14:paraId="38B86F5F" w14:textId="77777777" w:rsidR="00B545CB" w:rsidRDefault="00B545CB" w:rsidP="00B545CB">
      <w:pPr>
        <w:pStyle w:val="B20"/>
        <w:rPr>
          <w:rFonts w:eastAsiaTheme="minorEastAsia"/>
        </w:rPr>
      </w:pPr>
      <w:r w:rsidRPr="008C3753">
        <w:t>-</w:t>
      </w:r>
      <w:r w:rsidRPr="008C3753">
        <w:tab/>
        <w:t>Detection mode: True RMS.</w:t>
      </w:r>
    </w:p>
    <w:p w14:paraId="169574D1" w14:textId="77777777" w:rsidR="00B545CB" w:rsidRPr="00DA7862"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7EAF3F94" w14:textId="77777777" w:rsidR="00B545CB" w:rsidRPr="008C3753" w:rsidRDefault="00B545CB" w:rsidP="00B545CB">
      <w:pPr>
        <w:pStyle w:val="B10"/>
      </w:pPr>
      <w:r w:rsidRPr="008C3753">
        <w:t>2)</w:t>
      </w:r>
      <w:r w:rsidRPr="008C3753">
        <w:tab/>
        <w:t xml:space="preserve">For a connectors declared to be capable of single carrier operation only,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for </w:t>
      </w:r>
      <w:r w:rsidRPr="008C3753">
        <w:rPr>
          <w:i/>
        </w:rPr>
        <w:t>BS type 1-C</w:t>
      </w:r>
      <w:r w:rsidRPr="008C3753">
        <w:t>. Channel set-up shall be according to NR-FR1-TM 1.1.</w:t>
      </w:r>
    </w:p>
    <w:p w14:paraId="2426FFD0" w14:textId="77777777" w:rsidR="00B545CB" w:rsidRPr="008C3753" w:rsidRDefault="00B545CB" w:rsidP="00B545CB">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07308989" w14:textId="77777777" w:rsidR="00B545CB" w:rsidRPr="008C3753" w:rsidRDefault="00B545CB" w:rsidP="00B545CB">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NR-FR1-TM 1.2</w:t>
      </w:r>
      <w:r w:rsidRPr="008C3753">
        <w:rPr>
          <w:snapToGrid w:val="0"/>
        </w:rPr>
        <w:t>.</w:t>
      </w:r>
    </w:p>
    <w:p w14:paraId="6C18FE5F" w14:textId="77777777" w:rsidR="00B545CB" w:rsidRPr="008C3753" w:rsidRDefault="00B545CB" w:rsidP="00B545CB">
      <w:pPr>
        <w:pStyle w:val="41"/>
        <w:ind w:left="0" w:firstLine="0"/>
      </w:pPr>
      <w:bookmarkStart w:id="2588" w:name="_Toc21099970"/>
      <w:bookmarkStart w:id="2589" w:name="_Toc29809768"/>
      <w:bookmarkStart w:id="2590" w:name="_Toc36645152"/>
      <w:bookmarkStart w:id="2591" w:name="_Toc37272206"/>
      <w:bookmarkStart w:id="2592" w:name="_Toc45884452"/>
      <w:bookmarkStart w:id="2593" w:name="_Toc53182475"/>
      <w:bookmarkStart w:id="2594" w:name="_Toc58860216"/>
      <w:bookmarkStart w:id="2595" w:name="_Toc58862720"/>
      <w:bookmarkStart w:id="2596" w:name="_Toc61182713"/>
      <w:bookmarkStart w:id="2597" w:name="_Toc66728026"/>
      <w:bookmarkStart w:id="2598" w:name="_Toc74961829"/>
      <w:bookmarkStart w:id="2599" w:name="_Toc75242739"/>
      <w:bookmarkStart w:id="2600" w:name="_Toc76545085"/>
      <w:bookmarkStart w:id="2601" w:name="_Toc82595188"/>
      <w:bookmarkStart w:id="2602" w:name="_Toc89955219"/>
      <w:bookmarkStart w:id="2603" w:name="_Toc98773644"/>
      <w:bookmarkStart w:id="2604" w:name="_Toc106201403"/>
      <w:bookmarkStart w:id="2605" w:name="_Toc115191257"/>
      <w:bookmarkStart w:id="2606" w:name="_Toc122013087"/>
      <w:bookmarkStart w:id="2607" w:name="_Toc124155906"/>
      <w:bookmarkStart w:id="2608" w:name="_Toc131537666"/>
      <w:bookmarkStart w:id="2609" w:name="_Toc137397873"/>
      <w:bookmarkStart w:id="2610" w:name="_Toc156576089"/>
      <w:bookmarkStart w:id="2611" w:name="_Toc176944611"/>
      <w:bookmarkStart w:id="2612" w:name="_Toc187256889"/>
      <w:r w:rsidRPr="008C3753">
        <w:lastRenderedPageBreak/>
        <w:t>6.</w:t>
      </w:r>
      <w:r>
        <w:t>5</w:t>
      </w:r>
      <w:r w:rsidRPr="008C3753">
        <w:t>.4.5</w:t>
      </w:r>
      <w:r w:rsidRPr="008C3753">
        <w:tab/>
        <w:t>Test requirements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15E365CB" w14:textId="77777777" w:rsidR="00B545CB" w:rsidRDefault="00B545CB" w:rsidP="00B545CB">
      <w:pPr>
        <w:pStyle w:val="31"/>
        <w:ind w:left="510" w:hanging="510"/>
      </w:pPr>
      <w:bookmarkStart w:id="2613" w:name="_Toc21099984"/>
      <w:bookmarkStart w:id="2614" w:name="_Toc29809782"/>
      <w:bookmarkStart w:id="2615" w:name="_Toc36645167"/>
      <w:bookmarkStart w:id="2616" w:name="_Toc37272221"/>
      <w:bookmarkStart w:id="2617" w:name="_Toc45884467"/>
      <w:bookmarkStart w:id="2618" w:name="_Toc53182490"/>
      <w:bookmarkStart w:id="2619" w:name="_Toc58860231"/>
      <w:bookmarkStart w:id="2620" w:name="_Toc58862735"/>
      <w:bookmarkStart w:id="2621" w:name="_Toc61182728"/>
      <w:bookmarkStart w:id="2622" w:name="_Toc66728042"/>
      <w:bookmarkStart w:id="2623" w:name="_Toc74961846"/>
      <w:bookmarkStart w:id="2624" w:name="_Toc75242756"/>
      <w:bookmarkStart w:id="2625" w:name="_Toc76545102"/>
      <w:bookmarkStart w:id="2626" w:name="_Toc82595205"/>
      <w:bookmarkStart w:id="2627" w:name="_Toc89955236"/>
      <w:bookmarkStart w:id="2628" w:name="_Toc98773661"/>
      <w:bookmarkStart w:id="2629" w:name="_Toc106201420"/>
      <w:bookmarkStart w:id="2630" w:name="_Toc115191274"/>
      <w:bookmarkStart w:id="2631" w:name="_Toc122013104"/>
      <w:bookmarkStart w:id="2632" w:name="_Toc124155923"/>
      <w:bookmarkStart w:id="2633" w:name="_Toc131537683"/>
      <w:bookmarkStart w:id="2634" w:name="_Toc137397890"/>
      <w:bookmarkStart w:id="2635" w:name="_Toc156576106"/>
      <w:bookmarkStart w:id="2636" w:name="_Toc176944628"/>
      <w:bookmarkStart w:id="2637" w:name="_Toc187256906"/>
      <w:r w:rsidRPr="008C3753">
        <w:t>6.</w:t>
      </w:r>
      <w:r>
        <w:t>5</w:t>
      </w:r>
      <w:r w:rsidRPr="008C3753">
        <w:t>.5</w:t>
      </w:r>
      <w:r w:rsidRPr="008C3753">
        <w:tab/>
        <w:t>Transmitter spurious emissions</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FC4EA25" w14:textId="77777777" w:rsidR="00B545CB" w:rsidRPr="008C3753" w:rsidRDefault="00B545CB" w:rsidP="00B545CB">
      <w:pPr>
        <w:pStyle w:val="41"/>
        <w:ind w:left="0" w:firstLine="0"/>
      </w:pPr>
      <w:bookmarkStart w:id="2638" w:name="_Toc21099985"/>
      <w:bookmarkStart w:id="2639" w:name="_Toc29809783"/>
      <w:bookmarkStart w:id="2640" w:name="_Toc36645168"/>
      <w:bookmarkStart w:id="2641" w:name="_Toc37272222"/>
      <w:bookmarkStart w:id="2642" w:name="_Toc45884468"/>
      <w:bookmarkStart w:id="2643" w:name="_Toc53182491"/>
      <w:bookmarkStart w:id="2644" w:name="_Toc58860232"/>
      <w:bookmarkStart w:id="2645" w:name="_Toc58862736"/>
      <w:bookmarkStart w:id="2646" w:name="_Toc61182729"/>
      <w:bookmarkStart w:id="2647" w:name="_Toc66728043"/>
      <w:bookmarkStart w:id="2648" w:name="_Toc74961847"/>
      <w:bookmarkStart w:id="2649" w:name="_Toc75242757"/>
      <w:bookmarkStart w:id="2650" w:name="_Toc76545103"/>
      <w:bookmarkStart w:id="2651" w:name="_Toc82595206"/>
      <w:bookmarkStart w:id="2652" w:name="_Toc89955237"/>
      <w:bookmarkStart w:id="2653" w:name="_Toc98773662"/>
      <w:bookmarkStart w:id="2654" w:name="_Toc106201421"/>
      <w:bookmarkStart w:id="2655" w:name="_Toc115191275"/>
      <w:bookmarkStart w:id="2656" w:name="_Toc122013105"/>
      <w:bookmarkStart w:id="2657" w:name="_Toc124155924"/>
      <w:bookmarkStart w:id="2658" w:name="_Toc131537684"/>
      <w:bookmarkStart w:id="2659" w:name="_Toc137397891"/>
      <w:bookmarkStart w:id="2660" w:name="_Toc156576107"/>
      <w:bookmarkStart w:id="2661" w:name="_Toc176944629"/>
      <w:bookmarkStart w:id="2662" w:name="_Toc187256907"/>
      <w:r w:rsidRPr="008C3753">
        <w:t>6.6.5.1</w:t>
      </w:r>
      <w:r w:rsidRPr="008C3753">
        <w:tab/>
        <w:t>Definition and applicability</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50577FA2" w14:textId="1F58C85F" w:rsidR="00B545CB" w:rsidRPr="008C3753" w:rsidRDefault="00B545CB" w:rsidP="00B545CB">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r w:rsidR="003D0C01">
        <w:t>2</w:t>
      </w:r>
      <w:r w:rsidRPr="008C3753">
        <w:t>].</w:t>
      </w:r>
    </w:p>
    <w:p w14:paraId="47C83CCC" w14:textId="77777777" w:rsidR="00B545CB" w:rsidRPr="008C3753" w:rsidRDefault="00B545CB" w:rsidP="00B545CB">
      <w:pPr>
        <w:rPr>
          <w:rFonts w:cs="v5.0.0"/>
        </w:rPr>
      </w:pPr>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p>
    <w:p w14:paraId="67D13ADE" w14:textId="77777777" w:rsidR="00B545CB" w:rsidRPr="008C3753" w:rsidRDefault="00B545CB" w:rsidP="00B545CB">
      <w:pPr>
        <w:rPr>
          <w:rFonts w:cs="v5.0.0"/>
        </w:rPr>
      </w:pPr>
      <w:bookmarkStart w:id="2663" w:name="_Toc21099986"/>
      <w:r w:rsidRPr="008C3753">
        <w:rPr>
          <w:rFonts w:cs="v5.0.0"/>
        </w:rPr>
        <w:t>Unless otherwise stated, all requirements are measured as mean power (RMS).</w:t>
      </w:r>
    </w:p>
    <w:p w14:paraId="60CC51E7" w14:textId="77777777" w:rsidR="00B545CB" w:rsidRPr="008C3753" w:rsidRDefault="00B545CB" w:rsidP="00B545CB">
      <w:pPr>
        <w:pStyle w:val="41"/>
        <w:ind w:left="0" w:firstLine="0"/>
      </w:pPr>
      <w:bookmarkStart w:id="2664" w:name="_Toc29809784"/>
      <w:bookmarkStart w:id="2665" w:name="_Toc36645169"/>
      <w:bookmarkStart w:id="2666" w:name="_Toc37272223"/>
      <w:bookmarkStart w:id="2667" w:name="_Toc45884469"/>
      <w:bookmarkStart w:id="2668" w:name="_Toc53182492"/>
      <w:bookmarkStart w:id="2669" w:name="_Toc58860233"/>
      <w:bookmarkStart w:id="2670" w:name="_Toc58862737"/>
      <w:bookmarkStart w:id="2671" w:name="_Toc61182730"/>
      <w:bookmarkStart w:id="2672" w:name="_Toc66728044"/>
      <w:bookmarkStart w:id="2673" w:name="_Toc74961848"/>
      <w:bookmarkStart w:id="2674" w:name="_Toc75242758"/>
      <w:bookmarkStart w:id="2675" w:name="_Toc76545104"/>
      <w:bookmarkStart w:id="2676" w:name="_Toc82595207"/>
      <w:bookmarkStart w:id="2677" w:name="_Toc89955238"/>
      <w:bookmarkStart w:id="2678" w:name="_Toc98773663"/>
      <w:bookmarkStart w:id="2679" w:name="_Toc106201422"/>
      <w:bookmarkStart w:id="2680" w:name="_Toc115191276"/>
      <w:bookmarkStart w:id="2681" w:name="_Toc122013106"/>
      <w:bookmarkStart w:id="2682" w:name="_Toc124155925"/>
      <w:bookmarkStart w:id="2683" w:name="_Toc131537685"/>
      <w:bookmarkStart w:id="2684" w:name="_Toc137397892"/>
      <w:bookmarkStart w:id="2685" w:name="_Toc156576108"/>
      <w:bookmarkStart w:id="2686" w:name="_Toc176944630"/>
      <w:bookmarkStart w:id="2687" w:name="_Toc187256908"/>
      <w:r w:rsidRPr="008C3753">
        <w:t>6.6.5.2</w:t>
      </w:r>
      <w:r w:rsidRPr="008C3753">
        <w:tab/>
        <w:t>Minimum requirement</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196F0368" w14:textId="77777777" w:rsidR="00B545CB" w:rsidRPr="008C3753" w:rsidRDefault="00B545CB" w:rsidP="00B545CB">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2E26341"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6.6.5.3.</w:t>
      </w:r>
    </w:p>
    <w:p w14:paraId="52069079" w14:textId="77777777" w:rsidR="00B545CB" w:rsidRPr="008C3753" w:rsidRDefault="00B545CB" w:rsidP="00B545CB">
      <w:pPr>
        <w:pStyle w:val="41"/>
        <w:ind w:left="0" w:firstLine="0"/>
      </w:pPr>
      <w:bookmarkStart w:id="2688" w:name="_Toc21099987"/>
      <w:bookmarkStart w:id="2689" w:name="_Toc29809785"/>
      <w:bookmarkStart w:id="2690" w:name="_Toc36645170"/>
      <w:bookmarkStart w:id="2691" w:name="_Toc37272224"/>
      <w:bookmarkStart w:id="2692" w:name="_Toc45884470"/>
      <w:bookmarkStart w:id="2693" w:name="_Toc53182493"/>
      <w:bookmarkStart w:id="2694" w:name="_Toc58860234"/>
      <w:bookmarkStart w:id="2695" w:name="_Toc58862738"/>
      <w:bookmarkStart w:id="2696" w:name="_Toc61182731"/>
      <w:bookmarkStart w:id="2697" w:name="_Toc66728045"/>
      <w:bookmarkStart w:id="2698" w:name="_Toc74961849"/>
      <w:bookmarkStart w:id="2699" w:name="_Toc75242759"/>
      <w:bookmarkStart w:id="2700" w:name="_Toc76545105"/>
      <w:bookmarkStart w:id="2701" w:name="_Toc82595208"/>
      <w:bookmarkStart w:id="2702" w:name="_Toc89955239"/>
      <w:bookmarkStart w:id="2703" w:name="_Toc98773664"/>
      <w:bookmarkStart w:id="2704" w:name="_Toc106201423"/>
      <w:bookmarkStart w:id="2705" w:name="_Toc115191277"/>
      <w:bookmarkStart w:id="2706" w:name="_Toc122013107"/>
      <w:bookmarkStart w:id="2707" w:name="_Toc124155926"/>
      <w:bookmarkStart w:id="2708" w:name="_Toc131537686"/>
      <w:bookmarkStart w:id="2709" w:name="_Toc137397893"/>
      <w:bookmarkStart w:id="2710" w:name="_Toc156576109"/>
      <w:bookmarkStart w:id="2711" w:name="_Toc176944631"/>
      <w:bookmarkStart w:id="2712" w:name="_Toc187256909"/>
      <w:r w:rsidRPr="008C3753">
        <w:t>6.6.5.3</w:t>
      </w:r>
      <w:r w:rsidRPr="008C3753">
        <w:tab/>
        <w:t>Test purpose</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0E16652" w14:textId="77777777" w:rsidR="00B545CB" w:rsidRPr="008C3753" w:rsidRDefault="00B545CB" w:rsidP="00B545CB">
      <w:pPr>
        <w:rPr>
          <w:rFonts w:cs="v4.2.0"/>
        </w:rPr>
      </w:pPr>
      <w:r w:rsidRPr="008C3753">
        <w:rPr>
          <w:rFonts w:cs="v4.2.0"/>
        </w:rPr>
        <w:t>This test measures conducted spurious emissions while the transmitter is in operation.</w:t>
      </w:r>
    </w:p>
    <w:p w14:paraId="421F3500" w14:textId="77777777" w:rsidR="00B545CB" w:rsidRPr="008C3753" w:rsidRDefault="00B545CB" w:rsidP="00B545CB">
      <w:pPr>
        <w:pStyle w:val="41"/>
        <w:ind w:left="0" w:firstLine="0"/>
      </w:pPr>
      <w:bookmarkStart w:id="2713" w:name="_Toc21099988"/>
      <w:bookmarkStart w:id="2714" w:name="_Toc29809786"/>
      <w:bookmarkStart w:id="2715" w:name="_Toc36645171"/>
      <w:bookmarkStart w:id="2716" w:name="_Toc37272225"/>
      <w:bookmarkStart w:id="2717" w:name="_Toc45884471"/>
      <w:bookmarkStart w:id="2718" w:name="_Toc53182494"/>
      <w:bookmarkStart w:id="2719" w:name="_Toc58860235"/>
      <w:bookmarkStart w:id="2720" w:name="_Toc58862739"/>
      <w:bookmarkStart w:id="2721" w:name="_Toc61182732"/>
      <w:bookmarkStart w:id="2722" w:name="_Toc66728046"/>
      <w:bookmarkStart w:id="2723" w:name="_Toc74961850"/>
      <w:bookmarkStart w:id="2724" w:name="_Toc75242760"/>
      <w:bookmarkStart w:id="2725" w:name="_Toc76545106"/>
      <w:bookmarkStart w:id="2726" w:name="_Toc82595209"/>
      <w:bookmarkStart w:id="2727" w:name="_Toc89955240"/>
      <w:bookmarkStart w:id="2728" w:name="_Toc98773665"/>
      <w:bookmarkStart w:id="2729" w:name="_Toc106201424"/>
      <w:bookmarkStart w:id="2730" w:name="_Toc115191278"/>
      <w:bookmarkStart w:id="2731" w:name="_Toc122013108"/>
      <w:bookmarkStart w:id="2732" w:name="_Toc124155927"/>
      <w:bookmarkStart w:id="2733" w:name="_Toc131537687"/>
      <w:bookmarkStart w:id="2734" w:name="_Toc137397894"/>
      <w:bookmarkStart w:id="2735" w:name="_Toc156576110"/>
      <w:bookmarkStart w:id="2736" w:name="_Toc176944632"/>
      <w:bookmarkStart w:id="2737" w:name="_Toc187256910"/>
      <w:r w:rsidRPr="008C3753">
        <w:t>6.6.5.4</w:t>
      </w:r>
      <w:r w:rsidRPr="008C3753">
        <w:tab/>
        <w:t>Method of test</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2411957" w14:textId="77777777" w:rsidR="00B545CB" w:rsidRPr="008C3753" w:rsidRDefault="00B545CB" w:rsidP="00B545CB">
      <w:pPr>
        <w:pStyle w:val="51"/>
      </w:pPr>
      <w:bookmarkStart w:id="2738" w:name="_Toc21099989"/>
      <w:bookmarkStart w:id="2739" w:name="_Toc29809787"/>
      <w:bookmarkStart w:id="2740" w:name="_Toc36645172"/>
      <w:bookmarkStart w:id="2741" w:name="_Toc37272226"/>
      <w:bookmarkStart w:id="2742" w:name="_Toc45884472"/>
      <w:bookmarkStart w:id="2743" w:name="_Toc53182495"/>
      <w:bookmarkStart w:id="2744" w:name="_Toc58860236"/>
      <w:bookmarkStart w:id="2745" w:name="_Toc58862740"/>
      <w:bookmarkStart w:id="2746" w:name="_Toc61182733"/>
      <w:bookmarkStart w:id="2747" w:name="_Toc66728047"/>
      <w:bookmarkStart w:id="2748" w:name="_Toc74961851"/>
      <w:bookmarkStart w:id="2749" w:name="_Toc75242761"/>
      <w:bookmarkStart w:id="2750" w:name="_Toc76545107"/>
      <w:bookmarkStart w:id="2751" w:name="_Toc82595210"/>
      <w:bookmarkStart w:id="2752" w:name="_Toc89955241"/>
      <w:bookmarkStart w:id="2753" w:name="_Toc98773666"/>
      <w:bookmarkStart w:id="2754" w:name="_Toc106201425"/>
      <w:bookmarkStart w:id="2755" w:name="_Toc115191279"/>
      <w:bookmarkStart w:id="2756" w:name="_Toc122013109"/>
      <w:bookmarkStart w:id="2757" w:name="_Toc124155928"/>
      <w:bookmarkStart w:id="2758" w:name="_Toc131537688"/>
      <w:bookmarkStart w:id="2759" w:name="_Toc137397895"/>
      <w:bookmarkStart w:id="2760" w:name="_Toc156576111"/>
      <w:bookmarkStart w:id="2761" w:name="_Toc176944633"/>
      <w:bookmarkStart w:id="2762" w:name="_Toc187256911"/>
      <w:r w:rsidRPr="008C3753">
        <w:t>6.6.5.4.1</w:t>
      </w:r>
      <w:r w:rsidRPr="008C3753">
        <w:tab/>
        <w:t>Initial conditions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5675FE5D" w14:textId="77777777" w:rsidR="00B545CB" w:rsidRPr="008C3753" w:rsidRDefault="00B545CB" w:rsidP="00B545CB">
      <w:r w:rsidRPr="008C3753">
        <w:t>Test environment: Normal; see annex B.2.</w:t>
      </w:r>
    </w:p>
    <w:p w14:paraId="07AC14DF" w14:textId="77777777" w:rsidR="00B545CB" w:rsidRPr="008C3753" w:rsidRDefault="00B545CB" w:rsidP="00B545CB">
      <w:r w:rsidRPr="008C3753">
        <w:t>RF channels to be tested for single carrier:</w:t>
      </w:r>
    </w:p>
    <w:p w14:paraId="6FA975BE" w14:textId="77777777" w:rsidR="00B545CB" w:rsidRPr="008C3753" w:rsidRDefault="00B545CB" w:rsidP="00B545CB">
      <w:pPr>
        <w:pStyle w:val="B10"/>
        <w:rPr>
          <w:vertAlign w:val="subscript"/>
        </w:rPr>
      </w:pPr>
      <w:r w:rsidRPr="008C3753">
        <w:t>-</w:t>
      </w:r>
      <w:r w:rsidRPr="008C3753">
        <w:tab/>
        <w:t xml:space="preserve">B when testing the spurious emissions below </w:t>
      </w:r>
      <w:proofErr w:type="spellStart"/>
      <w:r w:rsidRPr="008C3753">
        <w:rPr>
          <w:sz w:val="18"/>
        </w:rPr>
        <w:t>F</w:t>
      </w:r>
      <w:r w:rsidRPr="008C3753">
        <w:rPr>
          <w:sz w:val="18"/>
          <w:vertAlign w:val="subscript"/>
        </w:rPr>
        <w:t>DL_low</w:t>
      </w:r>
      <w:proofErr w:type="spellEnd"/>
      <w:r w:rsidRPr="008C3753">
        <w:rPr>
          <w:sz w:val="18"/>
        </w:rPr>
        <w:t xml:space="preserve"> - </w:t>
      </w:r>
      <w:proofErr w:type="spellStart"/>
      <w:r w:rsidRPr="008C3753">
        <w:t>Δf</w:t>
      </w:r>
      <w:r w:rsidRPr="008C3753">
        <w:rPr>
          <w:vertAlign w:val="subscript"/>
        </w:rPr>
        <w:t>OBUE</w:t>
      </w:r>
      <w:proofErr w:type="spellEnd"/>
      <w:r w:rsidRPr="008C3753">
        <w:rPr>
          <w:vertAlign w:val="subscript"/>
        </w:rPr>
        <w:t>,</w:t>
      </w:r>
    </w:p>
    <w:p w14:paraId="5316E5D8" w14:textId="77777777" w:rsidR="00B545CB" w:rsidRPr="008C3753" w:rsidRDefault="00B545CB" w:rsidP="00B545CB">
      <w:pPr>
        <w:pStyle w:val="B10"/>
        <w:rPr>
          <w:vertAlign w:val="subscript"/>
        </w:rPr>
      </w:pPr>
      <w:r w:rsidRPr="008C3753">
        <w:t>-</w:t>
      </w:r>
      <w:r w:rsidRPr="008C3753">
        <w:tab/>
        <w:t xml:space="preserve">T when testing the spurious emissions above </w:t>
      </w:r>
      <w:proofErr w:type="spellStart"/>
      <w:r w:rsidRPr="008C3753">
        <w:rPr>
          <w:sz w:val="18"/>
        </w:rPr>
        <w:t>F</w:t>
      </w:r>
      <w:r w:rsidRPr="008C3753">
        <w:rPr>
          <w:sz w:val="18"/>
          <w:vertAlign w:val="subscript"/>
        </w:rPr>
        <w:t>DL_high</w:t>
      </w:r>
      <w:proofErr w:type="spellEnd"/>
      <w:r w:rsidRPr="008C3753">
        <w:rPr>
          <w:sz w:val="18"/>
        </w:rPr>
        <w:t xml:space="preserve"> + </w:t>
      </w:r>
      <w:proofErr w:type="spellStart"/>
      <w:r w:rsidRPr="008C3753">
        <w:t>Δf</w:t>
      </w:r>
      <w:r w:rsidRPr="008C3753">
        <w:rPr>
          <w:vertAlign w:val="subscript"/>
        </w:rPr>
        <w:t>OBUE</w:t>
      </w:r>
      <w:proofErr w:type="spellEnd"/>
      <w:r w:rsidRPr="008C3753">
        <w:t>; see clause 4.9.1.</w:t>
      </w:r>
    </w:p>
    <w:p w14:paraId="307C77FF" w14:textId="77777777" w:rsidR="00B545CB" w:rsidRPr="008C3753" w:rsidRDefault="00B545CB" w:rsidP="00B545CB">
      <w:pPr>
        <w:pStyle w:val="51"/>
      </w:pPr>
      <w:bookmarkStart w:id="2763" w:name="_Toc21099990"/>
      <w:bookmarkStart w:id="2764" w:name="_Toc29809788"/>
      <w:bookmarkStart w:id="2765" w:name="_Toc36645173"/>
      <w:bookmarkStart w:id="2766" w:name="_Toc37272227"/>
      <w:bookmarkStart w:id="2767" w:name="_Toc45884473"/>
      <w:bookmarkStart w:id="2768" w:name="_Toc53182496"/>
      <w:bookmarkStart w:id="2769" w:name="_Toc58860237"/>
      <w:bookmarkStart w:id="2770" w:name="_Toc58862741"/>
      <w:bookmarkStart w:id="2771" w:name="_Toc61182734"/>
      <w:bookmarkStart w:id="2772" w:name="_Toc66728048"/>
      <w:bookmarkStart w:id="2773" w:name="_Toc74961852"/>
      <w:bookmarkStart w:id="2774" w:name="_Toc75242762"/>
      <w:bookmarkStart w:id="2775" w:name="_Toc76545108"/>
      <w:bookmarkStart w:id="2776" w:name="_Toc82595211"/>
      <w:bookmarkStart w:id="2777" w:name="_Toc89955242"/>
      <w:bookmarkStart w:id="2778" w:name="_Toc98773667"/>
      <w:bookmarkStart w:id="2779" w:name="_Toc106201426"/>
      <w:bookmarkStart w:id="2780" w:name="_Toc115191280"/>
      <w:bookmarkStart w:id="2781" w:name="_Toc122013110"/>
      <w:bookmarkStart w:id="2782" w:name="_Toc124155929"/>
      <w:bookmarkStart w:id="2783" w:name="_Toc131537689"/>
      <w:bookmarkStart w:id="2784" w:name="_Toc137397896"/>
      <w:bookmarkStart w:id="2785" w:name="_Toc156576112"/>
      <w:bookmarkStart w:id="2786" w:name="_Toc176944634"/>
      <w:bookmarkStart w:id="2787" w:name="_Toc187256912"/>
      <w:r w:rsidRPr="008C3753">
        <w:t>6.6.5.4.2</w:t>
      </w:r>
      <w:r w:rsidRPr="008C3753">
        <w:tab/>
        <w:t>Procedure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32143406"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4C1CA179" w14:textId="77777777" w:rsidR="00B545CB" w:rsidRPr="008C3753" w:rsidRDefault="00B545CB" w:rsidP="00B545CB">
      <w:pPr>
        <w:pStyle w:val="B10"/>
      </w:pPr>
      <w:r w:rsidRPr="008C3753">
        <w:t>2)</w:t>
      </w:r>
      <w:r w:rsidRPr="008C3753">
        <w:tab/>
        <w:t>Measurements shall use a measurement bandwidth in accordance to the conditions in clause 6.6.5.5.</w:t>
      </w:r>
    </w:p>
    <w:p w14:paraId="016B69E4" w14:textId="77777777" w:rsidR="00B545CB" w:rsidRPr="008C3753" w:rsidRDefault="00B545CB" w:rsidP="00B545CB">
      <w:pPr>
        <w:pStyle w:val="B10"/>
      </w:pPr>
      <w:r w:rsidRPr="008C3753">
        <w:tab/>
        <w:t>The measurement device characteristics shall be:</w:t>
      </w:r>
    </w:p>
    <w:p w14:paraId="10C9F585" w14:textId="77777777" w:rsidR="00B545CB" w:rsidRDefault="00B545CB" w:rsidP="00B545CB">
      <w:pPr>
        <w:pStyle w:val="B20"/>
        <w:rPr>
          <w:rFonts w:eastAsiaTheme="minorEastAsia"/>
        </w:rPr>
      </w:pPr>
      <w:r w:rsidRPr="008C3753">
        <w:t>-</w:t>
      </w:r>
      <w:r w:rsidRPr="008C3753">
        <w:tab/>
        <w:t>Detection mode: True RMS.</w:t>
      </w:r>
    </w:p>
    <w:p w14:paraId="2EDCB0CE" w14:textId="77777777" w:rsidR="00B545CB" w:rsidRPr="00696E1E"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6377AABC" w14:textId="77777777" w:rsidR="00B545CB" w:rsidRPr="008C3753" w:rsidRDefault="00B545CB" w:rsidP="00B545CB">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NR-FR1-TM 1.1.</w:t>
      </w:r>
    </w:p>
    <w:p w14:paraId="00DDD2F8" w14:textId="77777777" w:rsidR="00B545CB" w:rsidRPr="008C3753" w:rsidRDefault="00B545CB" w:rsidP="00B545CB">
      <w:pPr>
        <w:pStyle w:val="B10"/>
        <w:rPr>
          <w:snapToGrid w:val="0"/>
        </w:rPr>
      </w:pPr>
      <w:r w:rsidRPr="008C3753">
        <w:rPr>
          <w:snapToGrid w:val="0"/>
        </w:rPr>
        <w:t>4)</w:t>
      </w:r>
      <w:r w:rsidRPr="008C3753">
        <w:rPr>
          <w:snapToGrid w:val="0"/>
        </w:rPr>
        <w:tab/>
        <w:t>Measure the emission at the specified frequencies with specified measurement bandwidth.</w:t>
      </w:r>
    </w:p>
    <w:p w14:paraId="58F315A9" w14:textId="77777777" w:rsidR="00B545CB" w:rsidRPr="008C3753" w:rsidRDefault="00B545CB" w:rsidP="00B545CB">
      <w:pPr>
        <w:pStyle w:val="41"/>
        <w:ind w:left="0" w:firstLine="0"/>
      </w:pPr>
      <w:bookmarkStart w:id="2788" w:name="_Toc21099991"/>
      <w:bookmarkStart w:id="2789" w:name="_Toc29809789"/>
      <w:bookmarkStart w:id="2790" w:name="_Toc36645174"/>
      <w:bookmarkStart w:id="2791" w:name="_Toc37272228"/>
      <w:bookmarkStart w:id="2792" w:name="_Toc45884474"/>
      <w:bookmarkStart w:id="2793" w:name="_Toc53182497"/>
      <w:bookmarkStart w:id="2794" w:name="_Toc58860238"/>
      <w:bookmarkStart w:id="2795" w:name="_Toc58862742"/>
      <w:bookmarkStart w:id="2796" w:name="_Toc61182735"/>
      <w:bookmarkStart w:id="2797" w:name="_Toc66728049"/>
      <w:bookmarkStart w:id="2798" w:name="_Toc74961853"/>
      <w:bookmarkStart w:id="2799" w:name="_Toc75242763"/>
      <w:bookmarkStart w:id="2800" w:name="_Toc76545109"/>
      <w:bookmarkStart w:id="2801" w:name="_Toc82595212"/>
      <w:bookmarkStart w:id="2802" w:name="_Toc89955243"/>
      <w:bookmarkStart w:id="2803" w:name="_Toc98773668"/>
      <w:bookmarkStart w:id="2804" w:name="_Toc106201427"/>
      <w:bookmarkStart w:id="2805" w:name="_Toc115191281"/>
      <w:bookmarkStart w:id="2806" w:name="_Toc122013111"/>
      <w:bookmarkStart w:id="2807" w:name="_Toc124155930"/>
      <w:bookmarkStart w:id="2808" w:name="_Toc131537690"/>
      <w:bookmarkStart w:id="2809" w:name="_Toc137397897"/>
      <w:bookmarkStart w:id="2810" w:name="_Toc156576113"/>
      <w:bookmarkStart w:id="2811" w:name="_Toc176944635"/>
      <w:bookmarkStart w:id="2812" w:name="_Toc187256913"/>
      <w:r w:rsidRPr="008C3753">
        <w:lastRenderedPageBreak/>
        <w:t>6.6.5.5</w:t>
      </w:r>
      <w:r w:rsidRPr="008C3753">
        <w:tab/>
        <w:t>Test requirements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092DCA0" w14:textId="77777777" w:rsidR="00B545CB" w:rsidRPr="008C3753" w:rsidRDefault="00B545CB" w:rsidP="00B545CB">
      <w:pPr>
        <w:pStyle w:val="51"/>
      </w:pPr>
      <w:bookmarkStart w:id="2813" w:name="_Toc21099992"/>
      <w:bookmarkStart w:id="2814" w:name="_Toc29809790"/>
      <w:bookmarkStart w:id="2815" w:name="_Toc36645175"/>
      <w:bookmarkStart w:id="2816" w:name="_Toc37272229"/>
      <w:bookmarkStart w:id="2817" w:name="_Toc45884475"/>
      <w:bookmarkStart w:id="2818" w:name="_Toc53182498"/>
      <w:bookmarkStart w:id="2819" w:name="_Toc58860239"/>
      <w:bookmarkStart w:id="2820" w:name="_Toc58862743"/>
      <w:bookmarkStart w:id="2821" w:name="_Toc61182736"/>
      <w:bookmarkStart w:id="2822" w:name="_Toc66728050"/>
      <w:bookmarkStart w:id="2823" w:name="_Toc74961854"/>
      <w:bookmarkStart w:id="2824" w:name="_Toc75242764"/>
      <w:bookmarkStart w:id="2825" w:name="_Toc76545110"/>
      <w:bookmarkStart w:id="2826" w:name="_Toc82595213"/>
      <w:bookmarkStart w:id="2827" w:name="_Toc89955244"/>
      <w:bookmarkStart w:id="2828" w:name="_Toc98773669"/>
      <w:bookmarkStart w:id="2829" w:name="_Toc106201428"/>
      <w:bookmarkStart w:id="2830" w:name="_Toc115191282"/>
      <w:bookmarkStart w:id="2831" w:name="_Toc122013112"/>
      <w:bookmarkStart w:id="2832" w:name="_Toc124155931"/>
      <w:bookmarkStart w:id="2833" w:name="_Toc131537691"/>
      <w:bookmarkStart w:id="2834" w:name="_Toc137397898"/>
      <w:bookmarkStart w:id="2835" w:name="_Toc156576114"/>
      <w:bookmarkStart w:id="2836" w:name="_Toc176944636"/>
      <w:bookmarkStart w:id="2837" w:name="_Toc187256914"/>
      <w:r w:rsidRPr="008C3753">
        <w:t>6.6.5.5.1</w:t>
      </w:r>
      <w:r w:rsidRPr="008C3753">
        <w:tab/>
        <w:t>Basic limits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D26981B" w14:textId="77777777" w:rsidR="00B545CB" w:rsidRPr="008C3753" w:rsidRDefault="00B545CB" w:rsidP="00B545CB">
      <w:pPr>
        <w:pStyle w:val="6"/>
        <w:ind w:left="0" w:firstLine="0"/>
      </w:pPr>
      <w:bookmarkStart w:id="2838" w:name="_Toc21099993"/>
      <w:bookmarkStart w:id="2839" w:name="_Toc29809791"/>
      <w:bookmarkStart w:id="2840" w:name="_Toc36645176"/>
      <w:bookmarkStart w:id="2841" w:name="_Toc37272230"/>
      <w:bookmarkStart w:id="2842" w:name="_Toc45884476"/>
      <w:bookmarkStart w:id="2843" w:name="_Toc53182499"/>
      <w:bookmarkStart w:id="2844" w:name="_Toc58860240"/>
      <w:bookmarkStart w:id="2845" w:name="_Toc58862744"/>
      <w:bookmarkStart w:id="2846" w:name="_Toc61182737"/>
      <w:bookmarkStart w:id="2847" w:name="_Toc66728051"/>
      <w:bookmarkStart w:id="2848" w:name="_Toc74961855"/>
      <w:bookmarkStart w:id="2849" w:name="_Toc75242765"/>
      <w:bookmarkStart w:id="2850" w:name="_Toc76545111"/>
      <w:bookmarkStart w:id="2851" w:name="_Toc82595214"/>
      <w:bookmarkStart w:id="2852" w:name="_Toc89955245"/>
      <w:bookmarkStart w:id="2853" w:name="_Toc98773670"/>
      <w:bookmarkStart w:id="2854" w:name="_Toc106201429"/>
      <w:bookmarkStart w:id="2855" w:name="_Toc115191283"/>
      <w:bookmarkStart w:id="2856" w:name="_Toc122013113"/>
      <w:bookmarkStart w:id="2857" w:name="_Toc124155932"/>
      <w:bookmarkStart w:id="2858" w:name="_Toc131537692"/>
      <w:bookmarkStart w:id="2859" w:name="_Toc137397899"/>
      <w:bookmarkStart w:id="2860" w:name="_Toc156576115"/>
      <w:bookmarkStart w:id="2861" w:name="_Toc176944637"/>
      <w:bookmarkStart w:id="2862" w:name="_Toc187256915"/>
      <w:r w:rsidRPr="008C3753">
        <w:t>6.6.5.5.1.1</w:t>
      </w:r>
      <w:r w:rsidRPr="008C3753">
        <w:tab/>
        <w:t>Tx spurious emissions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CA5FD34" w14:textId="77777777" w:rsidR="00B545CB" w:rsidRPr="008C3753" w:rsidRDefault="00B545CB" w:rsidP="00B545CB">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36EF9E7A" w14:textId="77777777" w:rsidR="00B545CB" w:rsidRPr="008C3753" w:rsidRDefault="00B545CB" w:rsidP="00B545CB">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rFonts w:cs="Arial"/>
              </w:rPr>
            </w:pPr>
            <w:r w:rsidRPr="008C3753">
              <w:t>Notes</w:t>
            </w:r>
          </w:p>
        </w:tc>
      </w:tr>
      <w:tr w:rsidR="00B545CB" w:rsidRPr="008C3753"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rFonts w:cs="Arial"/>
              </w:rPr>
            </w:pPr>
            <w:r w:rsidRPr="008C3753">
              <w:t>Note 1, Note 4</w:t>
            </w:r>
          </w:p>
        </w:tc>
      </w:tr>
      <w:tr w:rsidR="00B545CB" w:rsidRPr="008C3753"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rFonts w:cs="Arial"/>
              </w:rPr>
            </w:pPr>
            <w:r w:rsidRPr="008C3753">
              <w:t>Note 1, Note 4</w:t>
            </w:r>
          </w:p>
        </w:tc>
      </w:tr>
      <w:tr w:rsidR="00B545CB" w:rsidRPr="008C3753"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rFonts w:cs="Arial"/>
              </w:rPr>
            </w:pPr>
            <w:r w:rsidRPr="008C3753">
              <w:t>Note 1</w:t>
            </w:r>
          </w:p>
        </w:tc>
      </w:tr>
      <w:tr w:rsidR="00B545CB" w:rsidRPr="008C3753"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rFonts w:cs="Arial"/>
              </w:rPr>
            </w:pPr>
            <w:r w:rsidRPr="008C3753">
              <w:t>Note 1, Note 2</w:t>
            </w:r>
          </w:p>
        </w:tc>
      </w:tr>
      <w:tr w:rsidR="00B545CB" w:rsidRPr="008C3753"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rFonts w:cs="Arial"/>
              </w:rPr>
            </w:pPr>
            <w:r w:rsidRPr="008C3753">
              <w:t>Note 1, Note 2, Note 3</w:t>
            </w:r>
          </w:p>
        </w:tc>
      </w:tr>
      <w:tr w:rsidR="00B545CB" w:rsidRPr="008C3753"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rFonts w:cs="Arial"/>
              </w:rPr>
            </w:pPr>
            <w:r>
              <w:t>-13 dBm</w:t>
            </w:r>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pPr>
            <w:r>
              <w:t>1 MHz</w:t>
            </w:r>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pPr>
            <w:r>
              <w:t>Note 1, Note 2</w:t>
            </w:r>
            <w:r>
              <w:rPr>
                <w:rFonts w:hint="eastAsia"/>
              </w:rPr>
              <w:t>, Note 5</w:t>
            </w:r>
          </w:p>
        </w:tc>
      </w:tr>
      <w:tr w:rsidR="00B545CB" w:rsidRPr="008C3753"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pPr>
            <w:r>
              <w:t>NOTE 1:</w:t>
            </w:r>
            <w:r>
              <w:tab/>
              <w:t>Measurement bandwidths as in ITU-R SM.329 [</w:t>
            </w:r>
            <w:r w:rsidR="003D0C01">
              <w:t>2</w:t>
            </w:r>
            <w:r>
              <w:t>], s4.1.</w:t>
            </w:r>
          </w:p>
          <w:p w14:paraId="4CF2D3E8" w14:textId="6C5853DD" w:rsidR="00B545CB" w:rsidRDefault="00B545CB" w:rsidP="00405A48">
            <w:pPr>
              <w:pStyle w:val="TAN"/>
            </w:pPr>
            <w:r>
              <w:t>NOTE 2:</w:t>
            </w:r>
            <w:r>
              <w:tab/>
              <w:t>Upper frequency as in ITU-R SM.329 [</w:t>
            </w:r>
            <w:r w:rsidR="003D0C01">
              <w:t>2</w:t>
            </w:r>
            <w:r>
              <w:t>], s2.5 table 1.</w:t>
            </w:r>
          </w:p>
          <w:p w14:paraId="1AB8481F"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2AB382C3" w14:textId="77777777" w:rsidR="00B545CB" w:rsidRDefault="00B545CB" w:rsidP="00405A48">
            <w:pPr>
              <w:pStyle w:val="TAN"/>
            </w:pPr>
            <w:r>
              <w:t>NOTE 4:</w:t>
            </w:r>
            <w:r>
              <w:tab/>
              <w:t xml:space="preserve">This spurious frequency range applies only to </w:t>
            </w:r>
            <w:r>
              <w:rPr>
                <w:i/>
              </w:rPr>
              <w:t>BS type 1-C</w:t>
            </w:r>
            <w:r>
              <w:t xml:space="preserve"> and </w:t>
            </w:r>
            <w:r>
              <w:rPr>
                <w:i/>
              </w:rPr>
              <w:t>BS type 1-H</w:t>
            </w:r>
            <w:r>
              <w:t>.</w:t>
            </w:r>
          </w:p>
          <w:p w14:paraId="43AC40D7"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15DCC4" w14:textId="77777777" w:rsidR="00B545CB" w:rsidRPr="008C3753" w:rsidRDefault="00B545CB" w:rsidP="00B545CB"/>
    <w:p w14:paraId="16C32AF7" w14:textId="77777777" w:rsidR="00B545CB" w:rsidRPr="008C3753" w:rsidRDefault="00B545CB" w:rsidP="00B545CB">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rFonts w:cs="Arial"/>
              </w:rPr>
            </w:pPr>
            <w:r w:rsidRPr="008C3753">
              <w:rPr>
                <w:rFonts w:cs="v5.0.0"/>
              </w:rPr>
              <w:t>Notes</w:t>
            </w:r>
          </w:p>
        </w:tc>
      </w:tr>
      <w:tr w:rsidR="00B545CB" w:rsidRPr="008C3753"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rFonts w:cs="Arial"/>
              </w:rPr>
            </w:pPr>
            <w:r w:rsidRPr="008C3753">
              <w:rPr>
                <w:rFonts w:cs="Arial"/>
              </w:rPr>
              <w:t>Note 1</w:t>
            </w:r>
          </w:p>
        </w:tc>
      </w:tr>
      <w:tr w:rsidR="00B545CB" w:rsidRPr="008C3753"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rFonts w:cs="Arial"/>
              </w:rPr>
            </w:pPr>
            <w:r w:rsidRPr="008C3753">
              <w:rPr>
                <w:rFonts w:cs="Arial"/>
              </w:rPr>
              <w:t>Note 1, Note 2</w:t>
            </w:r>
          </w:p>
        </w:tc>
      </w:tr>
      <w:tr w:rsidR="00B545CB" w:rsidRPr="008C3753"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rFonts w:cs="Arial"/>
              </w:rPr>
            </w:pPr>
            <w:r w:rsidRPr="008C3753">
              <w:rPr>
                <w:rFonts w:cs="Arial"/>
              </w:rPr>
              <w:t>Note 1, Note 2, Note 3</w:t>
            </w:r>
          </w:p>
        </w:tc>
      </w:tr>
      <w:tr w:rsidR="00B545CB" w:rsidRPr="008C3753"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rFonts w:cs="Arial"/>
              </w:rPr>
            </w:pPr>
            <w:r>
              <w:rPr>
                <w:rFonts w:cs="Arial"/>
              </w:rPr>
              <w:t>Note 1, Note 2</w:t>
            </w:r>
            <w:r w:rsidRPr="00664763">
              <w:rPr>
                <w:rFonts w:cs="Arial"/>
              </w:rPr>
              <w:t>, Note 5</w:t>
            </w:r>
          </w:p>
        </w:tc>
      </w:tr>
      <w:tr w:rsidR="00B545CB" w:rsidRPr="008C3753"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pPr>
            <w:r>
              <w:t>NOTE 1:</w:t>
            </w:r>
            <w:r>
              <w:tab/>
              <w:t>Measurement bandwidths as in ITU-R SM.329 [</w:t>
            </w:r>
            <w:r w:rsidR="003D0C01">
              <w:t>2</w:t>
            </w:r>
            <w:r>
              <w:t>], s4.1.</w:t>
            </w:r>
          </w:p>
          <w:p w14:paraId="3D0EDB7C" w14:textId="586941F6" w:rsidR="00B545CB" w:rsidRDefault="00B545CB" w:rsidP="00405A48">
            <w:pPr>
              <w:pStyle w:val="TAN"/>
            </w:pPr>
            <w:r>
              <w:t>NOTE 2:</w:t>
            </w:r>
            <w:r>
              <w:tab/>
              <w:t>Upper frequency as in ITU-R SM.329 [</w:t>
            </w:r>
            <w:r w:rsidR="003D0C01">
              <w:t>2</w:t>
            </w:r>
            <w:r>
              <w:t>], s2.5 table 1.</w:t>
            </w:r>
          </w:p>
          <w:p w14:paraId="7E0705FA"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6E7D312B" w14:textId="77777777" w:rsidR="00B545CB" w:rsidRDefault="00B545CB" w:rsidP="00405A48">
            <w:pPr>
              <w:pStyle w:val="TAN"/>
            </w:pPr>
            <w:r>
              <w:t>NOTE 4:</w:t>
            </w:r>
            <w:r>
              <w:tab/>
              <w:t xml:space="preserve">This spurious frequency range applies only to </w:t>
            </w:r>
            <w:r>
              <w:rPr>
                <w:i/>
              </w:rPr>
              <w:t>BS type 1-C</w:t>
            </w:r>
            <w:r>
              <w:t xml:space="preserve"> and </w:t>
            </w:r>
            <w:r>
              <w:rPr>
                <w:i/>
              </w:rPr>
              <w:t>BS type 1-H</w:t>
            </w:r>
            <w:r>
              <w:t>.</w:t>
            </w:r>
          </w:p>
          <w:p w14:paraId="53D42772"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727A7986" w14:textId="77777777" w:rsidR="00B545CB" w:rsidRPr="008C3753" w:rsidRDefault="00B545CB" w:rsidP="00B545CB"/>
    <w:p w14:paraId="5F94F859" w14:textId="77777777" w:rsidR="00B545CB" w:rsidRPr="008C3753" w:rsidRDefault="00B545CB" w:rsidP="00B545CB">
      <w:pPr>
        <w:pStyle w:val="6"/>
        <w:ind w:left="0" w:firstLine="0"/>
      </w:pPr>
      <w:bookmarkStart w:id="2863" w:name="_Toc21099994"/>
      <w:bookmarkStart w:id="2864" w:name="_Toc29809792"/>
      <w:bookmarkStart w:id="2865" w:name="_Toc36645177"/>
      <w:bookmarkStart w:id="2866" w:name="_Toc37272231"/>
      <w:bookmarkStart w:id="2867" w:name="_Toc45884477"/>
      <w:bookmarkStart w:id="2868" w:name="_Toc53182500"/>
      <w:bookmarkStart w:id="2869" w:name="_Toc58860241"/>
      <w:bookmarkStart w:id="2870" w:name="_Toc58862745"/>
      <w:bookmarkStart w:id="2871" w:name="_Toc61182738"/>
      <w:bookmarkStart w:id="2872" w:name="_Toc66728052"/>
      <w:bookmarkStart w:id="2873" w:name="_Toc74961856"/>
      <w:bookmarkStart w:id="2874" w:name="_Toc75242766"/>
      <w:bookmarkStart w:id="2875" w:name="_Toc76545112"/>
      <w:bookmarkStart w:id="2876" w:name="_Toc82595215"/>
      <w:bookmarkStart w:id="2877" w:name="_Toc89955246"/>
      <w:bookmarkStart w:id="2878" w:name="_Toc98773671"/>
      <w:bookmarkStart w:id="2879" w:name="_Toc106201430"/>
      <w:bookmarkStart w:id="2880" w:name="_Toc115191284"/>
      <w:bookmarkStart w:id="2881" w:name="_Toc122013114"/>
      <w:bookmarkStart w:id="2882" w:name="_Toc124155933"/>
      <w:bookmarkStart w:id="2883" w:name="_Toc131537693"/>
      <w:bookmarkStart w:id="2884" w:name="_Toc137397900"/>
      <w:bookmarkStart w:id="2885" w:name="_Toc156576116"/>
      <w:bookmarkStart w:id="2886" w:name="_Toc176944638"/>
      <w:bookmarkStart w:id="2887" w:name="_Toc187256916"/>
      <w:r w:rsidRPr="008C3753">
        <w:t>6.6.5.5.1.2</w:t>
      </w:r>
      <w:r w:rsidRPr="008C3753">
        <w:tab/>
        <w:t>Protection of the BS receiver of own or different BS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108531C" w14:textId="77777777" w:rsidR="00B545CB" w:rsidRPr="008C3753" w:rsidRDefault="00B545CB" w:rsidP="00B545CB">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7693EC6" w14:textId="77777777" w:rsidR="00B545CB" w:rsidRPr="008C3753" w:rsidRDefault="00B545CB" w:rsidP="00B545CB">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4B9A1775" w14:textId="77777777" w:rsidR="00B545CB" w:rsidRPr="008C3753" w:rsidRDefault="00B545CB" w:rsidP="00B545CB">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trPr>
        <w:tc>
          <w:tcPr>
            <w:tcW w:w="1846" w:type="dxa"/>
          </w:tcPr>
          <w:p w14:paraId="7182C210" w14:textId="77777777" w:rsidR="00B545CB" w:rsidRPr="008C3753" w:rsidRDefault="00B545CB" w:rsidP="00405A48">
            <w:pPr>
              <w:pStyle w:val="TAH"/>
              <w:rPr>
                <w:rFonts w:cs="Arial"/>
              </w:rPr>
            </w:pPr>
            <w:r w:rsidRPr="008C3753">
              <w:rPr>
                <w:rFonts w:cs="Arial"/>
              </w:rPr>
              <w:t>BS class</w:t>
            </w:r>
          </w:p>
        </w:tc>
        <w:tc>
          <w:tcPr>
            <w:tcW w:w="1577" w:type="dxa"/>
            <w:tcBorders>
              <w:bottom w:val="single" w:sz="4" w:space="0" w:color="auto"/>
            </w:tcBorders>
          </w:tcPr>
          <w:p w14:paraId="405BC27E" w14:textId="77777777" w:rsidR="00B545CB" w:rsidRPr="008C3753" w:rsidRDefault="00B545CB" w:rsidP="00405A48">
            <w:pPr>
              <w:pStyle w:val="TAH"/>
              <w:rPr>
                <w:rFonts w:cs="Arial"/>
              </w:rPr>
            </w:pPr>
            <w:r w:rsidRPr="008C3753">
              <w:rPr>
                <w:rFonts w:cs="Arial"/>
              </w:rPr>
              <w:t>Frequency range</w:t>
            </w:r>
          </w:p>
        </w:tc>
        <w:tc>
          <w:tcPr>
            <w:tcW w:w="1276" w:type="dxa"/>
          </w:tcPr>
          <w:p w14:paraId="1B413E28" w14:textId="77777777" w:rsidR="00B545CB" w:rsidRPr="008C3753" w:rsidRDefault="00B545CB" w:rsidP="00405A48">
            <w:pPr>
              <w:pStyle w:val="TAH"/>
              <w:rPr>
                <w:rFonts w:cs="Arial"/>
              </w:rPr>
            </w:pPr>
            <w:r w:rsidRPr="008C3753">
              <w:rPr>
                <w:rFonts w:cs="Arial"/>
              </w:rPr>
              <w:t>Basic limit</w:t>
            </w:r>
          </w:p>
        </w:tc>
        <w:tc>
          <w:tcPr>
            <w:tcW w:w="1418" w:type="dxa"/>
            <w:tcBorders>
              <w:bottom w:val="single" w:sz="4" w:space="0" w:color="auto"/>
            </w:tcBorders>
          </w:tcPr>
          <w:p w14:paraId="30FA4AF7" w14:textId="77777777" w:rsidR="00B545CB" w:rsidRPr="008C3753" w:rsidRDefault="00B545CB" w:rsidP="00405A48">
            <w:pPr>
              <w:pStyle w:val="TAH"/>
              <w:rPr>
                <w:rFonts w:cs="Arial"/>
              </w:rPr>
            </w:pPr>
            <w:r w:rsidRPr="008C3753">
              <w:rPr>
                <w:rFonts w:cs="Arial"/>
              </w:rPr>
              <w:t>Measurement bandwidth</w:t>
            </w:r>
          </w:p>
        </w:tc>
      </w:tr>
      <w:tr w:rsidR="00B545CB" w:rsidRPr="008C3753" w14:paraId="16500785" w14:textId="77777777" w:rsidTr="00405A48">
        <w:trPr>
          <w:cantSplit/>
          <w:jc w:val="center"/>
        </w:trPr>
        <w:tc>
          <w:tcPr>
            <w:tcW w:w="1846" w:type="dxa"/>
          </w:tcPr>
          <w:p w14:paraId="54B8A6C8" w14:textId="77777777" w:rsidR="00B545CB" w:rsidRPr="008C3753" w:rsidRDefault="00B545CB" w:rsidP="00405A48">
            <w:pPr>
              <w:pStyle w:val="TAC"/>
              <w:rPr>
                <w:rFonts w:cs="Arial"/>
              </w:rPr>
            </w:pPr>
            <w:r w:rsidRPr="008C3753">
              <w:rPr>
                <w:rFonts w:cs="Arial"/>
              </w:rPr>
              <w:t>Wide Area BS</w:t>
            </w:r>
          </w:p>
        </w:tc>
        <w:tc>
          <w:tcPr>
            <w:tcW w:w="1577" w:type="dxa"/>
            <w:tcBorders>
              <w:bottom w:val="nil"/>
            </w:tcBorders>
          </w:tcPr>
          <w:p w14:paraId="4AE326F0" w14:textId="77777777" w:rsidR="00B545CB" w:rsidRPr="008C3753" w:rsidRDefault="00B545CB" w:rsidP="00405A48">
            <w:pPr>
              <w:pStyle w:val="TAC"/>
              <w:rPr>
                <w:rFonts w:cs="Arial"/>
              </w:rPr>
            </w:pPr>
          </w:p>
        </w:tc>
        <w:tc>
          <w:tcPr>
            <w:tcW w:w="1276" w:type="dxa"/>
          </w:tcPr>
          <w:p w14:paraId="0759AEB1" w14:textId="77777777" w:rsidR="00B545CB" w:rsidRPr="008C3753" w:rsidRDefault="00B545CB" w:rsidP="00405A48">
            <w:pPr>
              <w:pStyle w:val="TAC"/>
              <w:rPr>
                <w:rFonts w:cs="Arial"/>
              </w:rPr>
            </w:pPr>
            <w:r w:rsidRPr="008C3753">
              <w:rPr>
                <w:rFonts w:cs="Arial"/>
              </w:rPr>
              <w:t>-96 dBm</w:t>
            </w:r>
          </w:p>
        </w:tc>
        <w:tc>
          <w:tcPr>
            <w:tcW w:w="1418" w:type="dxa"/>
            <w:tcBorders>
              <w:bottom w:val="nil"/>
            </w:tcBorders>
          </w:tcPr>
          <w:p w14:paraId="168F6630" w14:textId="77777777" w:rsidR="00B545CB" w:rsidRPr="008C3753" w:rsidRDefault="00B545CB" w:rsidP="00405A48">
            <w:pPr>
              <w:pStyle w:val="TAC"/>
              <w:rPr>
                <w:rFonts w:cs="Arial"/>
              </w:rPr>
            </w:pPr>
          </w:p>
        </w:tc>
      </w:tr>
      <w:tr w:rsidR="00B545CB" w:rsidRPr="008C3753"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rFonts w:cs="Arial"/>
              </w:rPr>
            </w:pPr>
            <w:r w:rsidRPr="008C3753">
              <w:rPr>
                <w:rFonts w:cs="Arial"/>
              </w:rPr>
              <w:t>Medium Range BS</w:t>
            </w:r>
          </w:p>
        </w:tc>
        <w:tc>
          <w:tcPr>
            <w:tcW w:w="1577" w:type="dxa"/>
            <w:tcBorders>
              <w:top w:val="nil"/>
              <w:bottom w:val="nil"/>
            </w:tcBorders>
          </w:tcPr>
          <w:p w14:paraId="252AC889" w14:textId="77777777" w:rsidR="00B545CB" w:rsidRPr="008C3753" w:rsidRDefault="00B545CB" w:rsidP="00405A48">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rFonts w:cs="Arial"/>
              </w:rPr>
            </w:pPr>
            <w:r w:rsidRPr="008C3753">
              <w:rPr>
                <w:rFonts w:cs="Arial"/>
              </w:rPr>
              <w:t>-91 dBm</w:t>
            </w:r>
          </w:p>
        </w:tc>
        <w:tc>
          <w:tcPr>
            <w:tcW w:w="1418" w:type="dxa"/>
            <w:tcBorders>
              <w:top w:val="nil"/>
              <w:bottom w:val="nil"/>
            </w:tcBorders>
          </w:tcPr>
          <w:p w14:paraId="635D2035" w14:textId="77777777" w:rsidR="00B545CB" w:rsidRPr="008C3753" w:rsidRDefault="00B545CB" w:rsidP="00405A48">
            <w:pPr>
              <w:pStyle w:val="TAC"/>
              <w:rPr>
                <w:rFonts w:cs="Arial"/>
              </w:rPr>
            </w:pPr>
            <w:r w:rsidRPr="008C3753">
              <w:rPr>
                <w:rFonts w:cs="Arial"/>
              </w:rPr>
              <w:t>100 kHz</w:t>
            </w:r>
          </w:p>
        </w:tc>
      </w:tr>
      <w:tr w:rsidR="00B545CB" w:rsidRPr="008C3753" w14:paraId="14E72D51" w14:textId="77777777" w:rsidTr="00405A48">
        <w:trPr>
          <w:cantSplit/>
          <w:jc w:val="center"/>
        </w:trPr>
        <w:tc>
          <w:tcPr>
            <w:tcW w:w="1846" w:type="dxa"/>
          </w:tcPr>
          <w:p w14:paraId="31E20B51" w14:textId="77777777" w:rsidR="00B545CB" w:rsidRPr="008C3753" w:rsidRDefault="00B545CB" w:rsidP="00405A48">
            <w:pPr>
              <w:pStyle w:val="TAC"/>
              <w:rPr>
                <w:rFonts w:cs="Arial"/>
              </w:rPr>
            </w:pPr>
            <w:r w:rsidRPr="008C3753">
              <w:rPr>
                <w:rFonts w:cs="Arial"/>
              </w:rPr>
              <w:t>Local Area BS</w:t>
            </w:r>
          </w:p>
        </w:tc>
        <w:tc>
          <w:tcPr>
            <w:tcW w:w="1577" w:type="dxa"/>
            <w:tcBorders>
              <w:top w:val="nil"/>
              <w:bottom w:val="nil"/>
            </w:tcBorders>
          </w:tcPr>
          <w:p w14:paraId="47D8E63C" w14:textId="77777777" w:rsidR="00B545CB" w:rsidRPr="008C3753" w:rsidRDefault="00B545CB" w:rsidP="00405A48">
            <w:pPr>
              <w:pStyle w:val="TAC"/>
              <w:rPr>
                <w:rFonts w:cs="Arial"/>
              </w:rPr>
            </w:pPr>
          </w:p>
        </w:tc>
        <w:tc>
          <w:tcPr>
            <w:tcW w:w="1276" w:type="dxa"/>
          </w:tcPr>
          <w:p w14:paraId="67057465" w14:textId="77777777" w:rsidR="00B545CB" w:rsidRPr="008C3753" w:rsidRDefault="00B545CB" w:rsidP="00405A48">
            <w:pPr>
              <w:pStyle w:val="TAC"/>
              <w:rPr>
                <w:rFonts w:cs="Arial"/>
              </w:rPr>
            </w:pPr>
            <w:r w:rsidRPr="008C3753">
              <w:rPr>
                <w:rFonts w:cs="Arial"/>
              </w:rPr>
              <w:t>-88 dBm</w:t>
            </w:r>
          </w:p>
        </w:tc>
        <w:tc>
          <w:tcPr>
            <w:tcW w:w="1418" w:type="dxa"/>
            <w:tcBorders>
              <w:top w:val="nil"/>
              <w:bottom w:val="nil"/>
            </w:tcBorders>
          </w:tcPr>
          <w:p w14:paraId="574F3669" w14:textId="77777777" w:rsidR="00B545CB" w:rsidRPr="008C3753" w:rsidRDefault="00B545CB" w:rsidP="00405A48">
            <w:pPr>
              <w:pStyle w:val="TAC"/>
              <w:rPr>
                <w:rFonts w:cs="Arial"/>
              </w:rPr>
            </w:pPr>
          </w:p>
        </w:tc>
      </w:tr>
      <w:tr w:rsidR="00B545CB" w:rsidRPr="00B848B1"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B848B1" w:rsidRDefault="00B545CB" w:rsidP="00405A48">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4F469977" w14:textId="77777777" w:rsidR="00B545CB" w:rsidRDefault="00B545CB" w:rsidP="00405A48">
            <w:pPr>
              <w:pStyle w:val="TAN"/>
              <w:rPr>
                <w:rFonts w:cs="Arial"/>
                <w:szCs w:val="18"/>
              </w:rPr>
            </w:pPr>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B848B1" w:rsidRDefault="00B545CB" w:rsidP="00405A48">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8C3753" w:rsidRDefault="00B545CB" w:rsidP="00B545CB"/>
    <w:p w14:paraId="18590E1C" w14:textId="77777777" w:rsidR="00B545CB" w:rsidRPr="008C3753" w:rsidRDefault="00B545CB" w:rsidP="00B545CB">
      <w:pPr>
        <w:pStyle w:val="6"/>
        <w:ind w:left="0" w:firstLine="0"/>
      </w:pPr>
      <w:bookmarkStart w:id="2888" w:name="_Toc21099995"/>
      <w:bookmarkStart w:id="2889" w:name="_Toc29809793"/>
      <w:bookmarkStart w:id="2890" w:name="_Toc36645178"/>
      <w:bookmarkStart w:id="2891" w:name="_Toc37272232"/>
      <w:bookmarkStart w:id="2892" w:name="_Toc45884478"/>
      <w:bookmarkStart w:id="2893" w:name="_Toc53182501"/>
      <w:bookmarkStart w:id="2894" w:name="_Toc58860242"/>
      <w:bookmarkStart w:id="2895" w:name="_Toc58862746"/>
      <w:bookmarkStart w:id="2896" w:name="_Toc61182739"/>
      <w:bookmarkStart w:id="2897" w:name="_Toc66728053"/>
      <w:bookmarkStart w:id="2898" w:name="_Toc74961857"/>
      <w:bookmarkStart w:id="2899" w:name="_Toc75242767"/>
      <w:bookmarkStart w:id="2900" w:name="_Toc76545113"/>
      <w:bookmarkStart w:id="2901" w:name="_Toc82595216"/>
      <w:bookmarkStart w:id="2902" w:name="_Toc89955247"/>
      <w:bookmarkStart w:id="2903" w:name="_Toc98773672"/>
      <w:bookmarkStart w:id="2904" w:name="_Toc106201431"/>
      <w:bookmarkStart w:id="2905" w:name="_Toc115191285"/>
      <w:bookmarkStart w:id="2906" w:name="_Toc122013115"/>
      <w:bookmarkStart w:id="2907" w:name="_Toc124155934"/>
      <w:bookmarkStart w:id="2908" w:name="_Toc131537694"/>
      <w:bookmarkStart w:id="2909" w:name="_Toc137397901"/>
      <w:bookmarkStart w:id="2910" w:name="_Toc156576117"/>
      <w:bookmarkStart w:id="2911" w:name="_Toc176944639"/>
      <w:bookmarkStart w:id="2912" w:name="_Toc187256917"/>
      <w:r w:rsidRPr="008C3753">
        <w:t>6.6.5.5.1.3</w:t>
      </w:r>
      <w:r w:rsidRPr="008C3753">
        <w:tab/>
        <w:t>Additional spurious emissions requirements</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77777777" w:rsidR="00B545CB" w:rsidRPr="008C3753" w:rsidRDefault="00B545CB" w:rsidP="00B545CB">
      <w:r w:rsidRPr="008C3753">
        <w:t>Some requirements may apply for the protection of specific equipment (UE, MS and/or BS) or equipment operating in specific systems (GSM, CDMA, UTRA, E-UTRA, NR, etc.) as listed below.</w:t>
      </w:r>
    </w:p>
    <w:p w14:paraId="074A406A" w14:textId="77777777" w:rsidR="00B545CB" w:rsidRPr="008C3753" w:rsidRDefault="00B545CB" w:rsidP="00B545CB">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4695DFA6" w14:textId="77777777" w:rsidR="00B545CB" w:rsidRPr="008C3753" w:rsidRDefault="00B545CB" w:rsidP="00B545CB">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5CB" w:rsidRPr="008C3753" w14:paraId="564B222F"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B1C588" w14:textId="77777777" w:rsidR="00B545CB" w:rsidRPr="008C3753" w:rsidRDefault="00B545CB" w:rsidP="00405A48">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4F3F7A2" w14:textId="77777777" w:rsidR="00B545CB" w:rsidRPr="008C3753" w:rsidRDefault="00B545CB" w:rsidP="00405A48">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E6FB3D5" w14:textId="77777777" w:rsidR="00B545CB" w:rsidRPr="008C3753" w:rsidRDefault="00B545CB" w:rsidP="00405A48">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E52ABC6" w14:textId="77777777" w:rsidR="00B545CB" w:rsidRPr="008C3753" w:rsidRDefault="00B545CB" w:rsidP="00405A48">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494AA05" w14:textId="77777777" w:rsidR="00B545CB" w:rsidRPr="008C3753" w:rsidRDefault="00B545CB" w:rsidP="00405A48">
            <w:pPr>
              <w:pStyle w:val="TAH"/>
              <w:rPr>
                <w:rFonts w:cs="Arial"/>
              </w:rPr>
            </w:pPr>
            <w:r w:rsidRPr="008C3753">
              <w:rPr>
                <w:rFonts w:cs="Arial"/>
              </w:rPr>
              <w:t>Note</w:t>
            </w:r>
          </w:p>
        </w:tc>
      </w:tr>
      <w:tr w:rsidR="00B545CB" w:rsidRPr="008C3753" w14:paraId="7D0D0EF1"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B6B50E6" w14:textId="77777777" w:rsidR="00B545CB" w:rsidRPr="008C3753" w:rsidRDefault="00B545CB" w:rsidP="00405A48">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7F0B49A3" w14:textId="77777777" w:rsidR="00B545CB" w:rsidRPr="008C3753" w:rsidRDefault="00B545CB" w:rsidP="00405A48">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6F14FA5B" w14:textId="77777777" w:rsidR="00B545CB" w:rsidRPr="008C3753" w:rsidRDefault="00B545CB" w:rsidP="00405A48">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2D576EA"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3F9A3E" w14:textId="77777777" w:rsidR="00B545CB" w:rsidRPr="008C3753" w:rsidRDefault="00B545CB" w:rsidP="00405A48">
            <w:pPr>
              <w:pStyle w:val="TAL"/>
            </w:pPr>
            <w:r w:rsidRPr="008C3753">
              <w:t>This requirement does not apply to BS operating in band n8</w:t>
            </w:r>
          </w:p>
        </w:tc>
      </w:tr>
      <w:tr w:rsidR="00B545CB" w:rsidRPr="008C3753" w14:paraId="2F7D9F9C"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9032C42"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09C5D1CC" w14:textId="77777777" w:rsidR="00B545CB" w:rsidRPr="008C3753" w:rsidRDefault="00B545CB" w:rsidP="00405A48">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50E2F4B" w14:textId="77777777" w:rsidR="00B545CB" w:rsidRPr="008C3753" w:rsidRDefault="00B545CB" w:rsidP="00405A4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38FBDC"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122CF76" w14:textId="77777777" w:rsidR="00B545CB" w:rsidRPr="008C3753" w:rsidRDefault="00B545CB" w:rsidP="00405A48">
            <w:pPr>
              <w:pStyle w:val="TAL"/>
            </w:pPr>
            <w:r w:rsidRPr="008C3753">
              <w:t>For the frequency range 880-915 MHz, this requirement does not apply to BS operating in band n8, since it is already covered by the requirement in clause 6.6.5.5.1.2.</w:t>
            </w:r>
          </w:p>
        </w:tc>
      </w:tr>
      <w:tr w:rsidR="00B545CB" w:rsidRPr="008C3753" w14:paraId="05EA945D"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160F0EE" w14:textId="77777777" w:rsidR="00B545CB" w:rsidRPr="008C3753" w:rsidRDefault="00B545CB" w:rsidP="00405A48">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7F077D7D" w14:textId="77777777" w:rsidR="00B545CB" w:rsidRPr="008C3753" w:rsidRDefault="00B545CB" w:rsidP="00405A48">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5D660E3F" w14:textId="77777777" w:rsidR="00B545CB" w:rsidRPr="008C3753" w:rsidRDefault="00B545CB" w:rsidP="00405A4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2F3D6ED0"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D0F8ED" w14:textId="77777777" w:rsidR="00B545CB" w:rsidRPr="008C3753" w:rsidRDefault="00B545CB" w:rsidP="00405A48">
            <w:pPr>
              <w:pStyle w:val="TAL"/>
            </w:pPr>
            <w:r w:rsidRPr="008C3753">
              <w:t xml:space="preserve">This requirement does not apply to BS operating in band n3. </w:t>
            </w:r>
          </w:p>
        </w:tc>
      </w:tr>
      <w:tr w:rsidR="00B545CB" w:rsidRPr="008C3753" w14:paraId="78244B64"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134A555B"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25B945EC" w14:textId="77777777" w:rsidR="00B545CB" w:rsidRPr="008C3753" w:rsidRDefault="00B545CB" w:rsidP="00405A4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FBC3B9C" w14:textId="77777777" w:rsidR="00B545CB" w:rsidRPr="008C3753" w:rsidRDefault="00B545CB" w:rsidP="00405A4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347B774"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1558034" w14:textId="77777777" w:rsidR="00B545CB" w:rsidRPr="008C3753" w:rsidRDefault="00B545CB" w:rsidP="00405A48">
            <w:pPr>
              <w:pStyle w:val="TAL"/>
            </w:pPr>
            <w:r w:rsidRPr="008C3753">
              <w:t>This requirement does not apply to BS operating in band n3, since it is already covered by the requirement in clause 6.6.5.5.1.2.</w:t>
            </w:r>
          </w:p>
        </w:tc>
      </w:tr>
      <w:tr w:rsidR="00B545CB" w:rsidRPr="008C3753" w14:paraId="4D6FF201"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36D3FE1" w14:textId="77777777" w:rsidR="00B545CB" w:rsidRPr="008C3753" w:rsidRDefault="00B545CB" w:rsidP="00405A48">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1385AA7" w14:textId="77777777" w:rsidR="00B545CB" w:rsidRPr="008C3753" w:rsidRDefault="00B545CB" w:rsidP="00405A48">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59FA902F" w14:textId="77777777" w:rsidR="00B545CB" w:rsidRPr="008C3753" w:rsidRDefault="00B545CB" w:rsidP="00405A4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C7A3AE7"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32BC55" w14:textId="77777777" w:rsidR="00B545CB" w:rsidRPr="008C3753" w:rsidRDefault="00B545CB" w:rsidP="00405A48">
            <w:pPr>
              <w:pStyle w:val="TAL"/>
            </w:pPr>
            <w:r w:rsidRPr="008C3753">
              <w:t>This requirement does not apply to BS operating in band n2, n25 or band n70.</w:t>
            </w:r>
          </w:p>
        </w:tc>
      </w:tr>
      <w:tr w:rsidR="00B545CB" w:rsidRPr="008C3753" w14:paraId="6A7D0EA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AA3E435"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5C76A8E8" w14:textId="77777777" w:rsidR="00B545CB" w:rsidRPr="008C3753" w:rsidRDefault="00B545CB" w:rsidP="00405A48">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4F3ABC73" w14:textId="77777777" w:rsidR="00B545CB" w:rsidRPr="008C3753" w:rsidRDefault="00B545CB" w:rsidP="00405A4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B5C5E66" w14:textId="77777777" w:rsidR="00B545CB" w:rsidRPr="008C3753" w:rsidRDefault="00B545CB" w:rsidP="00405A4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19E21A2" w14:textId="77777777" w:rsidR="00B545CB" w:rsidRPr="008C3753" w:rsidRDefault="00B545CB" w:rsidP="00405A48">
            <w:pPr>
              <w:pStyle w:val="TAL"/>
            </w:pPr>
            <w:r w:rsidRPr="008C3753">
              <w:t xml:space="preserve">This requirement does not apply to BS operating in band n2 or n25 since it is already covered by the requirement in clause 6.6.5.5.1.2.  </w:t>
            </w:r>
          </w:p>
        </w:tc>
      </w:tr>
      <w:tr w:rsidR="00B545CB" w:rsidRPr="008C3753" w14:paraId="0FD4DF7D"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AA71AF7" w14:textId="77777777" w:rsidR="00B545CB" w:rsidRPr="008C3753" w:rsidRDefault="00B545CB" w:rsidP="00405A48">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7C265D2" w14:textId="77777777" w:rsidR="00B545CB" w:rsidRPr="008C3753" w:rsidRDefault="00B545CB" w:rsidP="00405A48">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57C91F4D" w14:textId="77777777" w:rsidR="00B545CB" w:rsidRPr="008C3753" w:rsidRDefault="00B545CB" w:rsidP="00405A48">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9C2AA08" w14:textId="77777777" w:rsidR="00B545CB" w:rsidRPr="008C3753" w:rsidRDefault="00B545CB" w:rsidP="00405A48">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C01E5AD" w14:textId="77777777" w:rsidR="00B545CB" w:rsidRPr="008C3753" w:rsidRDefault="00B545CB" w:rsidP="00405A48">
            <w:pPr>
              <w:pStyle w:val="TAL"/>
            </w:pPr>
            <w:r w:rsidRPr="008C3753">
              <w:rPr>
                <w:rFonts w:cs="v5.0.0"/>
              </w:rPr>
              <w:t xml:space="preserve">This requirement does not apply to BS operating in band n5 or n26. </w:t>
            </w:r>
          </w:p>
        </w:tc>
      </w:tr>
      <w:tr w:rsidR="00B545CB" w:rsidRPr="008C3753" w14:paraId="6AB866F2"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48E7661"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18605B61" w14:textId="77777777" w:rsidR="00B545CB" w:rsidRPr="008C3753" w:rsidRDefault="00B545CB" w:rsidP="00405A48">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439E60B2" w14:textId="77777777" w:rsidR="00B545CB" w:rsidRPr="008C3753" w:rsidRDefault="00B545CB" w:rsidP="00405A48">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2DF058F1" w14:textId="77777777" w:rsidR="00B545CB" w:rsidRPr="008C3753" w:rsidRDefault="00B545CB" w:rsidP="00405A48">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890EBF1" w14:textId="77777777" w:rsidR="00B545CB" w:rsidRPr="008C3753" w:rsidRDefault="00B545CB" w:rsidP="00405A48">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B545CB" w:rsidRPr="008C3753" w14:paraId="30E29A26"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3F524F6B" w14:textId="77777777" w:rsidR="00B545CB" w:rsidRPr="00C7750B" w:rsidRDefault="00B545CB" w:rsidP="00405A48">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3BD9F3A" w14:textId="77777777" w:rsidR="00B545CB" w:rsidRPr="008C3753" w:rsidRDefault="00B545CB" w:rsidP="00405A48">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C92485E" w14:textId="77777777" w:rsidR="00B545CB" w:rsidRPr="008C3753" w:rsidRDefault="00B545CB" w:rsidP="00405A48">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EFEE4" w14:textId="77777777" w:rsidR="00B545CB" w:rsidRPr="008C3753" w:rsidRDefault="00B545CB" w:rsidP="00405A48">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521E8" w14:textId="77777777" w:rsidR="00B545CB" w:rsidRPr="008C3753" w:rsidRDefault="00B545CB" w:rsidP="00405A48">
            <w:pPr>
              <w:pStyle w:val="TAL"/>
              <w:rPr>
                <w:rFonts w:cs="v5.0.0"/>
              </w:rPr>
            </w:pPr>
            <w:r w:rsidRPr="008C3753">
              <w:rPr>
                <w:rFonts w:cs="Arial"/>
              </w:rPr>
              <w:t>This requirement does not apply to BS operating in band n1 or n65</w:t>
            </w:r>
          </w:p>
        </w:tc>
      </w:tr>
      <w:tr w:rsidR="00B545CB" w:rsidRPr="008C3753" w14:paraId="227C438D"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0407E9F" w14:textId="77777777" w:rsidR="00B545CB" w:rsidRPr="008C3753" w:rsidRDefault="00B545CB" w:rsidP="00405A48">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54652EF" w14:textId="77777777" w:rsidR="00B545CB" w:rsidRPr="008C3753" w:rsidRDefault="00B545CB" w:rsidP="00405A48">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5E86501"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77B8D9"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FB1C60" w14:textId="77777777" w:rsidR="00B545CB" w:rsidRPr="008C3753" w:rsidRDefault="00B545CB" w:rsidP="00405A48">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B545CB" w:rsidRPr="008C3753" w14:paraId="61ECA581"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438464D" w14:textId="77777777" w:rsidR="00B545CB" w:rsidRPr="008C3753" w:rsidRDefault="00B545CB" w:rsidP="00405A48">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DEDB5CA" w14:textId="77777777" w:rsidR="00B545CB" w:rsidRPr="008C3753" w:rsidRDefault="00B545CB" w:rsidP="00405A4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363DA9A"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C62615"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FA8D5" w14:textId="77777777" w:rsidR="00B545CB" w:rsidRPr="008C3753" w:rsidRDefault="00B545CB" w:rsidP="00405A48">
            <w:pPr>
              <w:pStyle w:val="TAL"/>
              <w:rPr>
                <w:rFonts w:cs="Arial"/>
              </w:rPr>
            </w:pPr>
            <w:r w:rsidRPr="008C3753">
              <w:rPr>
                <w:rFonts w:cs="Arial"/>
              </w:rPr>
              <w:t>This requirement does not apply to BS operating in band n2 or n70.</w:t>
            </w:r>
          </w:p>
        </w:tc>
      </w:tr>
      <w:tr w:rsidR="00B545CB" w:rsidRPr="008C3753" w14:paraId="6C5F94A2"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E96338F" w14:textId="77777777" w:rsidR="00B545CB" w:rsidRPr="008C3753" w:rsidRDefault="00B545CB" w:rsidP="00405A48">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344CBCA" w14:textId="77777777" w:rsidR="00B545CB" w:rsidRPr="008C3753" w:rsidRDefault="00B545CB" w:rsidP="00405A4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14AF23B"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3B8000"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AA4D2D" w14:textId="77777777" w:rsidR="00B545CB" w:rsidRPr="008C3753" w:rsidRDefault="00B545CB" w:rsidP="00405A48">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B545CB" w:rsidRPr="008C3753" w14:paraId="32C9BD0A"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9D5EA29" w14:textId="77777777" w:rsidR="00B545CB" w:rsidRPr="008C3753" w:rsidRDefault="00B545CB" w:rsidP="00405A48">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E850289" w14:textId="77777777" w:rsidR="00B545CB" w:rsidRPr="008C3753" w:rsidRDefault="00B545CB" w:rsidP="00405A48">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1FBEFAD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AAD9DB"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4A423" w14:textId="77777777" w:rsidR="00B545CB" w:rsidRPr="008C3753" w:rsidRDefault="00B545CB" w:rsidP="00405A48">
            <w:pPr>
              <w:pStyle w:val="TAL"/>
              <w:rPr>
                <w:rFonts w:cs="Arial"/>
              </w:rPr>
            </w:pPr>
            <w:r w:rsidRPr="008C3753">
              <w:rPr>
                <w:rFonts w:cs="Arial"/>
              </w:rPr>
              <w:t>This requirement does not apply to BS operating in band n3.</w:t>
            </w:r>
          </w:p>
        </w:tc>
      </w:tr>
      <w:tr w:rsidR="00B545CB" w:rsidRPr="008C3753" w14:paraId="4622CF1A"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065F8CF" w14:textId="77777777" w:rsidR="00B545CB" w:rsidRPr="008C3753" w:rsidRDefault="00B545CB" w:rsidP="00405A48">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306DE4F" w14:textId="77777777" w:rsidR="00B545CB" w:rsidRPr="008C3753" w:rsidRDefault="00B545CB" w:rsidP="00405A48">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198B76FC"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607432"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6630E" w14:textId="77777777" w:rsidR="00B545CB" w:rsidRPr="008C3753" w:rsidRDefault="00B545CB" w:rsidP="00405A48">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B545CB" w:rsidRPr="008C3753" w14:paraId="2868B919"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406FE912" w14:textId="77777777" w:rsidR="00B545CB" w:rsidRPr="008C3753" w:rsidRDefault="00B545CB" w:rsidP="00405A48">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04D1C1A" w14:textId="77777777" w:rsidR="00B545CB" w:rsidRPr="008C3753" w:rsidRDefault="00B545CB" w:rsidP="00405A48">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93BCCA3"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267617"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D00E8" w14:textId="77777777" w:rsidR="00B545CB" w:rsidRPr="008C3753" w:rsidRDefault="00B545CB" w:rsidP="00405A48">
            <w:pPr>
              <w:pStyle w:val="TAL"/>
              <w:rPr>
                <w:rFonts w:cs="Arial"/>
              </w:rPr>
            </w:pPr>
            <w:r w:rsidRPr="008C3753">
              <w:rPr>
                <w:rFonts w:cs="Arial"/>
              </w:rPr>
              <w:t>This requirement does not apply to BS operating in band n66</w:t>
            </w:r>
          </w:p>
        </w:tc>
      </w:tr>
      <w:tr w:rsidR="00B545CB" w:rsidRPr="008C3753" w14:paraId="0DCCE0E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491AE60" w14:textId="77777777" w:rsidR="00B545CB" w:rsidRPr="008C3753" w:rsidRDefault="00B545CB" w:rsidP="00405A48">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3DB7ED9" w14:textId="77777777" w:rsidR="00B545CB" w:rsidRPr="008C3753" w:rsidRDefault="00B545CB" w:rsidP="00405A48">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69E5334"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2EABBD8"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353206" w14:textId="77777777" w:rsidR="00B545CB" w:rsidRPr="008C3753" w:rsidRDefault="00B545CB" w:rsidP="00405A4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545CB" w:rsidRPr="008C3753" w14:paraId="6BAF5FE3"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7DBE345" w14:textId="77777777" w:rsidR="00B545CB" w:rsidRPr="008C3753" w:rsidRDefault="00B545CB" w:rsidP="00405A48">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9AA8524" w14:textId="77777777" w:rsidR="00B545CB" w:rsidRPr="008C3753" w:rsidRDefault="00B545CB" w:rsidP="00405A48">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DC27CF6"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40BCC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6650C" w14:textId="77777777" w:rsidR="00B545CB" w:rsidRPr="008C3753" w:rsidRDefault="00B545CB" w:rsidP="00405A48">
            <w:pPr>
              <w:pStyle w:val="TAL"/>
              <w:rPr>
                <w:rFonts w:cs="Arial"/>
              </w:rPr>
            </w:pPr>
            <w:r w:rsidRPr="008C3753">
              <w:rPr>
                <w:rFonts w:cs="Arial"/>
              </w:rPr>
              <w:t xml:space="preserve">This requirement does not apply to BS operating in band n5 or n26. </w:t>
            </w:r>
          </w:p>
        </w:tc>
      </w:tr>
      <w:tr w:rsidR="00B545CB" w:rsidRPr="008C3753" w14:paraId="2CB9286C"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1FE8246" w14:textId="77777777" w:rsidR="00B545CB" w:rsidRPr="008C3753" w:rsidRDefault="00B545CB" w:rsidP="00405A48">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BD8862E" w14:textId="77777777" w:rsidR="00B545CB" w:rsidRPr="008C3753" w:rsidRDefault="00B545CB" w:rsidP="00405A48">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CA068E2"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E4553B"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A69BF0" w14:textId="77777777" w:rsidR="00B545CB" w:rsidRPr="008C3753" w:rsidRDefault="00B545CB" w:rsidP="00405A48">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B545CB" w:rsidRPr="008C3753" w14:paraId="04A4013C"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6506FBB" w14:textId="77777777" w:rsidR="00B545CB" w:rsidRPr="00C7750B" w:rsidRDefault="00B545CB" w:rsidP="00405A48">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6DB311F" w14:textId="77777777" w:rsidR="00B545CB" w:rsidRPr="008C3753" w:rsidRDefault="00B545CB" w:rsidP="00405A48">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1F86A73"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187EBE"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C30502" w14:textId="77777777" w:rsidR="00B545CB" w:rsidRPr="008C3753" w:rsidRDefault="00B545CB" w:rsidP="00405A4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B545CB" w:rsidRPr="008C3753" w14:paraId="08C5D956" w14:textId="77777777" w:rsidTr="00405A48">
        <w:trPr>
          <w:cantSplit/>
          <w:tblHeader/>
          <w:jc w:val="center"/>
        </w:trPr>
        <w:tc>
          <w:tcPr>
            <w:tcW w:w="1302" w:type="dxa"/>
            <w:tcBorders>
              <w:top w:val="nil"/>
              <w:left w:val="single" w:sz="2" w:space="0" w:color="auto"/>
              <w:bottom w:val="nil"/>
              <w:right w:val="single" w:sz="2" w:space="0" w:color="auto"/>
            </w:tcBorders>
          </w:tcPr>
          <w:p w14:paraId="22D016AB" w14:textId="77777777" w:rsidR="00B545CB" w:rsidRPr="008C3753" w:rsidRDefault="00B545CB" w:rsidP="00405A48">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2402569E" w14:textId="77777777" w:rsidR="00B545CB" w:rsidRPr="008C3753" w:rsidRDefault="00B545CB" w:rsidP="00405A48">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08C1C398"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949AE"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0C592D" w14:textId="77777777" w:rsidR="00B545CB" w:rsidRPr="008C3753" w:rsidRDefault="00B545CB" w:rsidP="00405A4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B545CB" w:rsidRPr="008C3753" w14:paraId="695908B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292F5E62"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19449A8A" w14:textId="77777777" w:rsidR="00B545CB" w:rsidRPr="008C3753" w:rsidRDefault="00B545CB" w:rsidP="00405A48">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77E957CD"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DA521A"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8C8863" w14:textId="77777777" w:rsidR="00B545CB" w:rsidRPr="008C3753" w:rsidRDefault="00B545CB" w:rsidP="00405A48">
            <w:pPr>
              <w:pStyle w:val="TAL"/>
              <w:rPr>
                <w:rFonts w:cs="Arial"/>
              </w:rPr>
            </w:pPr>
          </w:p>
        </w:tc>
      </w:tr>
      <w:tr w:rsidR="00B545CB" w:rsidRPr="008C3753" w14:paraId="3B98DC64"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7B14581" w14:textId="77777777" w:rsidR="00B545CB" w:rsidRPr="008C3753" w:rsidRDefault="00B545CB" w:rsidP="00405A48">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6C42F99" w14:textId="77777777" w:rsidR="00B545CB" w:rsidRPr="008C3753" w:rsidRDefault="00B545CB" w:rsidP="00405A48">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2F62A9D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1B86B5"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BBE85" w14:textId="77777777" w:rsidR="00B545CB" w:rsidRPr="008C3753" w:rsidRDefault="00B545CB" w:rsidP="00405A48">
            <w:pPr>
              <w:pStyle w:val="TAL"/>
              <w:rPr>
                <w:rFonts w:cs="Arial"/>
              </w:rPr>
            </w:pPr>
            <w:r w:rsidRPr="008C3753">
              <w:rPr>
                <w:rFonts w:cs="Arial"/>
              </w:rPr>
              <w:t>This requirement does not apply to BS operating in band n7.</w:t>
            </w:r>
          </w:p>
        </w:tc>
      </w:tr>
      <w:tr w:rsidR="00B545CB" w:rsidRPr="008C3753" w14:paraId="41D48A68"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24BCDB4" w14:textId="77777777" w:rsidR="00B545CB" w:rsidRPr="008C3753" w:rsidRDefault="00B545CB" w:rsidP="00405A48">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11F6960" w14:textId="77777777" w:rsidR="00B545CB" w:rsidRPr="008C3753" w:rsidRDefault="00B545CB" w:rsidP="00405A48">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D1A72CD"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AB2DDAA"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EEAFA1" w14:textId="77777777" w:rsidR="00B545CB" w:rsidRPr="008C3753" w:rsidRDefault="00B545CB" w:rsidP="00405A48">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B545CB" w:rsidRPr="008C3753" w14:paraId="68E3CF6C"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1CE863C" w14:textId="77777777" w:rsidR="00B545CB" w:rsidRPr="008C3753" w:rsidRDefault="00B545CB" w:rsidP="00405A48">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B006617" w14:textId="77777777" w:rsidR="00B545CB" w:rsidRPr="008C3753" w:rsidRDefault="00B545CB" w:rsidP="00405A48">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19596656"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B7ACE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04A6B" w14:textId="77777777" w:rsidR="00B545CB" w:rsidRPr="008C3753" w:rsidRDefault="00B545CB" w:rsidP="00405A48">
            <w:pPr>
              <w:pStyle w:val="TAL"/>
              <w:rPr>
                <w:rFonts w:cs="Arial"/>
              </w:rPr>
            </w:pPr>
            <w:r>
              <w:rPr>
                <w:rFonts w:cs="Arial"/>
              </w:rPr>
              <w:t>This requirement does not apply to BS operating in band n8 or n100.</w:t>
            </w:r>
          </w:p>
        </w:tc>
      </w:tr>
      <w:tr w:rsidR="00B545CB" w:rsidRPr="008C3753" w14:paraId="750A741A"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699594D" w14:textId="77777777" w:rsidR="00B545CB" w:rsidRPr="008C3753" w:rsidRDefault="00B545CB" w:rsidP="00405A48">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4038423" w14:textId="77777777" w:rsidR="00B545CB" w:rsidRPr="008C3753" w:rsidRDefault="00B545CB" w:rsidP="00405A48">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5F11026"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056F0D"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82191F" w14:textId="77777777" w:rsidR="00B545CB" w:rsidRPr="008C3753" w:rsidRDefault="00B545CB" w:rsidP="00405A48">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B545CB" w:rsidRPr="008C3753" w14:paraId="16B6F434"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D151257" w14:textId="77777777" w:rsidR="00B545CB" w:rsidRPr="008C3753" w:rsidRDefault="00B545CB" w:rsidP="00405A48">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1C6D680D" w14:textId="77777777" w:rsidR="00B545CB" w:rsidRPr="008C3753" w:rsidRDefault="00B545CB" w:rsidP="00405A48">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C3D8966"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CCDD4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0E03B" w14:textId="77777777" w:rsidR="00B545CB" w:rsidRPr="008C3753" w:rsidRDefault="00B545CB" w:rsidP="00405A48">
            <w:pPr>
              <w:pStyle w:val="TAL"/>
              <w:rPr>
                <w:rFonts w:cs="Arial"/>
              </w:rPr>
            </w:pPr>
            <w:r w:rsidRPr="008C3753">
              <w:rPr>
                <w:rFonts w:cs="Arial"/>
              </w:rPr>
              <w:t>This requirement does not apply to BS operating in band n3.</w:t>
            </w:r>
          </w:p>
        </w:tc>
      </w:tr>
      <w:tr w:rsidR="00B545CB" w:rsidRPr="008C3753" w14:paraId="083BB43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3C32E49" w14:textId="77777777" w:rsidR="00B545CB" w:rsidRPr="008C3753" w:rsidRDefault="00B545CB" w:rsidP="00405A48">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1D358C2" w14:textId="77777777" w:rsidR="00B545CB" w:rsidRPr="008C3753" w:rsidRDefault="00B545CB" w:rsidP="00405A48">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400EF71"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2EEA5EE"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07A2B" w14:textId="77777777" w:rsidR="00B545CB" w:rsidRPr="008C3753" w:rsidRDefault="00B545CB" w:rsidP="00405A48">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B545CB" w:rsidRPr="008C3753" w14:paraId="6BD3C7ED"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757E6239" w14:textId="77777777" w:rsidR="00B545CB" w:rsidRPr="008C3753" w:rsidRDefault="00B545CB" w:rsidP="00405A48">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C8B0B4A" w14:textId="77777777" w:rsidR="00B545CB" w:rsidRPr="008C3753" w:rsidRDefault="00B545CB" w:rsidP="00405A48">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D3CBC9F"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E1CF615"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940B2" w14:textId="77777777" w:rsidR="00B545CB" w:rsidRPr="008C3753" w:rsidRDefault="00B545CB" w:rsidP="00405A48">
            <w:pPr>
              <w:pStyle w:val="TAL"/>
              <w:rPr>
                <w:rFonts w:cs="Arial"/>
              </w:rPr>
            </w:pPr>
            <w:r w:rsidRPr="008C3753">
              <w:rPr>
                <w:rFonts w:cs="Arial"/>
              </w:rPr>
              <w:t>This requirement does not apply to BS operating in band n66</w:t>
            </w:r>
          </w:p>
        </w:tc>
      </w:tr>
      <w:tr w:rsidR="00B545CB" w:rsidRPr="008C3753" w14:paraId="5AFA554C"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6A9B214" w14:textId="77777777" w:rsidR="00B545CB" w:rsidRPr="008C3753" w:rsidRDefault="00B545CB" w:rsidP="00405A48">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7218129" w14:textId="77777777" w:rsidR="00B545CB" w:rsidRPr="008C3753" w:rsidRDefault="00B545CB" w:rsidP="00405A48">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64B7D8"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EDAAEA"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2BDDB" w14:textId="77777777" w:rsidR="00B545CB" w:rsidRPr="008C3753" w:rsidRDefault="00B545CB" w:rsidP="00405A4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545CB" w:rsidRPr="008C3753" w14:paraId="58CF280F"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0A71D2D" w14:textId="77777777" w:rsidR="00B545CB" w:rsidRPr="008C3753" w:rsidRDefault="00B545CB" w:rsidP="00405A48">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61715A6" w14:textId="77777777" w:rsidR="00B545CB" w:rsidRPr="008C3753" w:rsidRDefault="00B545CB" w:rsidP="00405A48">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2EA65407"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F25866"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362251" w14:textId="77777777" w:rsidR="00B545CB" w:rsidRPr="008C3753" w:rsidRDefault="00B545CB" w:rsidP="00405A48">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B545CB" w:rsidRPr="008C3753" w14:paraId="703CEC93" w14:textId="77777777" w:rsidTr="00405A48">
        <w:trPr>
          <w:cantSplit/>
          <w:tblHeader/>
          <w:jc w:val="center"/>
        </w:trPr>
        <w:tc>
          <w:tcPr>
            <w:tcW w:w="1302" w:type="dxa"/>
            <w:tcBorders>
              <w:top w:val="nil"/>
              <w:left w:val="single" w:sz="2" w:space="0" w:color="auto"/>
              <w:bottom w:val="nil"/>
              <w:right w:val="single" w:sz="2" w:space="0" w:color="auto"/>
            </w:tcBorders>
          </w:tcPr>
          <w:p w14:paraId="1E40AEDA" w14:textId="77777777" w:rsidR="00B545CB" w:rsidRPr="008C3753" w:rsidRDefault="00B545CB" w:rsidP="00405A48">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280AE26" w14:textId="77777777" w:rsidR="00B545CB" w:rsidRPr="008C3753" w:rsidRDefault="00B545CB" w:rsidP="00405A48">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0DA5B030"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864E6BF"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507E6" w14:textId="77777777" w:rsidR="00B545CB" w:rsidRPr="008C3753" w:rsidRDefault="00B545CB" w:rsidP="00405A48">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B545CB" w:rsidRPr="008C3753" w14:paraId="7B5FBE69"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6C4CC46D"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581881B5" w14:textId="77777777" w:rsidR="00B545CB" w:rsidRPr="008C3753" w:rsidRDefault="00B545CB" w:rsidP="00405A48">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F34DD30"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164B82"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5BA898" w14:textId="77777777" w:rsidR="00B545CB" w:rsidRPr="008C3753" w:rsidRDefault="00B545CB" w:rsidP="00405A48">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B545CB" w:rsidRPr="008C3753" w14:paraId="470C7E19"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318B144" w14:textId="77777777" w:rsidR="00B545CB" w:rsidRPr="008C3753" w:rsidRDefault="00B545CB" w:rsidP="00405A48">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5553F92" w14:textId="77777777" w:rsidR="00B545CB" w:rsidRPr="008C3753" w:rsidRDefault="00B545CB" w:rsidP="00405A48">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2746A8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288B00"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69486E" w14:textId="77777777" w:rsidR="00B545CB" w:rsidRPr="008C3753" w:rsidRDefault="00B545CB" w:rsidP="00405A48">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B545CB" w:rsidRPr="008C3753" w14:paraId="708775EA"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54E72A1" w14:textId="77777777" w:rsidR="00B545CB" w:rsidRPr="008C3753" w:rsidRDefault="00B545CB" w:rsidP="00405A48">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D905364" w14:textId="77777777" w:rsidR="00B545CB" w:rsidRPr="008C3753" w:rsidRDefault="00B545CB" w:rsidP="00405A48">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54DC196A"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C7DB8A"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3E036B" w14:textId="77777777" w:rsidR="00B545CB" w:rsidRPr="008C3753" w:rsidRDefault="00B545CB" w:rsidP="00405A48">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615E1E2" w14:textId="77777777" w:rsidR="00B545CB" w:rsidRPr="008C3753" w:rsidRDefault="00B545CB" w:rsidP="00405A4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545CB" w:rsidRPr="008C3753" w14:paraId="18A70B32"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7C37FEE" w14:textId="77777777" w:rsidR="00B545CB" w:rsidRPr="008C3753" w:rsidRDefault="00B545CB" w:rsidP="00405A48">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20F92EB" w14:textId="77777777" w:rsidR="00B545CB" w:rsidRPr="008C3753" w:rsidRDefault="00B545CB" w:rsidP="00405A48">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A8429D2" w14:textId="77777777" w:rsidR="00B545CB" w:rsidRPr="008C3753" w:rsidRDefault="00B545CB" w:rsidP="00405A4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453F11" w14:textId="77777777" w:rsidR="00B545CB" w:rsidRPr="008C3753" w:rsidRDefault="00B545CB" w:rsidP="00405A4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170F3" w14:textId="77777777" w:rsidR="00B545CB" w:rsidRPr="008C3753" w:rsidRDefault="00B545CB" w:rsidP="00405A48">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B545CB" w:rsidRPr="008C3753" w14:paraId="0B066EC0"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B654CBD" w14:textId="77777777" w:rsidR="00B545CB" w:rsidRPr="008C3753" w:rsidRDefault="00B545CB" w:rsidP="00405A48">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83DC4C0" w14:textId="77777777" w:rsidR="00B545CB" w:rsidRPr="008C3753" w:rsidRDefault="00B545CB" w:rsidP="00405A48">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54B1EEA3" w14:textId="77777777" w:rsidR="00B545CB" w:rsidRPr="008C3753" w:rsidRDefault="00B545CB" w:rsidP="00405A48">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1CCAD7" w14:textId="77777777" w:rsidR="00B545CB" w:rsidRPr="008C3753" w:rsidRDefault="00B545CB" w:rsidP="00405A4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9E7BF6" w14:textId="77777777" w:rsidR="00B545CB" w:rsidRPr="008C3753" w:rsidRDefault="00B545CB" w:rsidP="00405A48">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B545CB" w:rsidRPr="008C3753" w14:paraId="5FAAE7EF"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0D38243" w14:textId="77777777" w:rsidR="00B545CB" w:rsidRPr="008C3753" w:rsidRDefault="00B545CB" w:rsidP="00405A48">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D38F4E5" w14:textId="77777777" w:rsidR="00B545CB" w:rsidRPr="008C3753" w:rsidRDefault="00B545CB" w:rsidP="00405A48">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2D17C3A5"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B94B3D"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822C5" w14:textId="77777777" w:rsidR="00B545CB" w:rsidRPr="008C3753" w:rsidRDefault="00B545CB" w:rsidP="00405A48">
            <w:pPr>
              <w:pStyle w:val="TAL"/>
              <w:rPr>
                <w:rFonts w:cs="Arial"/>
              </w:rPr>
            </w:pPr>
            <w:r w:rsidRPr="008C3753">
              <w:rPr>
                <w:rFonts w:cs="Arial"/>
              </w:rPr>
              <w:t>This requirement does not apply to BS operating in band n14.</w:t>
            </w:r>
          </w:p>
        </w:tc>
      </w:tr>
      <w:tr w:rsidR="00B545CB" w:rsidRPr="008C3753" w14:paraId="7E81C35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A90AC24" w14:textId="77777777" w:rsidR="00B545CB" w:rsidRPr="008C3753" w:rsidRDefault="00B545CB" w:rsidP="00405A48">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B28C5A1" w14:textId="77777777" w:rsidR="00B545CB" w:rsidRPr="008C3753" w:rsidRDefault="00B545CB" w:rsidP="00405A48">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632A88D"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78F4C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52472F" w14:textId="77777777" w:rsidR="00B545CB" w:rsidRPr="008C3753" w:rsidRDefault="00B545CB" w:rsidP="00405A48">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B545CB" w:rsidRPr="008C3753" w14:paraId="4E9F7557"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32EF42F" w14:textId="77777777" w:rsidR="00B545CB" w:rsidRPr="008C3753" w:rsidRDefault="00B545CB" w:rsidP="00405A48">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B5A8F5B" w14:textId="77777777" w:rsidR="00B545CB" w:rsidRPr="008C3753" w:rsidRDefault="00B545CB" w:rsidP="00405A48">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C3A7F8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3C613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69A9AE" w14:textId="77777777" w:rsidR="00B545CB" w:rsidRPr="008C3753" w:rsidRDefault="00B545CB" w:rsidP="00405A48">
            <w:pPr>
              <w:pStyle w:val="TAL"/>
              <w:rPr>
                <w:rFonts w:cs="Arial"/>
              </w:rPr>
            </w:pPr>
          </w:p>
        </w:tc>
      </w:tr>
      <w:tr w:rsidR="00B545CB" w:rsidRPr="008C3753" w14:paraId="4CC7C114"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66571A1"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0CC52454" w14:textId="77777777" w:rsidR="00B545CB" w:rsidRPr="008C3753" w:rsidRDefault="00B545CB" w:rsidP="00405A48">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020F6124"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0E6584"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93EB6" w14:textId="77777777" w:rsidR="00B545CB" w:rsidRPr="008C3753" w:rsidRDefault="00B545CB" w:rsidP="00405A4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545CB" w:rsidRPr="008C3753" w14:paraId="2A3047FE"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6470AF0" w14:textId="77777777" w:rsidR="00B545CB" w:rsidRPr="008C3753" w:rsidRDefault="00B545CB" w:rsidP="00405A48">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E7B5788" w14:textId="77777777" w:rsidR="00B545CB" w:rsidRPr="008C3753" w:rsidRDefault="00B545CB" w:rsidP="00405A48">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2CD9B4A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F53A7F"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D1F852" w14:textId="77777777" w:rsidR="00B545CB" w:rsidRPr="008C3753" w:rsidRDefault="00B545CB" w:rsidP="00405A48">
            <w:pPr>
              <w:pStyle w:val="TAL"/>
              <w:rPr>
                <w:rFonts w:cs="Arial"/>
              </w:rPr>
            </w:pPr>
            <w:r w:rsidRPr="008C3753">
              <w:rPr>
                <w:rFonts w:cs="Arial"/>
              </w:rPr>
              <w:t>This requirement does not apply to BS operating in band n20 or n28.</w:t>
            </w:r>
          </w:p>
        </w:tc>
      </w:tr>
      <w:tr w:rsidR="00B545CB" w:rsidRPr="008C3753" w14:paraId="16008475"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1946ABD3"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473A7B3E" w14:textId="77777777" w:rsidR="00B545CB" w:rsidRPr="008C3753" w:rsidRDefault="00B545CB" w:rsidP="00405A48">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996DF34"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FD9407"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4849E" w14:textId="77777777" w:rsidR="00B545CB" w:rsidRPr="008C3753" w:rsidRDefault="00B545CB" w:rsidP="00405A48">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B545CB" w:rsidRPr="008C3753" w14:paraId="7BA9F433"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CE634ED" w14:textId="77777777" w:rsidR="00B545CB" w:rsidRPr="00C7750B" w:rsidRDefault="00B545CB" w:rsidP="00405A48">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6893953" w14:textId="77777777" w:rsidR="00B545CB" w:rsidRPr="008C3753" w:rsidRDefault="00B545CB" w:rsidP="00405A48">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2968D4BC"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B5F0E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6FDF9" w14:textId="77777777" w:rsidR="00B545CB" w:rsidRPr="008C3753" w:rsidRDefault="00B545CB" w:rsidP="00405A48">
            <w:pPr>
              <w:pStyle w:val="TAL"/>
              <w:rPr>
                <w:rFonts w:cs="Arial"/>
              </w:rPr>
            </w:pPr>
            <w:r w:rsidRPr="008C3753">
              <w:rPr>
                <w:rFonts w:cs="Arial"/>
              </w:rPr>
              <w:t>This requirement does not apply to BS operating in band n48, n77 or n78.</w:t>
            </w:r>
          </w:p>
        </w:tc>
      </w:tr>
      <w:tr w:rsidR="00B545CB" w:rsidRPr="008C3753" w14:paraId="059601F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20A31F4"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1C2B26FF" w14:textId="77777777" w:rsidR="00B545CB" w:rsidRPr="008C3753" w:rsidRDefault="00B545CB" w:rsidP="00405A48">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3E83D7CF"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2FAEB80"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297C65" w14:textId="77777777" w:rsidR="00B545CB" w:rsidRPr="008C3753" w:rsidRDefault="00B545CB" w:rsidP="00405A48">
            <w:pPr>
              <w:pStyle w:val="TAL"/>
              <w:rPr>
                <w:rFonts w:cs="Arial"/>
              </w:rPr>
            </w:pPr>
            <w:r w:rsidRPr="008C3753">
              <w:rPr>
                <w:rFonts w:cs="Arial"/>
              </w:rPr>
              <w:t>This is not applicable to BS operating in Band n77 or n78.</w:t>
            </w:r>
          </w:p>
        </w:tc>
      </w:tr>
      <w:tr w:rsidR="00B545CB" w:rsidRPr="008C3753" w14:paraId="1DF12FCF"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66D52675" w14:textId="77777777" w:rsidR="00B545CB" w:rsidRPr="008C3753" w:rsidRDefault="00B545CB" w:rsidP="00405A48">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A314148" w14:textId="77777777" w:rsidR="00B545CB" w:rsidRPr="008C3753" w:rsidRDefault="00B545CB" w:rsidP="00405A48">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6EA21469"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F5F542"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CEBB39" w14:textId="77777777" w:rsidR="00B545CB" w:rsidRPr="008C3753" w:rsidRDefault="00B545CB" w:rsidP="00405A48">
            <w:pPr>
              <w:pStyle w:val="TAL"/>
              <w:rPr>
                <w:rFonts w:cs="Arial"/>
              </w:rPr>
            </w:pPr>
          </w:p>
        </w:tc>
      </w:tr>
      <w:tr w:rsidR="00B545CB" w:rsidRPr="008C3753" w14:paraId="4E57E73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8C3D138"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1B3E33F4" w14:textId="77777777" w:rsidR="00B545CB" w:rsidRPr="008C3753" w:rsidRDefault="00B545CB" w:rsidP="00405A48">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C5BCC9E"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8C58CFC"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BE733E" w14:textId="77777777" w:rsidR="00B545CB" w:rsidRPr="008C3753" w:rsidRDefault="00B545CB" w:rsidP="00405A48">
            <w:pPr>
              <w:pStyle w:val="TAL"/>
              <w:rPr>
                <w:rFonts w:cs="Arial"/>
              </w:rPr>
            </w:pPr>
          </w:p>
        </w:tc>
      </w:tr>
      <w:tr w:rsidR="00B545CB" w:rsidRPr="008C3753" w14:paraId="21C6B5BA"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D4F0793" w14:textId="77777777" w:rsidR="00B545CB" w:rsidRPr="008C3753" w:rsidRDefault="00B545CB" w:rsidP="00405A48">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BE241E7" w14:textId="77777777" w:rsidR="00B545CB" w:rsidRPr="008C3753" w:rsidRDefault="00B545CB" w:rsidP="00405A48">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2074144"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5F9B67"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9A61E" w14:textId="77777777" w:rsidR="00B545CB" w:rsidRPr="008C3753" w:rsidRDefault="00B545CB" w:rsidP="00405A48">
            <w:pPr>
              <w:pStyle w:val="TAL"/>
              <w:rPr>
                <w:rFonts w:cs="Arial"/>
              </w:rPr>
            </w:pPr>
            <w:r w:rsidRPr="008C3753">
              <w:rPr>
                <w:rFonts w:cs="Arial"/>
              </w:rPr>
              <w:t>This requirement does not apply to BS operating in band n2, n25 or n70.</w:t>
            </w:r>
          </w:p>
        </w:tc>
      </w:tr>
      <w:tr w:rsidR="00B545CB" w:rsidRPr="008C3753" w14:paraId="0C80428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F36588A" w14:textId="77777777" w:rsidR="00B545CB" w:rsidRPr="008C3753" w:rsidRDefault="00B545CB" w:rsidP="00405A48">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2EF9A46" w14:textId="77777777" w:rsidR="00B545CB" w:rsidRPr="008C3753" w:rsidRDefault="00B545CB" w:rsidP="00405A48">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CFE37BB"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AD0C00"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23AA2" w14:textId="77777777" w:rsidR="00B545CB" w:rsidRPr="008C3753" w:rsidRDefault="00B545CB" w:rsidP="00405A48">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B545CB" w:rsidRPr="008C3753" w14:paraId="60AA1BD3"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2F8406D6" w14:textId="77777777" w:rsidR="00B545CB" w:rsidRPr="008C3753" w:rsidRDefault="00B545CB" w:rsidP="00405A48">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7070D84" w14:textId="77777777" w:rsidR="00B545CB" w:rsidRPr="008C3753" w:rsidRDefault="00B545CB" w:rsidP="00405A48">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649E6F9F"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2D0B8B"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2092BD" w14:textId="77777777" w:rsidR="00B545CB" w:rsidRPr="008C3753" w:rsidRDefault="00B545CB" w:rsidP="00405A48">
            <w:pPr>
              <w:pStyle w:val="TAL"/>
              <w:rPr>
                <w:rFonts w:cs="Arial"/>
              </w:rPr>
            </w:pPr>
            <w:r w:rsidRPr="008C3753">
              <w:rPr>
                <w:rFonts w:cs="Arial"/>
              </w:rPr>
              <w:t xml:space="preserve">This requirement does not apply to BS operating in band n5 or n26. </w:t>
            </w:r>
          </w:p>
        </w:tc>
      </w:tr>
      <w:tr w:rsidR="00B545CB" w:rsidRPr="008C3753" w14:paraId="13AB73F7"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8FA4C35" w14:textId="77777777" w:rsidR="00B545CB" w:rsidRPr="008C3753" w:rsidRDefault="00B545CB" w:rsidP="00405A48">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54A964C" w14:textId="77777777" w:rsidR="00B545CB" w:rsidRPr="008C3753" w:rsidRDefault="00B545CB" w:rsidP="00405A48">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0974C3FE"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FADB4"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07C8B4" w14:textId="77777777" w:rsidR="00B545CB" w:rsidRPr="008C3753" w:rsidRDefault="00B545CB" w:rsidP="00405A48">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B545CB" w:rsidRPr="008C3753" w14:paraId="527C3206"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338C84A7" w14:textId="77777777" w:rsidR="00B545CB" w:rsidRPr="008C3753" w:rsidRDefault="00B545CB" w:rsidP="00405A48">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0C9BDCE" w14:textId="77777777" w:rsidR="00B545CB" w:rsidRPr="008C3753" w:rsidRDefault="00B545CB" w:rsidP="00405A48">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46835816"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D70C1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F704B3" w14:textId="77777777" w:rsidR="00B545CB" w:rsidRPr="008C3753" w:rsidRDefault="00B545CB" w:rsidP="00405A48">
            <w:pPr>
              <w:pStyle w:val="TAL"/>
              <w:rPr>
                <w:rFonts w:cs="Arial"/>
              </w:rPr>
            </w:pPr>
            <w:r w:rsidRPr="008C3753">
              <w:rPr>
                <w:rFonts w:cs="Arial"/>
              </w:rPr>
              <w:t>This requirement does not apply to BS operating in Band n5.</w:t>
            </w:r>
          </w:p>
        </w:tc>
      </w:tr>
      <w:tr w:rsidR="00B545CB" w:rsidRPr="008C3753" w14:paraId="11A1CA92"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197F8B5"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3E2CFA24" w14:textId="77777777" w:rsidR="00B545CB" w:rsidRPr="008C3753" w:rsidRDefault="00B545CB" w:rsidP="00405A48">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E850E5F"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8528E8"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F1051" w14:textId="77777777" w:rsidR="00B545CB" w:rsidRPr="008C3753" w:rsidRDefault="00B545CB" w:rsidP="00405A48">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r>
              <w:rPr>
                <w:rFonts w:cs="Arial"/>
              </w:rPr>
              <w:t>4</w:t>
            </w:r>
            <w:r w:rsidRPr="008C3753">
              <w:rPr>
                <w:rFonts w:cs="Arial"/>
              </w:rPr>
              <w:t>).</w:t>
            </w:r>
          </w:p>
        </w:tc>
      </w:tr>
      <w:tr w:rsidR="00B545CB" w:rsidRPr="008C3753" w14:paraId="60D32E32"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6E50009" w14:textId="77777777" w:rsidR="00B545CB" w:rsidRPr="008C3753" w:rsidRDefault="00B545CB" w:rsidP="00405A48">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A3F0734" w14:textId="77777777" w:rsidR="00B545CB" w:rsidRPr="008C3753" w:rsidRDefault="00B545CB" w:rsidP="00405A48">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7F0416A0"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E4F5EE"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BB8467" w14:textId="77777777" w:rsidR="00B545CB" w:rsidRPr="008C3753" w:rsidRDefault="00B545CB" w:rsidP="00405A48">
            <w:pPr>
              <w:pStyle w:val="TAL"/>
              <w:rPr>
                <w:rFonts w:cs="Arial"/>
              </w:rPr>
            </w:pPr>
            <w:r w:rsidRPr="008C3753">
              <w:rPr>
                <w:rFonts w:cs="Arial"/>
              </w:rPr>
              <w:t>This requirement does not apply to BS operating in band n20</w:t>
            </w:r>
            <w:r>
              <w:rPr>
                <w:rFonts w:cs="Arial"/>
              </w:rPr>
              <w:t>, n28, n67</w:t>
            </w:r>
            <w:r w:rsidRPr="008C3753">
              <w:rPr>
                <w:rFonts w:cs="Arial"/>
              </w:rPr>
              <w:t xml:space="preserve"> or n</w:t>
            </w:r>
            <w:r>
              <w:rPr>
                <w:rFonts w:cs="Arial"/>
              </w:rPr>
              <w:t>6</w:t>
            </w:r>
            <w:r w:rsidRPr="008C3753">
              <w:rPr>
                <w:rFonts w:cs="Arial"/>
              </w:rPr>
              <w:t>8.</w:t>
            </w:r>
          </w:p>
        </w:tc>
      </w:tr>
      <w:tr w:rsidR="00B545CB" w:rsidRPr="008C3753" w14:paraId="3EDFAC26"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20A018A5"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38DE3BAC" w14:textId="77777777" w:rsidR="00B545CB" w:rsidRPr="008C3753" w:rsidRDefault="00B545CB" w:rsidP="00405A48">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40A40522"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65C669"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799AEA" w14:textId="77777777" w:rsidR="00B545CB" w:rsidRDefault="00B545CB" w:rsidP="00405A48">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A38C4B9" w14:textId="77777777" w:rsidR="00B545CB" w:rsidRPr="008C3753" w:rsidRDefault="00B545CB" w:rsidP="00405A48">
            <w:pPr>
              <w:pStyle w:val="TAL"/>
              <w:rPr>
                <w:rFonts w:cs="Arial"/>
              </w:rPr>
            </w:pPr>
            <w:r>
              <w:rPr>
                <w:rFonts w:cs="v5.0.0"/>
              </w:rPr>
              <w:t xml:space="preserve">For BS operating in band n67, it applies for 703 MHz to 736 </w:t>
            </w:r>
            <w:proofErr w:type="spellStart"/>
            <w:r>
              <w:rPr>
                <w:rFonts w:cs="v5.0.0"/>
              </w:rPr>
              <w:t>MHz.</w:t>
            </w:r>
            <w:proofErr w:type="spellEnd"/>
            <w:r>
              <w:rPr>
                <w:rFonts w:cs="v5.0.0"/>
              </w:rPr>
              <w:t xml:space="preserve"> For BS operating in Band n68, it applies for 728 MHz to 733 </w:t>
            </w:r>
            <w:proofErr w:type="spellStart"/>
            <w:r>
              <w:rPr>
                <w:rFonts w:cs="v5.0.0"/>
              </w:rPr>
              <w:t>MHz.</w:t>
            </w:r>
            <w:proofErr w:type="spellEnd"/>
          </w:p>
        </w:tc>
      </w:tr>
      <w:tr w:rsidR="00B545CB" w:rsidRPr="008C3753" w14:paraId="03FC3945"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DBF776" w14:textId="77777777" w:rsidR="00B545CB" w:rsidRPr="008C3753" w:rsidRDefault="00B545CB" w:rsidP="00405A48">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2B1328D" w14:textId="77777777" w:rsidR="00B545CB" w:rsidRPr="008C3753" w:rsidRDefault="00B545CB" w:rsidP="00405A48">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2ED060A"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0D9E07"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44EB5" w14:textId="77777777" w:rsidR="00B545CB" w:rsidRPr="008C3753" w:rsidRDefault="00B545CB" w:rsidP="00405A48">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B545CB" w:rsidRPr="008C3753" w14:paraId="4744B001"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7E2DB26D" w14:textId="77777777" w:rsidR="00B545CB" w:rsidRPr="008C3753" w:rsidRDefault="00B545CB" w:rsidP="00405A48">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A22FFCD" w14:textId="77777777" w:rsidR="00B545CB" w:rsidRPr="008C3753" w:rsidRDefault="00B545CB" w:rsidP="00405A48">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6BBC2D38" w14:textId="77777777" w:rsidR="00B545CB" w:rsidRPr="008C3753" w:rsidRDefault="00B545CB" w:rsidP="00405A48">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D1F9DB4" w14:textId="77777777" w:rsidR="00B545CB" w:rsidRPr="008C3753" w:rsidRDefault="00B545CB" w:rsidP="00405A48">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0F1CCA5" w14:textId="77777777" w:rsidR="00B545CB" w:rsidRPr="008C3753" w:rsidRDefault="00B545CB" w:rsidP="00405A48">
            <w:pPr>
              <w:pStyle w:val="TAL"/>
              <w:rPr>
                <w:rFonts w:cs="Arial"/>
              </w:rPr>
            </w:pPr>
            <w:r w:rsidRPr="008C3753">
              <w:rPr>
                <w:rFonts w:cs="Arial"/>
              </w:rPr>
              <w:t>This requirement does not apply to BS operating in band n30.</w:t>
            </w:r>
          </w:p>
        </w:tc>
      </w:tr>
      <w:tr w:rsidR="00B545CB" w:rsidRPr="008C3753" w14:paraId="1480F33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120FCF1"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59947693" w14:textId="77777777" w:rsidR="00B545CB" w:rsidRPr="008C3753" w:rsidRDefault="00B545CB" w:rsidP="00405A48">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F95DB1E" w14:textId="77777777" w:rsidR="00B545CB" w:rsidRPr="008C3753" w:rsidRDefault="00B545CB" w:rsidP="00405A4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303CF17" w14:textId="77777777" w:rsidR="00B545CB" w:rsidRPr="008C3753" w:rsidRDefault="00B545CB" w:rsidP="00405A4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42C59E1" w14:textId="77777777" w:rsidR="00B545CB" w:rsidRPr="008C3753" w:rsidRDefault="00B545CB" w:rsidP="00405A48">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B545CB" w:rsidRPr="008C3753" w14:paraId="6358A6CD"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32005795" w14:textId="77777777" w:rsidR="00B545CB" w:rsidRPr="008C3753" w:rsidRDefault="00B545CB" w:rsidP="00405A48">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522CC299" w14:textId="77777777" w:rsidR="00B545CB" w:rsidRPr="008C3753" w:rsidRDefault="00B545CB" w:rsidP="00405A48">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A324EC3" w14:textId="77777777" w:rsidR="00B545CB" w:rsidRPr="008C3753" w:rsidRDefault="00B545CB" w:rsidP="00405A48">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70446E4" w14:textId="77777777" w:rsidR="00B545CB" w:rsidRPr="008C3753" w:rsidRDefault="00B545CB" w:rsidP="00405A4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A204736" w14:textId="77777777" w:rsidR="00B545CB" w:rsidRPr="008C3753" w:rsidRDefault="00B545CB" w:rsidP="00405A48">
            <w:pPr>
              <w:pStyle w:val="TAL"/>
              <w:rPr>
                <w:rFonts w:cs="Arial"/>
              </w:rPr>
            </w:pPr>
            <w:r w:rsidRPr="00891692">
              <w:rPr>
                <w:rFonts w:cs="Arial"/>
                <w:szCs w:val="18"/>
              </w:rPr>
              <w:t>This requirement does not apply to BS operating in band n31 or n72.</w:t>
            </w:r>
          </w:p>
        </w:tc>
      </w:tr>
      <w:tr w:rsidR="00B545CB" w:rsidRPr="008C3753" w14:paraId="2AF89309"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B03EB8D"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40705B56" w14:textId="77777777" w:rsidR="00B545CB" w:rsidRPr="008C3753" w:rsidRDefault="00B545CB" w:rsidP="00405A48">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316CC749" w14:textId="77777777" w:rsidR="00B545CB" w:rsidRPr="008C3753" w:rsidRDefault="00B545CB" w:rsidP="00405A4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5261B94" w14:textId="77777777" w:rsidR="00B545CB" w:rsidRPr="008C3753" w:rsidRDefault="00B545CB" w:rsidP="00405A4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1FCD15D" w14:textId="77777777" w:rsidR="00B545CB" w:rsidRPr="008C3753" w:rsidRDefault="00B545CB" w:rsidP="00405A48">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B545CB" w:rsidRPr="008C3753" w14:paraId="6264BE64"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2D873B" w14:textId="77777777" w:rsidR="00B545CB" w:rsidRPr="00C7750B" w:rsidRDefault="00B545CB" w:rsidP="00405A48">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6A9966E" w14:textId="77777777" w:rsidR="00B545CB" w:rsidRPr="008C3753" w:rsidRDefault="00B545CB" w:rsidP="00405A48">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62FCFC69" w14:textId="77777777" w:rsidR="00B545CB" w:rsidRPr="008C3753" w:rsidRDefault="00B545CB" w:rsidP="00405A48">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E6C2B21" w14:textId="77777777" w:rsidR="00B545CB" w:rsidRPr="008C3753" w:rsidRDefault="00B545CB" w:rsidP="00405A48">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F4271" w14:textId="77777777" w:rsidR="00B545CB" w:rsidRPr="008C3753" w:rsidRDefault="00B545CB" w:rsidP="00405A48">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B545CB" w:rsidRPr="008C3753" w14:paraId="3D9A473F"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E8FE42" w14:textId="77777777" w:rsidR="00B545CB" w:rsidRPr="008C3753" w:rsidRDefault="00B545CB" w:rsidP="00405A48">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6F1472" w14:textId="77777777" w:rsidR="00B545CB" w:rsidRPr="008C3753" w:rsidRDefault="00B545CB" w:rsidP="00405A48">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6705DE4"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CEACB3"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423B2" w14:textId="77777777" w:rsidR="00B545CB" w:rsidRPr="008C3753" w:rsidRDefault="00B545CB" w:rsidP="00405A48">
            <w:pPr>
              <w:pStyle w:val="TAL"/>
              <w:rPr>
                <w:rFonts w:cs="Arial"/>
              </w:rPr>
            </w:pPr>
          </w:p>
        </w:tc>
      </w:tr>
      <w:tr w:rsidR="00B545CB" w:rsidRPr="008C3753" w14:paraId="1EFA2194"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ABFEB9" w14:textId="77777777" w:rsidR="00B545CB" w:rsidRPr="008C3753" w:rsidRDefault="00B545CB" w:rsidP="00405A48">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7B57D9F1" w14:textId="77777777" w:rsidR="00B545CB" w:rsidRPr="008C3753" w:rsidRDefault="00B545CB" w:rsidP="00405A48">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450F17A"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CCA22"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35B15" w14:textId="77777777" w:rsidR="00B545CB" w:rsidRPr="008C3753" w:rsidRDefault="00B545CB" w:rsidP="00405A48">
            <w:pPr>
              <w:pStyle w:val="TAL"/>
              <w:rPr>
                <w:rFonts w:cs="Arial"/>
              </w:rPr>
            </w:pPr>
            <w:r w:rsidRPr="008C3753">
              <w:rPr>
                <w:rFonts w:cs="Arial"/>
              </w:rPr>
              <w:t>This requirement does not apply to BS operating in Band n34.</w:t>
            </w:r>
          </w:p>
        </w:tc>
      </w:tr>
      <w:tr w:rsidR="00B545CB" w:rsidRPr="008C3753" w14:paraId="336E3F63"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E6E26F" w14:textId="77777777" w:rsidR="00B545CB" w:rsidRPr="00C7750B" w:rsidRDefault="00B545CB" w:rsidP="00405A48">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089BAF4" w14:textId="77777777" w:rsidR="00B545CB" w:rsidRPr="008C3753" w:rsidRDefault="00B545CB" w:rsidP="00405A4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7ED5FB94"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214DE8"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B6A1EA" w14:textId="77777777" w:rsidR="00B545CB" w:rsidRPr="008C3753" w:rsidRDefault="00B545CB" w:rsidP="00405A48">
            <w:pPr>
              <w:pStyle w:val="TAL"/>
              <w:rPr>
                <w:rFonts w:cs="Arial"/>
              </w:rPr>
            </w:pPr>
          </w:p>
        </w:tc>
      </w:tr>
      <w:tr w:rsidR="00B545CB" w:rsidRPr="008C3753" w14:paraId="18DB2F0E"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828758" w14:textId="77777777" w:rsidR="00B545CB" w:rsidRPr="00C7750B" w:rsidRDefault="00B545CB" w:rsidP="00405A48">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58F054C" w14:textId="77777777" w:rsidR="00B545CB" w:rsidRPr="008C3753" w:rsidRDefault="00B545CB" w:rsidP="00405A4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ACB15A4"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0A170A"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2281D1" w14:textId="77777777" w:rsidR="00B545CB" w:rsidRPr="008C3753" w:rsidRDefault="00B545CB" w:rsidP="00405A48">
            <w:pPr>
              <w:pStyle w:val="TAL"/>
              <w:rPr>
                <w:rFonts w:cs="Arial"/>
              </w:rPr>
            </w:pPr>
            <w:r w:rsidRPr="008C3753">
              <w:rPr>
                <w:rFonts w:cs="Arial"/>
              </w:rPr>
              <w:t>This requirement does not apply to BS operating in Band n2 or n25.</w:t>
            </w:r>
          </w:p>
        </w:tc>
      </w:tr>
      <w:tr w:rsidR="00B545CB" w:rsidRPr="008C3753" w14:paraId="0D623821"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A8F6F1" w14:textId="77777777" w:rsidR="00B545CB" w:rsidRPr="00C7750B" w:rsidRDefault="00B545CB" w:rsidP="00405A48">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C1640A3" w14:textId="77777777" w:rsidR="00B545CB" w:rsidRPr="008C3753" w:rsidRDefault="00B545CB" w:rsidP="00405A48">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4CBA72D3"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D3D8AD"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2C3E64" w14:textId="77777777" w:rsidR="00B545CB" w:rsidRPr="008C3753" w:rsidRDefault="00B545CB" w:rsidP="00405A48">
            <w:pPr>
              <w:pStyle w:val="TAL"/>
              <w:rPr>
                <w:rFonts w:cs="Arial"/>
              </w:rPr>
            </w:pPr>
          </w:p>
        </w:tc>
      </w:tr>
      <w:tr w:rsidR="00B545CB" w:rsidRPr="008C3753" w14:paraId="49AAEE27"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100D81" w14:textId="77777777" w:rsidR="00B545CB" w:rsidRPr="008C3753" w:rsidRDefault="00B545CB" w:rsidP="00405A48">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EE2B43A" w14:textId="77777777" w:rsidR="00B545CB" w:rsidRPr="008C3753" w:rsidRDefault="00B545CB" w:rsidP="00405A4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3A28EEE9"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62325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3126D2" w14:textId="77777777" w:rsidR="00B545CB" w:rsidRPr="008C3753" w:rsidRDefault="00B545CB" w:rsidP="00405A48">
            <w:pPr>
              <w:pStyle w:val="TAL"/>
              <w:rPr>
                <w:rFonts w:cs="Arial"/>
              </w:rPr>
            </w:pPr>
            <w:r w:rsidRPr="008C3753">
              <w:rPr>
                <w:rFonts w:cs="Arial"/>
              </w:rPr>
              <w:t xml:space="preserve">This requirement does not apply to BS operating in Band n38. </w:t>
            </w:r>
          </w:p>
        </w:tc>
      </w:tr>
      <w:tr w:rsidR="00B545CB" w:rsidRPr="008C3753" w14:paraId="35B85472"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7F19EC" w14:textId="77777777" w:rsidR="00B545CB" w:rsidRPr="008C3753" w:rsidRDefault="00B545CB" w:rsidP="00405A48">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0123EB6" w14:textId="77777777" w:rsidR="00B545CB" w:rsidRPr="008C3753" w:rsidRDefault="00B545CB" w:rsidP="00405A48">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6FCACFF"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5AD86"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E9CF5" w14:textId="77777777" w:rsidR="00B545CB" w:rsidRPr="008C3753" w:rsidRDefault="00B545CB" w:rsidP="00405A48">
            <w:pPr>
              <w:pStyle w:val="TAL"/>
              <w:rPr>
                <w:rFonts w:cs="Arial"/>
              </w:rPr>
            </w:pPr>
            <w:r w:rsidRPr="008C3753">
              <w:rPr>
                <w:rFonts w:cs="Arial"/>
              </w:rPr>
              <w:t>This requirement does not apply to BS operating in Band n39.</w:t>
            </w:r>
          </w:p>
        </w:tc>
      </w:tr>
      <w:tr w:rsidR="00B545CB" w:rsidRPr="008C3753" w14:paraId="4B00E9FE"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8C7366" w14:textId="77777777" w:rsidR="00B545CB" w:rsidRPr="008C3753" w:rsidRDefault="00B545CB" w:rsidP="00405A48">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56341607" w14:textId="77777777" w:rsidR="00B545CB" w:rsidRPr="008C3753" w:rsidRDefault="00B545CB" w:rsidP="00405A48">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273DDBB1"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21E447"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F3C81" w14:textId="77777777" w:rsidR="00B545CB" w:rsidRPr="008C3753" w:rsidRDefault="00B545CB" w:rsidP="00405A48">
            <w:pPr>
              <w:pStyle w:val="TAL"/>
              <w:rPr>
                <w:rFonts w:cs="Arial"/>
              </w:rPr>
            </w:pPr>
            <w:r w:rsidRPr="008C3753">
              <w:rPr>
                <w:rFonts w:cs="Arial"/>
              </w:rPr>
              <w:t>This requirement does not apply to BS operating in Bands n30 or n40.</w:t>
            </w:r>
          </w:p>
        </w:tc>
      </w:tr>
      <w:tr w:rsidR="00B545CB" w:rsidRPr="008C3753" w14:paraId="37ED6BAD"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1D99E6" w14:textId="77777777" w:rsidR="00B545CB" w:rsidRPr="008C3753" w:rsidRDefault="00B545CB" w:rsidP="00405A48">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73A60A95" w14:textId="77777777" w:rsidR="00B545CB" w:rsidRPr="008C3753" w:rsidRDefault="00B545CB" w:rsidP="00405A48">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43F0E40C"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698C2F"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3A929" w14:textId="77777777" w:rsidR="00B545CB" w:rsidRPr="008C3753" w:rsidRDefault="00B545CB" w:rsidP="00405A48">
            <w:pPr>
              <w:pStyle w:val="TAL"/>
              <w:rPr>
                <w:rFonts w:cs="Arial"/>
              </w:rPr>
            </w:pPr>
            <w:r w:rsidRPr="008C3753">
              <w:rPr>
                <w:rFonts w:cs="Arial"/>
              </w:rPr>
              <w:t>This is not applicable to BS operating in Band n41 or n53.</w:t>
            </w:r>
          </w:p>
        </w:tc>
      </w:tr>
      <w:tr w:rsidR="00B545CB" w:rsidRPr="008C3753" w14:paraId="62B458E2"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48A756" w14:textId="77777777" w:rsidR="00B545CB" w:rsidRPr="008C3753" w:rsidRDefault="00B545CB" w:rsidP="00405A48">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40485FC4" w14:textId="77777777" w:rsidR="00B545CB" w:rsidRPr="008C3753" w:rsidRDefault="00B545CB" w:rsidP="00405A48">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338EADA8"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A8DC8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1FE582" w14:textId="77777777" w:rsidR="00B545CB" w:rsidRPr="008C3753" w:rsidRDefault="00B545CB" w:rsidP="00405A48">
            <w:pPr>
              <w:pStyle w:val="TAL"/>
              <w:rPr>
                <w:rFonts w:cs="Arial"/>
              </w:rPr>
            </w:pPr>
            <w:r w:rsidRPr="008C3753">
              <w:rPr>
                <w:rFonts w:cs="Arial"/>
              </w:rPr>
              <w:t>This is not applicable to BS operating in Band n48, n77 or n78.</w:t>
            </w:r>
          </w:p>
        </w:tc>
      </w:tr>
      <w:tr w:rsidR="00B545CB" w:rsidRPr="008C3753" w14:paraId="3DF7D99E"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C2B9D5" w14:textId="77777777" w:rsidR="00B545CB" w:rsidRPr="008C3753" w:rsidRDefault="00B545CB" w:rsidP="00405A48">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385FFF8A" w14:textId="77777777" w:rsidR="00B545CB" w:rsidRPr="008C3753" w:rsidRDefault="00B545CB" w:rsidP="00405A48">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55DB1ED5"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3AB914"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B1D17" w14:textId="77777777" w:rsidR="00B545CB" w:rsidRPr="008C3753" w:rsidRDefault="00B545CB" w:rsidP="00405A48">
            <w:pPr>
              <w:pStyle w:val="TAL"/>
              <w:rPr>
                <w:rFonts w:cs="Arial"/>
              </w:rPr>
            </w:pPr>
            <w:r w:rsidRPr="008C3753">
              <w:rPr>
                <w:rFonts w:cs="Arial"/>
              </w:rPr>
              <w:t>This is not applicable to BS operating in Band n48, n77 or n78.</w:t>
            </w:r>
          </w:p>
        </w:tc>
      </w:tr>
      <w:tr w:rsidR="00B545CB" w:rsidRPr="008C3753" w14:paraId="0F0782FC"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644934" w14:textId="77777777" w:rsidR="00B545CB" w:rsidRPr="008C3753" w:rsidRDefault="00B545CB" w:rsidP="00405A48">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A5942AE" w14:textId="77777777" w:rsidR="00B545CB" w:rsidRPr="008C3753" w:rsidRDefault="00B545CB" w:rsidP="00405A48">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7D5FF189"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C21D49"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A77ED" w14:textId="77777777" w:rsidR="00B545CB" w:rsidRPr="008C3753" w:rsidRDefault="00B545CB" w:rsidP="00405A48">
            <w:pPr>
              <w:pStyle w:val="TAL"/>
              <w:rPr>
                <w:rFonts w:cs="Arial"/>
              </w:rPr>
            </w:pPr>
            <w:r w:rsidRPr="008C3753">
              <w:rPr>
                <w:rFonts w:cs="Arial"/>
              </w:rPr>
              <w:t>This is not applicable to BS operating in Band n28.</w:t>
            </w:r>
          </w:p>
        </w:tc>
      </w:tr>
      <w:tr w:rsidR="00B545CB" w:rsidRPr="008C3753" w14:paraId="25C40A81"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38C6C1" w14:textId="77777777" w:rsidR="00B545CB" w:rsidRPr="008C3753" w:rsidRDefault="00B545CB" w:rsidP="00405A48">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32D9F59" w14:textId="77777777" w:rsidR="00B545CB" w:rsidRPr="008C3753" w:rsidRDefault="00B545CB" w:rsidP="00405A48">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846ECE1" w14:textId="77777777" w:rsidR="00B545CB" w:rsidRPr="008C3753" w:rsidRDefault="00B545CB" w:rsidP="00405A48">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3FA3B84" w14:textId="77777777" w:rsidR="00B545CB" w:rsidRPr="008C3753" w:rsidRDefault="00B545CB" w:rsidP="00405A48">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CA379A" w14:textId="77777777" w:rsidR="00B545CB" w:rsidRPr="008C3753" w:rsidRDefault="00B545CB" w:rsidP="00405A48">
            <w:pPr>
              <w:pStyle w:val="TAL"/>
              <w:rPr>
                <w:rFonts w:cs="Arial"/>
              </w:rPr>
            </w:pPr>
          </w:p>
        </w:tc>
      </w:tr>
      <w:tr w:rsidR="00B545CB" w:rsidRPr="008C3753" w14:paraId="75871BA8"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D3BE7E" w14:textId="77777777" w:rsidR="00B545CB" w:rsidRPr="008C3753" w:rsidRDefault="00B545CB" w:rsidP="00405A48">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123FDA7E" w14:textId="77777777" w:rsidR="00B545CB" w:rsidRPr="008C3753" w:rsidRDefault="00B545CB" w:rsidP="00405A48">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6ADCAD9" w14:textId="77777777" w:rsidR="00B545CB" w:rsidRPr="008C3753" w:rsidRDefault="00B545CB" w:rsidP="00405A48">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4BADB7" w14:textId="77777777" w:rsidR="00B545CB" w:rsidRPr="008C3753" w:rsidRDefault="00B545CB" w:rsidP="00405A48">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418E1" w14:textId="77777777" w:rsidR="00B545CB" w:rsidRPr="00A018CD" w:rsidRDefault="00B545CB" w:rsidP="00405A48">
            <w:pPr>
              <w:rPr>
                <w:rFonts w:ascii="Arial"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hAnsi="Arial" w:cs="Arial" w:hint="eastAsia"/>
                <w:sz w:val="18"/>
              </w:rPr>
              <w:t xml:space="preserve"> or n</w:t>
            </w:r>
            <w:r>
              <w:rPr>
                <w:rFonts w:ascii="Arial" w:hAnsi="Arial" w:cs="Arial"/>
                <w:sz w:val="18"/>
              </w:rPr>
              <w:t>102</w:t>
            </w:r>
            <w:r>
              <w:rPr>
                <w:rFonts w:ascii="Arial" w:hAnsi="Arial" w:cs="Arial" w:hint="eastAsia"/>
                <w:sz w:val="18"/>
              </w:rPr>
              <w:t>.</w:t>
            </w:r>
          </w:p>
          <w:p w14:paraId="034B2996" w14:textId="77777777" w:rsidR="00B545CB" w:rsidRPr="008C3753" w:rsidRDefault="00B545CB" w:rsidP="00405A48">
            <w:pPr>
              <w:pStyle w:val="TAL"/>
              <w:rPr>
                <w:rFonts w:cs="Arial"/>
              </w:rPr>
            </w:pPr>
          </w:p>
        </w:tc>
      </w:tr>
      <w:tr w:rsidR="00B545CB" w:rsidRPr="008C3753" w14:paraId="1F3271E8"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3CF6C4" w14:textId="77777777" w:rsidR="00B545CB" w:rsidRPr="008C3753" w:rsidRDefault="00B545CB" w:rsidP="00405A48">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4CD39BFD" w14:textId="77777777" w:rsidR="00B545CB" w:rsidRPr="008C3753" w:rsidRDefault="00B545CB" w:rsidP="00405A48">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6D140A21" w14:textId="77777777" w:rsidR="00B545CB" w:rsidRPr="008C3753" w:rsidRDefault="00B545CB" w:rsidP="00405A4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D5904C" w14:textId="77777777" w:rsidR="00B545CB" w:rsidRPr="008C3753" w:rsidRDefault="00B545CB" w:rsidP="00405A4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D7447" w14:textId="77777777" w:rsidR="00B545CB" w:rsidRPr="008C3753" w:rsidRDefault="00B545CB" w:rsidP="00405A48">
            <w:pPr>
              <w:pStyle w:val="TAL"/>
              <w:rPr>
                <w:rFonts w:cs="Arial"/>
              </w:rPr>
            </w:pPr>
          </w:p>
        </w:tc>
      </w:tr>
      <w:tr w:rsidR="00B545CB" w:rsidRPr="008C3753" w14:paraId="66920C3D"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4887E7" w14:textId="77777777" w:rsidR="00B545CB" w:rsidRPr="008C3753" w:rsidRDefault="00B545CB" w:rsidP="00405A48">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1292A05B" w14:textId="77777777" w:rsidR="00B545CB" w:rsidRPr="008C3753" w:rsidRDefault="00B545CB" w:rsidP="00405A48">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1E1E8B38" w14:textId="77777777" w:rsidR="00B545CB" w:rsidRPr="008C3753" w:rsidRDefault="00B545CB" w:rsidP="00405A48">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4CF93C0" w14:textId="77777777" w:rsidR="00B545CB" w:rsidRPr="008C3753" w:rsidRDefault="00B545CB" w:rsidP="00405A48">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A63ED43" w14:textId="77777777" w:rsidR="00B545CB" w:rsidRPr="008C3753" w:rsidRDefault="00B545CB" w:rsidP="00405A48">
            <w:pPr>
              <w:pStyle w:val="TAL"/>
              <w:rPr>
                <w:rFonts w:cs="Arial"/>
              </w:rPr>
            </w:pPr>
            <w:r w:rsidRPr="008C3753">
              <w:rPr>
                <w:rFonts w:cs="Arial"/>
                <w:lang w:eastAsia="ko-KR"/>
              </w:rPr>
              <w:t>This requirement does not apply to BS operating in Band n48, n77 and n78.</w:t>
            </w:r>
          </w:p>
        </w:tc>
      </w:tr>
      <w:tr w:rsidR="00B545CB" w:rsidRPr="008C3753" w14:paraId="21FB00C9"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EC6564" w14:textId="77777777" w:rsidR="00B545CB" w:rsidRPr="008C3753" w:rsidRDefault="00B545CB" w:rsidP="00405A48">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6FA7005" w14:textId="77777777" w:rsidR="00B545CB" w:rsidRPr="008C3753" w:rsidRDefault="00B545CB" w:rsidP="00405A48">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A81641" w14:textId="77777777" w:rsidR="00B545CB" w:rsidRPr="008C3753" w:rsidRDefault="00B545CB" w:rsidP="00405A4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6A9C6B" w14:textId="77777777" w:rsidR="00B545CB" w:rsidRPr="008C3753" w:rsidRDefault="00B545CB" w:rsidP="00405A4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FFA8CA"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545CB" w:rsidRPr="008C3753" w14:paraId="35401DA7"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59E9B9" w14:textId="77777777" w:rsidR="00B545CB" w:rsidRPr="008C3753" w:rsidRDefault="00B545CB" w:rsidP="00405A48">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5683BB7" w14:textId="77777777" w:rsidR="00B545CB" w:rsidRPr="008C3753" w:rsidRDefault="00B545CB" w:rsidP="00405A4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AC7CFB2"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77AEEF"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7F0DC5"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545CB" w:rsidRPr="008C3753" w14:paraId="2BEAC56B"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BE5666" w14:textId="77777777" w:rsidR="00B545CB" w:rsidRPr="008C3753" w:rsidRDefault="00B545CB" w:rsidP="00405A48">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5C0572E0" w14:textId="77777777" w:rsidR="00B545CB" w:rsidRPr="008C3753" w:rsidRDefault="00B545CB" w:rsidP="00405A48">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814E3E6" w14:textId="77777777" w:rsidR="00B545CB" w:rsidRPr="008C3753" w:rsidRDefault="00B545CB" w:rsidP="00405A4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77D74E" w14:textId="77777777" w:rsidR="00B545CB" w:rsidRPr="008C3753" w:rsidRDefault="00B545CB" w:rsidP="00405A4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8BA2A0" w14:textId="77777777" w:rsidR="00B545CB" w:rsidRPr="008C3753" w:rsidRDefault="00B545CB" w:rsidP="00405A48">
            <w:pPr>
              <w:pStyle w:val="TAL"/>
              <w:rPr>
                <w:rFonts w:cs="Arial"/>
                <w:lang w:eastAsia="ko-KR"/>
              </w:rPr>
            </w:pPr>
            <w:r w:rsidRPr="008C3753">
              <w:rPr>
                <w:rFonts w:cs="Arial"/>
              </w:rPr>
              <w:t>This requirement does not apply to BS operating in Band n41, n53 or n90.</w:t>
            </w:r>
          </w:p>
        </w:tc>
      </w:tr>
      <w:tr w:rsidR="00B545CB" w:rsidRPr="008C3753" w14:paraId="54C8A5B6"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A465EC" w14:textId="77777777" w:rsidR="00B545CB" w:rsidRPr="008C3753" w:rsidRDefault="00B545CB" w:rsidP="00405A48">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05E6F697" w14:textId="77777777" w:rsidR="00B545CB" w:rsidRPr="008C3753" w:rsidRDefault="00B545CB" w:rsidP="00405A48">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88EA8E5" w14:textId="77777777" w:rsidR="00B545CB" w:rsidRPr="008C3753" w:rsidRDefault="00B545CB" w:rsidP="00405A48">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3F208D8" w14:textId="77777777" w:rsidR="00B545CB" w:rsidRPr="008C3753" w:rsidRDefault="00B545CB" w:rsidP="00405A48">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4A3463" w14:textId="77777777" w:rsidR="00B545CB" w:rsidRPr="008C3753" w:rsidRDefault="00B545CB" w:rsidP="00405A48">
            <w:pPr>
              <w:pStyle w:val="TAL"/>
              <w:rPr>
                <w:rFonts w:cs="Arial"/>
              </w:rPr>
            </w:pPr>
            <w:r>
              <w:rPr>
                <w:rFonts w:cs="Arial"/>
              </w:rPr>
              <w:t>This requirement does not apply to BS operating in Band n54</w:t>
            </w:r>
          </w:p>
        </w:tc>
      </w:tr>
      <w:tr w:rsidR="00B545CB" w:rsidRPr="008C3753" w14:paraId="45E63C5A"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308A189A" w14:textId="77777777" w:rsidR="00B545CB" w:rsidRPr="008C3753" w:rsidRDefault="00B545CB" w:rsidP="00405A48">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CDE8B7C" w14:textId="77777777" w:rsidR="00B545CB" w:rsidRPr="008C3753" w:rsidRDefault="00B545CB" w:rsidP="00405A48">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099EF16"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75ED1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4895C" w14:textId="77777777" w:rsidR="00B545CB" w:rsidRPr="008C3753" w:rsidRDefault="00B545CB" w:rsidP="00405A48">
            <w:pPr>
              <w:pStyle w:val="TAL"/>
              <w:rPr>
                <w:rFonts w:cs="Arial"/>
              </w:rPr>
            </w:pPr>
            <w:r w:rsidRPr="008C3753">
              <w:rPr>
                <w:rFonts w:cs="Arial"/>
              </w:rPr>
              <w:t xml:space="preserve">This requirement does not apply to BS operating in Band n1 or n65 </w:t>
            </w:r>
          </w:p>
        </w:tc>
      </w:tr>
      <w:tr w:rsidR="00B545CB" w:rsidRPr="008C3753" w14:paraId="10901F72"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2CA62FCD"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7E84938D" w14:textId="77777777" w:rsidR="00B545CB" w:rsidRPr="008C3753" w:rsidRDefault="00B545CB" w:rsidP="00405A48">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F1D7E63"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8660AC"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795FA" w14:textId="77777777" w:rsidR="00B545CB" w:rsidRPr="008C3753" w:rsidRDefault="00B545CB" w:rsidP="00405A48">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66817C72" w14:textId="77777777" w:rsidR="00B545CB" w:rsidRPr="008C3753" w:rsidRDefault="00B545CB" w:rsidP="00405A48">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B545CB" w:rsidRPr="008C3753" w14:paraId="4139618D"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4131FD3" w14:textId="77777777" w:rsidR="00B545CB" w:rsidRPr="008C3753" w:rsidRDefault="00B545CB" w:rsidP="00405A48">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CB89919" w14:textId="77777777" w:rsidR="00B545CB" w:rsidRPr="008C3753" w:rsidRDefault="00B545CB" w:rsidP="00405A48">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00D63DCF"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0DED1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C67DD" w14:textId="77777777" w:rsidR="00B545CB" w:rsidRPr="008C3753" w:rsidRDefault="00B545CB" w:rsidP="00405A48">
            <w:pPr>
              <w:pStyle w:val="TAL"/>
              <w:rPr>
                <w:rFonts w:cs="Arial"/>
                <w:lang w:eastAsia="ja-JP"/>
              </w:rPr>
            </w:pPr>
            <w:r w:rsidRPr="008C3753">
              <w:rPr>
                <w:rFonts w:cs="Arial"/>
              </w:rPr>
              <w:t>This requirement does not apply to BS operating in band n66.</w:t>
            </w:r>
          </w:p>
        </w:tc>
      </w:tr>
      <w:tr w:rsidR="00B545CB" w:rsidRPr="008C3753" w14:paraId="002A5D06"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1603703"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732B514B" w14:textId="77777777" w:rsidR="00B545CB" w:rsidRPr="008C3753" w:rsidRDefault="00B545CB" w:rsidP="00405A48">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FDA96F7"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DE7126"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79C76" w14:textId="77777777" w:rsidR="00B545CB" w:rsidRPr="008C3753" w:rsidRDefault="00B545CB" w:rsidP="00405A4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545CB" w:rsidRPr="008C3753" w14:paraId="040C7ADC"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3F4FEC" w14:textId="77777777" w:rsidR="00B545CB" w:rsidRPr="008C3753" w:rsidRDefault="00B545CB" w:rsidP="00405A48">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BE9F909" w14:textId="77777777" w:rsidR="00B545CB" w:rsidRPr="008C3753" w:rsidRDefault="00B545CB" w:rsidP="00405A48">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1A03B081"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96FD5D"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28A9D" w14:textId="77777777" w:rsidR="00B545CB" w:rsidRPr="008C3753" w:rsidRDefault="00B545CB" w:rsidP="00405A48">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B545CB" w:rsidRPr="008C3753" w14:paraId="4EAE2013"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6DD20AE2" w14:textId="77777777" w:rsidR="00B545CB" w:rsidRPr="008C3753" w:rsidRDefault="00B545CB" w:rsidP="00405A48">
            <w:pPr>
              <w:pStyle w:val="TAC"/>
            </w:pPr>
            <w:r w:rsidRPr="008C3753">
              <w:rPr>
                <w:rFonts w:cs="Arial"/>
              </w:rPr>
              <w:t>E-UTRA Band 68</w:t>
            </w:r>
            <w:r>
              <w:rPr>
                <w:rFonts w:cs="Arial"/>
              </w:rPr>
              <w:t xml:space="preserve"> or NR Band n68</w:t>
            </w:r>
          </w:p>
        </w:tc>
        <w:tc>
          <w:tcPr>
            <w:tcW w:w="1701" w:type="dxa"/>
            <w:tcBorders>
              <w:top w:val="single" w:sz="2" w:space="0" w:color="auto"/>
              <w:left w:val="single" w:sz="2" w:space="0" w:color="auto"/>
              <w:bottom w:val="single" w:sz="2" w:space="0" w:color="auto"/>
              <w:right w:val="single" w:sz="2" w:space="0" w:color="auto"/>
            </w:tcBorders>
          </w:tcPr>
          <w:p w14:paraId="2DF86C73" w14:textId="77777777" w:rsidR="00B545CB" w:rsidRPr="008C3753" w:rsidRDefault="00B545CB" w:rsidP="00405A48">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2E65446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F02D4"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C7B2C" w14:textId="77777777" w:rsidR="00B545CB" w:rsidRPr="008C3753" w:rsidRDefault="00B545CB" w:rsidP="00405A48">
            <w:pPr>
              <w:pStyle w:val="TAL"/>
              <w:rPr>
                <w:rFonts w:cs="Arial"/>
              </w:rPr>
            </w:pPr>
            <w:r w:rsidRPr="008C3753">
              <w:rPr>
                <w:rFonts w:cs="Arial"/>
              </w:rPr>
              <w:t>This requirement does not apply to BS operating in band n28</w:t>
            </w:r>
            <w:r>
              <w:rPr>
                <w:rFonts w:cs="Arial"/>
              </w:rPr>
              <w:t xml:space="preserve"> or n68</w:t>
            </w:r>
            <w:r w:rsidRPr="008C3753">
              <w:rPr>
                <w:rFonts w:cs="Arial"/>
              </w:rPr>
              <w:t>.</w:t>
            </w:r>
          </w:p>
        </w:tc>
      </w:tr>
      <w:tr w:rsidR="00B545CB" w:rsidRPr="008C3753" w14:paraId="56DB9AA1"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0911519F"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7874F6A2" w14:textId="77777777" w:rsidR="00B545CB" w:rsidRPr="008C3753" w:rsidRDefault="00B545CB" w:rsidP="00405A48">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3A2695B2"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549966B"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6F06" w14:textId="77777777" w:rsidR="00B545CB" w:rsidRDefault="00B545CB" w:rsidP="00405A48">
            <w:pPr>
              <w:pStyle w:val="TAL"/>
              <w:rPr>
                <w:rFonts w:cs="Arial"/>
              </w:rPr>
            </w:pPr>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p>
          <w:p w14:paraId="14DBFF3E" w14:textId="77777777" w:rsidR="00B545CB" w:rsidRPr="008C3753" w:rsidRDefault="00B545CB" w:rsidP="00405A48">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B545CB" w:rsidRPr="008C3753" w14:paraId="6131F41D"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7F9AA" w14:textId="77777777" w:rsidR="00B545CB" w:rsidRPr="008C3753" w:rsidRDefault="00B545CB" w:rsidP="00405A48">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FC1CD2B" w14:textId="77777777" w:rsidR="00B545CB" w:rsidRPr="008C3753" w:rsidRDefault="00B545CB" w:rsidP="00405A4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38E8BF5E"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023D55"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7CAF4" w14:textId="77777777" w:rsidR="00B545CB" w:rsidRPr="008C3753" w:rsidRDefault="00B545CB" w:rsidP="00405A48">
            <w:pPr>
              <w:pStyle w:val="TAL"/>
              <w:rPr>
                <w:rFonts w:cs="Arial"/>
              </w:rPr>
            </w:pPr>
            <w:r w:rsidRPr="008C3753">
              <w:rPr>
                <w:rFonts w:cs="Arial"/>
              </w:rPr>
              <w:t>This requirement does not apply to BS operating in Band n38.</w:t>
            </w:r>
          </w:p>
        </w:tc>
      </w:tr>
      <w:tr w:rsidR="00B545CB" w:rsidRPr="008C3753" w14:paraId="359C01F7"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46EF7F1" w14:textId="77777777" w:rsidR="00B545CB" w:rsidRPr="008C3753" w:rsidRDefault="00B545CB" w:rsidP="00405A48">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02AB89C" w14:textId="77777777" w:rsidR="00B545CB" w:rsidRPr="008C3753" w:rsidRDefault="00B545CB" w:rsidP="00405A48">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41F90D44" w14:textId="77777777" w:rsidR="00B545CB" w:rsidRPr="008C3753"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7EC651"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AD862" w14:textId="77777777" w:rsidR="00B545CB" w:rsidRPr="008C3753" w:rsidRDefault="00B545CB" w:rsidP="00405A48">
            <w:pPr>
              <w:pStyle w:val="TAL"/>
              <w:rPr>
                <w:rFonts w:cs="Arial"/>
              </w:rPr>
            </w:pPr>
            <w:r w:rsidRPr="008C3753">
              <w:rPr>
                <w:rFonts w:cs="Arial"/>
              </w:rPr>
              <w:t>This requirement does not apply to BS operating in band n2, n25 or n70</w:t>
            </w:r>
          </w:p>
        </w:tc>
      </w:tr>
      <w:tr w:rsidR="00B545CB" w:rsidRPr="008C3753" w14:paraId="52813D5C"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D043CD1"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669E00D4" w14:textId="77777777" w:rsidR="00B545CB" w:rsidRPr="008C3753" w:rsidRDefault="00B545CB" w:rsidP="00405A48">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5692BC3A" w14:textId="77777777" w:rsidR="00B545CB" w:rsidRPr="008C3753"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4BD689" w14:textId="77777777" w:rsidR="00B545CB" w:rsidRPr="008C3753"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721AF7" w14:textId="77777777" w:rsidR="00B545CB" w:rsidRPr="008C3753" w:rsidRDefault="00B545CB" w:rsidP="00405A48">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B545CB" w:rsidRPr="008C3753" w14:paraId="254207F9"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431BE523" w14:textId="77777777" w:rsidR="00B545CB" w:rsidRPr="008C3753" w:rsidRDefault="00B545CB" w:rsidP="00405A48">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0324D14" w14:textId="77777777" w:rsidR="00B545CB" w:rsidRPr="008C3753" w:rsidRDefault="00B545CB" w:rsidP="00405A48">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4C3B82E" w14:textId="77777777" w:rsidR="00B545CB" w:rsidRPr="008C3753" w:rsidRDefault="00B545CB" w:rsidP="00405A4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7D943B" w14:textId="77777777" w:rsidR="00B545CB" w:rsidRPr="008C3753" w:rsidRDefault="00B545CB" w:rsidP="00405A4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AC54E8" w14:textId="77777777" w:rsidR="00B545CB" w:rsidRPr="008C3753" w:rsidRDefault="00B545CB" w:rsidP="00405A48">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B545CB" w:rsidRPr="008C3753" w14:paraId="2DD2975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1389E11"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2414DE60" w14:textId="77777777" w:rsidR="00B545CB" w:rsidRPr="008C3753" w:rsidRDefault="00B545CB" w:rsidP="00405A48">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FA3C771"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27073A"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D195B"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B545CB" w:rsidRPr="008C3753" w14:paraId="27C7EF6B"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305CCCA" w14:textId="77777777" w:rsidR="00B545CB" w:rsidRPr="008C3753" w:rsidRDefault="00B545CB" w:rsidP="00405A48">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108E1A7B" w14:textId="77777777" w:rsidR="00B545CB" w:rsidRPr="008C3753" w:rsidRDefault="00B545CB" w:rsidP="00405A48">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69AA3E6" w14:textId="77777777" w:rsidR="00B545CB" w:rsidRPr="008C3753" w:rsidRDefault="00B545CB" w:rsidP="00405A48">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8E7669" w14:textId="77777777" w:rsidR="00B545CB" w:rsidRPr="008C3753" w:rsidRDefault="00B545CB" w:rsidP="00405A48">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17B67" w14:textId="77777777" w:rsidR="00B545CB" w:rsidRPr="008C3753" w:rsidRDefault="00B545CB" w:rsidP="00405A48">
            <w:pPr>
              <w:pStyle w:val="TAL"/>
              <w:rPr>
                <w:rFonts w:cs="Arial"/>
                <w:lang w:eastAsia="ko-KR"/>
              </w:rPr>
            </w:pPr>
            <w:r w:rsidRPr="00891692">
              <w:rPr>
                <w:rFonts w:cs="Arial"/>
                <w:szCs w:val="18"/>
              </w:rPr>
              <w:t>This requirement does not apply to BS operating in band n31 or n72.</w:t>
            </w:r>
          </w:p>
        </w:tc>
      </w:tr>
      <w:tr w:rsidR="00B545CB" w:rsidRPr="008C3753" w14:paraId="5EC95477"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C389CE9"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62E86398" w14:textId="77777777" w:rsidR="00B545CB" w:rsidRPr="008C3753" w:rsidRDefault="00B545CB" w:rsidP="00405A48">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0841ACF7" w14:textId="77777777" w:rsidR="00B545CB" w:rsidRPr="008C3753" w:rsidRDefault="00B545CB" w:rsidP="00405A48">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5450A" w14:textId="77777777" w:rsidR="00B545CB" w:rsidRPr="008C3753" w:rsidRDefault="00B545CB" w:rsidP="00405A48">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866B26" w14:textId="77777777" w:rsidR="00B545CB" w:rsidRPr="008C3753" w:rsidRDefault="00B545CB" w:rsidP="00405A48">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B545CB" w:rsidRPr="008C3753" w14:paraId="2B2BA4D9"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6CBA33E4" w14:textId="77777777" w:rsidR="00B545CB" w:rsidRPr="008C3753" w:rsidRDefault="00B545CB" w:rsidP="00405A48">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E65A9CA" w14:textId="77777777" w:rsidR="00B545CB" w:rsidRPr="008C3753" w:rsidRDefault="00B545CB" w:rsidP="00405A48">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D2F7CE1" w14:textId="77777777" w:rsidR="00B545CB" w:rsidRPr="008C3753" w:rsidRDefault="00B545CB" w:rsidP="00405A48">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1D69D0F" w14:textId="77777777" w:rsidR="00B545CB" w:rsidRPr="008C3753" w:rsidRDefault="00B545CB" w:rsidP="00405A48">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153E958" w14:textId="77777777" w:rsidR="00B545CB" w:rsidRPr="008C3753" w:rsidRDefault="00B545CB" w:rsidP="00405A48">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B545CB" w:rsidRPr="008C3753" w14:paraId="0784B233"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445FD513"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2B7E153E" w14:textId="77777777" w:rsidR="00B545CB" w:rsidRPr="008C3753" w:rsidRDefault="00B545CB" w:rsidP="00405A48">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1F01AF1C" w14:textId="77777777" w:rsidR="00B545CB" w:rsidRPr="008C3753" w:rsidRDefault="00B545CB" w:rsidP="00405A48">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1EA798DE" w14:textId="77777777" w:rsidR="00B545CB" w:rsidRPr="008C3753" w:rsidRDefault="00B545CB" w:rsidP="00405A48">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EA0525E" w14:textId="77777777" w:rsidR="00B545CB" w:rsidRPr="008C3753" w:rsidRDefault="00B545CB" w:rsidP="00405A48">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n109, n110</w:t>
            </w:r>
            <w:r w:rsidRPr="008C3753">
              <w:rPr>
                <w:rFonts w:cs="v5.0.0"/>
                <w:lang w:eastAsia="ko-KR"/>
              </w:rPr>
              <w:t>.</w:t>
            </w:r>
          </w:p>
        </w:tc>
      </w:tr>
      <w:tr w:rsidR="00B545CB" w:rsidRPr="008C3753" w14:paraId="7AEC91D5"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B4FE09" w14:textId="77777777" w:rsidR="00B545CB" w:rsidRPr="008C3753" w:rsidRDefault="00B545CB" w:rsidP="00405A48">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28258E4" w14:textId="77777777" w:rsidR="00B545CB" w:rsidRPr="008C3753" w:rsidRDefault="00B545CB" w:rsidP="00405A48">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D98F073" w14:textId="77777777" w:rsidR="00B545CB" w:rsidRPr="008C3753" w:rsidRDefault="00B545CB" w:rsidP="00405A4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4D72DF" w14:textId="77777777" w:rsidR="00B545CB" w:rsidRPr="008C3753" w:rsidRDefault="00B545CB" w:rsidP="00405A4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3CC209" w14:textId="77777777" w:rsidR="00B545CB" w:rsidRPr="008C3753" w:rsidRDefault="00B545CB" w:rsidP="00405A48">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545CB" w:rsidRPr="008C3753" w14:paraId="2172DA3A"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A38BEB" w14:textId="77777777" w:rsidR="00B545CB" w:rsidRPr="008C3753" w:rsidRDefault="00B545CB" w:rsidP="00405A48">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D3B93CE" w14:textId="77777777" w:rsidR="00B545CB" w:rsidRPr="008C3753" w:rsidRDefault="00B545CB" w:rsidP="00405A4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1A23314"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8E802C"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D80634"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545CB" w:rsidRPr="008C3753" w14:paraId="4E867BE6"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2A94AC" w14:textId="77777777" w:rsidR="00B545CB" w:rsidRPr="008C3753" w:rsidRDefault="00B545CB" w:rsidP="00405A48">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2966DC3" w14:textId="77777777" w:rsidR="00B545CB" w:rsidRPr="008C3753" w:rsidRDefault="00B545CB" w:rsidP="00405A48">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FFDC587"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58FB743"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7682D9"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n48, n77 or n78</w:t>
            </w:r>
          </w:p>
        </w:tc>
      </w:tr>
      <w:tr w:rsidR="00B545CB" w:rsidRPr="008C3753" w14:paraId="754255AC"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4C01D2" w14:textId="77777777" w:rsidR="00B545CB" w:rsidRPr="008C3753" w:rsidRDefault="00B545CB" w:rsidP="00405A48">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6EE91E8" w14:textId="77777777" w:rsidR="00B545CB" w:rsidRPr="008C3753" w:rsidRDefault="00B545CB" w:rsidP="00405A48">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9604918"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1196C"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9403E"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n48, n77 or n78</w:t>
            </w:r>
          </w:p>
        </w:tc>
      </w:tr>
      <w:tr w:rsidR="00B545CB" w:rsidRPr="008C3753" w14:paraId="2289F5CB"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DDAECF" w14:textId="77777777" w:rsidR="00B545CB" w:rsidRPr="008C3753" w:rsidRDefault="00B545CB" w:rsidP="00405A48">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F87F079" w14:textId="77777777" w:rsidR="00B545CB" w:rsidRPr="008C3753" w:rsidRDefault="00B545CB" w:rsidP="00405A48">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0D21316B"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D719915"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0A91D9"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n79</w:t>
            </w:r>
          </w:p>
        </w:tc>
      </w:tr>
      <w:tr w:rsidR="00B545CB" w:rsidRPr="008C3753" w14:paraId="717ABEF0"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A73CEC" w14:textId="77777777" w:rsidR="00B545CB" w:rsidRPr="008C3753" w:rsidRDefault="00B545CB" w:rsidP="00405A48">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7D8EAD9" w14:textId="77777777" w:rsidR="00B545CB" w:rsidRPr="008C3753" w:rsidRDefault="00B545CB" w:rsidP="00405A4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7B65AC0"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9C46260"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FEC28F"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B545CB" w:rsidRPr="008C3753" w14:paraId="5F218F1A"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FBF8F9" w14:textId="77777777" w:rsidR="00B545CB" w:rsidRPr="008C3753" w:rsidRDefault="00B545CB" w:rsidP="00405A48">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98B1EA2" w14:textId="77777777" w:rsidR="00B545CB" w:rsidRPr="008C3753" w:rsidRDefault="00B545CB" w:rsidP="00405A48">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922ECD8"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BE4D297"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6FC691"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545CB" w:rsidRPr="008C3753" w14:paraId="74562115"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7BBDE6" w14:textId="77777777" w:rsidR="00B545CB" w:rsidRPr="008C3753" w:rsidRDefault="00B545CB" w:rsidP="00405A48">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730F826" w14:textId="77777777" w:rsidR="00B545CB" w:rsidRPr="008C3753" w:rsidRDefault="00B545CB" w:rsidP="00405A48">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CAC8A3E"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404E75"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0EA17D"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545CB" w:rsidRPr="008C3753" w14:paraId="51079552"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401951" w14:textId="77777777" w:rsidR="00B545CB" w:rsidRPr="008C3753" w:rsidRDefault="00B545CB" w:rsidP="00405A48">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1180779" w14:textId="77777777" w:rsidR="00B545CB" w:rsidRPr="008C3753" w:rsidRDefault="00B545CB" w:rsidP="00405A48">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71E39EFF"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4578802"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0999CD" w14:textId="77777777" w:rsidR="00B545CB" w:rsidRDefault="00B545CB" w:rsidP="00405A48">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245E4EF3" w14:textId="77777777" w:rsidR="00B545CB" w:rsidRPr="008C3753" w:rsidRDefault="00B545CB" w:rsidP="00405A48">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r>
              <w:rPr>
                <w:rFonts w:cs="Arial"/>
                <w:lang w:eastAsia="ko-KR"/>
              </w:rPr>
              <w:t xml:space="preserve"> For BS operating in Band n68, it applies for 728 MHz to 733 </w:t>
            </w:r>
            <w:proofErr w:type="spellStart"/>
            <w:r>
              <w:rPr>
                <w:rFonts w:cs="Arial"/>
                <w:lang w:eastAsia="ko-KR"/>
              </w:rPr>
              <w:t>MHz.</w:t>
            </w:r>
            <w:proofErr w:type="spellEnd"/>
          </w:p>
        </w:tc>
      </w:tr>
      <w:tr w:rsidR="00B545CB" w:rsidRPr="008C3753" w14:paraId="77324B28"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F84AD9" w14:textId="77777777" w:rsidR="00B545CB" w:rsidRPr="008C3753" w:rsidRDefault="00B545CB" w:rsidP="00405A48">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25C3B6E" w14:textId="77777777" w:rsidR="00B545CB" w:rsidRPr="008C3753" w:rsidRDefault="00B545CB" w:rsidP="00405A48">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760A135"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155B93"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66F0D7"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B545CB" w:rsidRPr="008C3753" w14:paraId="69A3433E"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5F7A42AD" w14:textId="77777777" w:rsidR="00B545CB" w:rsidRPr="008C3753" w:rsidRDefault="00B545CB" w:rsidP="00405A48">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05CDE81" w14:textId="77777777" w:rsidR="00B545CB" w:rsidRPr="008C3753" w:rsidRDefault="00B545CB" w:rsidP="00405A48">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35D0FE23"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B2678C"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3B2FBD" w14:textId="77777777" w:rsidR="00B545CB" w:rsidRPr="008C3753" w:rsidRDefault="00B545CB" w:rsidP="00405A4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Pr>
                <w:rFonts w:cs="Arial"/>
                <w:lang w:eastAsia="ko-KR"/>
              </w:rPr>
              <w:t>, n29</w:t>
            </w:r>
            <w:r w:rsidRPr="00E47AD4">
              <w:rPr>
                <w:rFonts w:cs="Arial"/>
              </w:rPr>
              <w:t xml:space="preserve"> or n85</w:t>
            </w:r>
            <w:r w:rsidRPr="00E47AD4">
              <w:rPr>
                <w:rFonts w:cs="Arial"/>
                <w:lang w:eastAsia="ko-KR"/>
              </w:rPr>
              <w:t>.</w:t>
            </w:r>
          </w:p>
        </w:tc>
      </w:tr>
      <w:tr w:rsidR="00B545CB" w:rsidRPr="008C3753" w14:paraId="3C4312F4"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7579CB5"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372396E8" w14:textId="77777777" w:rsidR="00B545CB" w:rsidRPr="008C3753" w:rsidRDefault="00B545CB" w:rsidP="00405A48">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B61233C"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91B6A7"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8CFE7" w14:textId="77777777" w:rsidR="00B545CB" w:rsidRPr="008C3753" w:rsidRDefault="00B545CB" w:rsidP="00405A4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7ECA357" w14:textId="77777777" w:rsidR="00B545CB" w:rsidRPr="008C3753" w:rsidRDefault="00B545CB" w:rsidP="00405A48">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545CB" w:rsidRPr="008C3753" w14:paraId="18487E37"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3AE604" w14:textId="77777777" w:rsidR="00B545CB" w:rsidRPr="008C3753" w:rsidRDefault="00B545CB" w:rsidP="00405A48">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2971D52" w14:textId="77777777" w:rsidR="00B545CB" w:rsidRPr="008C3753" w:rsidRDefault="00B545CB" w:rsidP="00405A48">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A4C7BA0"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32F82BD"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B76FCB"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B545CB" w:rsidRPr="008C3753" w14:paraId="11BC2B9B" w14:textId="77777777" w:rsidTr="00405A4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1EB1B0" w14:textId="77777777" w:rsidR="00B545CB" w:rsidRPr="008C3753" w:rsidRDefault="00B545CB" w:rsidP="00405A48">
            <w:pPr>
              <w:pStyle w:val="TAC"/>
              <w:rPr>
                <w:rFonts w:cs="Arial"/>
                <w:lang w:eastAsia="ko-KR"/>
              </w:rPr>
            </w:pPr>
            <w:r>
              <w:rPr>
                <w:rFonts w:cs="Arial"/>
              </w:rPr>
              <w:t>E-UTRA Band 87 or NR Band n87</w:t>
            </w:r>
          </w:p>
        </w:tc>
        <w:tc>
          <w:tcPr>
            <w:tcW w:w="1701" w:type="dxa"/>
            <w:tcBorders>
              <w:top w:val="single" w:sz="2" w:space="0" w:color="auto"/>
              <w:left w:val="single" w:sz="2" w:space="0" w:color="000000" w:themeColor="text1"/>
              <w:bottom w:val="single" w:sz="2" w:space="0" w:color="auto"/>
              <w:right w:val="single" w:sz="2" w:space="0" w:color="auto"/>
            </w:tcBorders>
          </w:tcPr>
          <w:p w14:paraId="24938AA3" w14:textId="77777777" w:rsidR="00B545CB" w:rsidRPr="008C3753" w:rsidRDefault="00B545CB" w:rsidP="00405A48">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B3A5B4E" w14:textId="77777777" w:rsidR="00B545CB" w:rsidRPr="008C3753" w:rsidRDefault="00B545CB" w:rsidP="00405A48">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CD977E" w14:textId="77777777" w:rsidR="00B545CB" w:rsidRPr="008C3753" w:rsidRDefault="00B545CB" w:rsidP="00405A4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977F8" w14:textId="77777777" w:rsidR="00B545CB" w:rsidRPr="008C3753" w:rsidRDefault="00B545CB" w:rsidP="00405A48">
            <w:pPr>
              <w:pStyle w:val="TAL"/>
              <w:rPr>
                <w:rFonts w:cs="Arial"/>
                <w:lang w:eastAsia="ko-KR"/>
              </w:rPr>
            </w:pPr>
            <w:r>
              <w:rPr>
                <w:rFonts w:cs="Arial"/>
              </w:rPr>
              <w:t>This requirement does not apply to BS operating in band n87 or n88.</w:t>
            </w:r>
          </w:p>
        </w:tc>
      </w:tr>
      <w:tr w:rsidR="00B545CB" w:rsidRPr="008C3753" w14:paraId="78E51392" w14:textId="77777777" w:rsidTr="00405A48">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7AE189DC" w14:textId="77777777" w:rsidR="00B545CB" w:rsidRPr="008C3753"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72B1BC" w14:textId="77777777" w:rsidR="00B545CB" w:rsidRPr="008C3753" w:rsidRDefault="00B545CB" w:rsidP="00405A48">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00195A09" w14:textId="77777777" w:rsidR="00B545CB" w:rsidRPr="008C3753" w:rsidRDefault="00B545CB" w:rsidP="00405A48">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9FAB7D" w14:textId="77777777" w:rsidR="00B545CB" w:rsidRPr="008C3753" w:rsidRDefault="00B545CB" w:rsidP="00405A4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2B84B" w14:textId="77777777" w:rsidR="00B545CB" w:rsidRPr="008C3753" w:rsidRDefault="00B545CB" w:rsidP="00405A48">
            <w:pPr>
              <w:pStyle w:val="TAL"/>
              <w:rPr>
                <w:rFonts w:cs="Arial"/>
                <w:lang w:eastAsia="ko-KR"/>
              </w:rPr>
            </w:pPr>
            <w:r>
              <w:rPr>
                <w:rFonts w:cs="Arial"/>
              </w:rPr>
              <w:t>This requirement does not apply to BS operating in band n87, since it is already covered by the requirement in clause 6.6.5.2.2.</w:t>
            </w:r>
          </w:p>
        </w:tc>
      </w:tr>
      <w:tr w:rsidR="00B545CB" w:rsidRPr="008C3753" w14:paraId="76C529CB" w14:textId="77777777" w:rsidTr="00405A4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72CD1D6" w14:textId="77777777" w:rsidR="00B545CB" w:rsidRPr="008C3753" w:rsidRDefault="00B545CB" w:rsidP="00405A48">
            <w:pPr>
              <w:pStyle w:val="TAC"/>
              <w:rPr>
                <w:rFonts w:cs="Arial"/>
                <w:lang w:eastAsia="ko-KR"/>
              </w:rPr>
            </w:pPr>
            <w:r>
              <w:rPr>
                <w:rFonts w:cs="Arial"/>
              </w:rPr>
              <w:t>E-UTRA Band 88 or NR Band n88</w:t>
            </w:r>
          </w:p>
        </w:tc>
        <w:tc>
          <w:tcPr>
            <w:tcW w:w="1701" w:type="dxa"/>
            <w:tcBorders>
              <w:top w:val="single" w:sz="2" w:space="0" w:color="auto"/>
              <w:left w:val="single" w:sz="2" w:space="0" w:color="000000" w:themeColor="text1"/>
              <w:bottom w:val="single" w:sz="2" w:space="0" w:color="auto"/>
              <w:right w:val="single" w:sz="2" w:space="0" w:color="auto"/>
            </w:tcBorders>
          </w:tcPr>
          <w:p w14:paraId="5D7AB3B7" w14:textId="77777777" w:rsidR="00B545CB" w:rsidRPr="008C3753" w:rsidRDefault="00B545CB" w:rsidP="00405A48">
            <w:pPr>
              <w:pStyle w:val="TAC"/>
              <w:rPr>
                <w:lang w:eastAsia="ko-KR"/>
              </w:rPr>
            </w:pPr>
            <w:r>
              <w:rPr>
                <w:rFonts w:cs="Arial"/>
              </w:rPr>
              <w:t>422 -</w:t>
            </w:r>
            <w:r>
              <w:rPr>
                <w:rFonts w:cs="Arial"/>
                <w:lang w:val="en-US"/>
              </w:rPr>
              <w:t xml:space="preserve"> </w:t>
            </w:r>
            <w:r>
              <w:rPr>
                <w:rFonts w:cs="Arial"/>
              </w:rPr>
              <w:t>427 MHz</w:t>
            </w:r>
          </w:p>
        </w:tc>
        <w:tc>
          <w:tcPr>
            <w:tcW w:w="992" w:type="dxa"/>
            <w:tcBorders>
              <w:top w:val="single" w:sz="2" w:space="0" w:color="auto"/>
              <w:left w:val="single" w:sz="2" w:space="0" w:color="auto"/>
              <w:bottom w:val="single" w:sz="2" w:space="0" w:color="auto"/>
              <w:right w:val="single" w:sz="2" w:space="0" w:color="auto"/>
            </w:tcBorders>
          </w:tcPr>
          <w:p w14:paraId="474D5D6E" w14:textId="77777777" w:rsidR="00B545CB" w:rsidRPr="008C3753" w:rsidRDefault="00B545CB" w:rsidP="00405A48">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7E0618A7" w14:textId="77777777" w:rsidR="00B545CB" w:rsidRPr="008C3753" w:rsidRDefault="00B545CB" w:rsidP="00405A4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AECBAC0" w14:textId="77777777" w:rsidR="00B545CB" w:rsidRPr="008C3753" w:rsidRDefault="00B545CB" w:rsidP="00405A48">
            <w:pPr>
              <w:pStyle w:val="TAL"/>
              <w:rPr>
                <w:rFonts w:cs="Arial"/>
                <w:lang w:eastAsia="ko-KR"/>
              </w:rPr>
            </w:pPr>
            <w:r>
              <w:t>This requirement does not apply to BS operating in band n</w:t>
            </w:r>
            <w:r>
              <w:rPr>
                <w:lang w:val="en-US"/>
              </w:rPr>
              <w:t>87 or n88</w:t>
            </w:r>
            <w:r>
              <w:rPr>
                <w:rFonts w:cs="v5.0.0"/>
                <w:lang w:val="en-US"/>
              </w:rPr>
              <w:t>.</w:t>
            </w:r>
          </w:p>
        </w:tc>
      </w:tr>
      <w:tr w:rsidR="00B545CB" w:rsidRPr="008C3753" w14:paraId="21A62EAB" w14:textId="77777777" w:rsidTr="00405A48">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04E14CFB" w14:textId="77777777" w:rsidR="00B545CB" w:rsidRPr="008C3753"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52F2F4" w14:textId="77777777" w:rsidR="00B545CB" w:rsidRPr="008C3753" w:rsidRDefault="00B545CB" w:rsidP="00405A48">
            <w:pPr>
              <w:pStyle w:val="TAC"/>
              <w:rPr>
                <w:lang w:eastAsia="ko-KR"/>
              </w:rPr>
            </w:pPr>
            <w:r>
              <w:rPr>
                <w:rFonts w:cs="Arial"/>
              </w:rPr>
              <w:t>4</w:t>
            </w:r>
            <w:r>
              <w:rPr>
                <w:rFonts w:cs="Arial"/>
                <w:lang w:val="en-US"/>
              </w:rPr>
              <w:t>12</w:t>
            </w:r>
            <w:r>
              <w:rPr>
                <w:rFonts w:cs="Arial"/>
              </w:rPr>
              <w:t xml:space="preserve"> -</w:t>
            </w:r>
            <w:r>
              <w:rPr>
                <w:rFonts w:cs="Arial"/>
                <w:lang w:val="en-US"/>
              </w:rPr>
              <w:t xml:space="preserve"> </w:t>
            </w:r>
            <w:r>
              <w:rPr>
                <w:rFonts w:cs="Arial"/>
              </w:rPr>
              <w:t>417 MHz</w:t>
            </w:r>
          </w:p>
        </w:tc>
        <w:tc>
          <w:tcPr>
            <w:tcW w:w="992" w:type="dxa"/>
            <w:tcBorders>
              <w:top w:val="single" w:sz="2" w:space="0" w:color="auto"/>
              <w:left w:val="single" w:sz="2" w:space="0" w:color="auto"/>
              <w:bottom w:val="single" w:sz="2" w:space="0" w:color="auto"/>
              <w:right w:val="single" w:sz="2" w:space="0" w:color="auto"/>
            </w:tcBorders>
          </w:tcPr>
          <w:p w14:paraId="533F5634" w14:textId="77777777" w:rsidR="00B545CB" w:rsidRPr="008C3753" w:rsidRDefault="00B545CB" w:rsidP="00405A48">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3FDAE162" w14:textId="77777777" w:rsidR="00B545CB" w:rsidRPr="008C3753" w:rsidRDefault="00B545CB" w:rsidP="00405A4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B0533EF" w14:textId="77777777" w:rsidR="00B545CB" w:rsidRPr="008C3753" w:rsidRDefault="00B545CB" w:rsidP="00405A48">
            <w:pPr>
              <w:pStyle w:val="TAL"/>
              <w:rPr>
                <w:rFonts w:cs="Arial"/>
                <w:lang w:eastAsia="ko-KR"/>
              </w:rPr>
            </w:pPr>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 n8</w:t>
            </w:r>
            <w:r>
              <w:rPr>
                <w:rFonts w:cs="Arial"/>
                <w:lang w:val="en-US"/>
              </w:rPr>
              <w:t>7</w:t>
            </w:r>
            <w:r>
              <w:rPr>
                <w:rFonts w:cs="Arial"/>
              </w:rPr>
              <w:t>.</w:t>
            </w:r>
          </w:p>
        </w:tc>
      </w:tr>
      <w:tr w:rsidR="00B545CB" w:rsidRPr="008C3753" w14:paraId="0AC84BE0"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591D99" w14:textId="77777777" w:rsidR="00B545CB" w:rsidRPr="008C3753" w:rsidRDefault="00B545CB" w:rsidP="00405A48">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8D181BA" w14:textId="77777777" w:rsidR="00B545CB" w:rsidRPr="008C3753" w:rsidRDefault="00B545CB" w:rsidP="00405A48">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386A7BE3"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81F7998"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88BD06"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B545CB" w:rsidRPr="008C3753" w14:paraId="13CA5DA7"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411388CC" w14:textId="77777777" w:rsidR="00B545CB" w:rsidRPr="008C3753" w:rsidRDefault="00B545CB" w:rsidP="00405A48">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573CB55" w14:textId="77777777" w:rsidR="00B545CB" w:rsidRPr="008C3753" w:rsidRDefault="00B545CB" w:rsidP="00405A48">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64C51D2"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8EBCC3E"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073008"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545CB" w:rsidRPr="008C3753" w14:paraId="1C8BE6CD"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557792BA"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6744D936" w14:textId="77777777" w:rsidR="00B545CB" w:rsidRPr="008C3753" w:rsidRDefault="00B545CB" w:rsidP="00405A4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574DDF2E"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177DD7F"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793FA8"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545CB" w:rsidRPr="008C3753" w14:paraId="220A48B1"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3E2206FD" w14:textId="77777777" w:rsidR="00B545CB" w:rsidRPr="008C3753" w:rsidRDefault="00B545CB" w:rsidP="00405A48">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A72DA72" w14:textId="77777777" w:rsidR="00B545CB" w:rsidRPr="008C3753" w:rsidRDefault="00B545CB" w:rsidP="00405A4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3332CA4"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4478A1"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6D4854B"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545CB" w:rsidRPr="008C3753" w14:paraId="22793216"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F937BD9"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580333F5" w14:textId="77777777" w:rsidR="00B545CB" w:rsidRPr="008C3753" w:rsidRDefault="00B545CB" w:rsidP="00405A4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DED2F39"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F3962CA"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378FCB5B"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545CB" w:rsidRPr="008C3753" w14:paraId="75346D78"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E83292C" w14:textId="77777777" w:rsidR="00B545CB" w:rsidRPr="008C3753" w:rsidRDefault="00B545CB" w:rsidP="00405A48">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8CF32C9" w14:textId="77777777" w:rsidR="00B545CB" w:rsidRPr="008C3753" w:rsidRDefault="00B545CB" w:rsidP="00405A48">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FDC0C88"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D98A22"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951430"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545CB" w:rsidRPr="008C3753" w14:paraId="2DD31C13"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77589458"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1C3FE8A2" w14:textId="77777777" w:rsidR="00B545CB" w:rsidRPr="008C3753" w:rsidRDefault="00B545CB" w:rsidP="00405A4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ACC61A5"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DCAEC20"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D18B20"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545CB" w:rsidRPr="008C3753" w14:paraId="1FD13692"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16E8C964" w14:textId="77777777" w:rsidR="00B545CB" w:rsidRPr="008C3753" w:rsidRDefault="00B545CB" w:rsidP="00405A48">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B82B58D" w14:textId="77777777" w:rsidR="00B545CB" w:rsidRPr="008C3753" w:rsidRDefault="00B545CB" w:rsidP="00405A4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07BD336" w14:textId="77777777" w:rsidR="00B545CB" w:rsidRPr="008C3753" w:rsidRDefault="00B545CB" w:rsidP="00405A4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62BB87"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C0D5A7"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545CB" w:rsidRPr="008C3753" w14:paraId="3B307764"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38273CC8" w14:textId="77777777" w:rsidR="00B545CB" w:rsidRPr="008C3753" w:rsidRDefault="00B545CB" w:rsidP="00405A48">
            <w:pPr>
              <w:pStyle w:val="TAC"/>
            </w:pPr>
          </w:p>
        </w:tc>
        <w:tc>
          <w:tcPr>
            <w:tcW w:w="1701" w:type="dxa"/>
            <w:tcBorders>
              <w:top w:val="single" w:sz="2" w:space="0" w:color="auto"/>
              <w:left w:val="single" w:sz="2" w:space="0" w:color="auto"/>
              <w:bottom w:val="single" w:sz="2" w:space="0" w:color="auto"/>
              <w:right w:val="single" w:sz="2" w:space="0" w:color="auto"/>
            </w:tcBorders>
          </w:tcPr>
          <w:p w14:paraId="545391E8" w14:textId="77777777" w:rsidR="00B545CB" w:rsidRPr="008C3753" w:rsidRDefault="00B545CB" w:rsidP="00405A4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511558A" w14:textId="77777777" w:rsidR="00B545CB" w:rsidRPr="008C3753" w:rsidRDefault="00B545CB" w:rsidP="00405A4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0B43F6" w14:textId="77777777" w:rsidR="00B545CB" w:rsidRPr="008C3753" w:rsidRDefault="00B545CB" w:rsidP="00405A4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3AEA04" w14:textId="77777777" w:rsidR="00B545CB" w:rsidRPr="008C3753" w:rsidRDefault="00B545CB" w:rsidP="00405A4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545CB" w:rsidRPr="008C3753" w14:paraId="7D1770E5"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610C4C" w14:textId="77777777" w:rsidR="00B545CB" w:rsidRPr="008C3753" w:rsidRDefault="00B545CB" w:rsidP="00405A48">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1F2198B4" w14:textId="77777777" w:rsidR="00B545CB" w:rsidRPr="008C3753" w:rsidRDefault="00B545CB" w:rsidP="00405A48">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6EBE3BE" w14:textId="77777777" w:rsidR="00B545CB" w:rsidRPr="008C3753" w:rsidRDefault="00B545CB" w:rsidP="00405A4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8CCC44" w14:textId="77777777" w:rsidR="00B545CB" w:rsidRPr="008C3753" w:rsidRDefault="00B545CB" w:rsidP="00405A4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84F0D1" w14:textId="77777777" w:rsidR="00B545CB" w:rsidRPr="008C3753" w:rsidRDefault="00B545CB" w:rsidP="00405A48">
            <w:pPr>
              <w:pStyle w:val="TAL"/>
              <w:rPr>
                <w:rFonts w:cs="Arial"/>
                <w:lang w:eastAsia="ko-KR"/>
              </w:rPr>
            </w:pPr>
          </w:p>
        </w:tc>
      </w:tr>
      <w:tr w:rsidR="00B545CB" w:rsidRPr="008C3753" w14:paraId="289CFD97"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52F269" w14:textId="77777777" w:rsidR="00B545CB" w:rsidRPr="006739FE" w:rsidRDefault="00B545CB" w:rsidP="00405A48">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42A6B4E" w14:textId="77777777" w:rsidR="00B545CB" w:rsidRPr="006739FE" w:rsidRDefault="00B545CB" w:rsidP="00405A48">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3A635BEA" w14:textId="77777777" w:rsidR="00B545CB" w:rsidRPr="006739FE" w:rsidRDefault="00B545CB" w:rsidP="00405A48">
            <w:pPr>
              <w:pStyle w:val="TAC"/>
              <w:rPr>
                <w:rFonts w:cs="Arial"/>
              </w:rPr>
            </w:pPr>
            <w:r>
              <w:rPr>
                <w:rFonts w:cs="Arial"/>
              </w:rPr>
              <w:t>-5</w:t>
            </w:r>
            <w:r>
              <w:rPr>
                <w:rFonts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0C9EBEA" w14:textId="77777777" w:rsidR="00B545CB" w:rsidRPr="006739FE"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C238F" w14:textId="77777777" w:rsidR="00B545CB" w:rsidRPr="008C3753" w:rsidRDefault="00B545CB" w:rsidP="00405A48">
            <w:pPr>
              <w:pStyle w:val="TAL"/>
              <w:rPr>
                <w:rFonts w:cs="Arial"/>
                <w:lang w:eastAsia="ko-KR"/>
              </w:rPr>
            </w:pPr>
            <w:r>
              <w:rPr>
                <w:rFonts w:cs="Arial"/>
                <w:lang w:eastAsia="ko-KR"/>
              </w:rPr>
              <w:t xml:space="preserve">This requirement does not apply to BS operating in Band </w:t>
            </w:r>
            <w:r>
              <w:rPr>
                <w:rFonts w:cs="Arial" w:hint="eastAsia"/>
              </w:rPr>
              <w:t>n46</w:t>
            </w:r>
            <w:r>
              <w:rPr>
                <w:rFonts w:cs="Arial"/>
              </w:rPr>
              <w:t>, n96</w:t>
            </w:r>
            <w:r>
              <w:rPr>
                <w:rFonts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B545CB" w:rsidRPr="008C3753" w14:paraId="57D20780"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95F20" w14:textId="77777777" w:rsidR="00B545CB" w:rsidRPr="006739FE" w:rsidRDefault="00B545CB" w:rsidP="00405A48">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47831D3A" w14:textId="77777777" w:rsidR="00B545CB" w:rsidRPr="006739FE" w:rsidRDefault="00B545CB" w:rsidP="00405A48">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C05024E" w14:textId="77777777" w:rsidR="00B545CB" w:rsidRPr="006739FE" w:rsidRDefault="00B545CB" w:rsidP="00405A4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3621B5" w14:textId="77777777" w:rsidR="00B545CB" w:rsidRPr="006739FE" w:rsidRDefault="00B545CB" w:rsidP="00405A4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7FF83" w14:textId="77777777" w:rsidR="00B545CB" w:rsidRPr="008C3753" w:rsidRDefault="00B545CB" w:rsidP="00405A48">
            <w:pPr>
              <w:pStyle w:val="TAL"/>
              <w:rPr>
                <w:rFonts w:cs="Arial"/>
                <w:lang w:eastAsia="ko-KR"/>
              </w:rPr>
            </w:pPr>
          </w:p>
        </w:tc>
      </w:tr>
      <w:tr w:rsidR="00B545CB" w:rsidRPr="008C3753" w14:paraId="2CF690F9"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769B35" w14:textId="77777777" w:rsidR="00B545CB" w:rsidRPr="008C3753" w:rsidRDefault="00B545CB" w:rsidP="00405A48">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42D14B2" w14:textId="77777777" w:rsidR="00B545CB" w:rsidRPr="008C3753" w:rsidRDefault="00B545CB" w:rsidP="00405A48">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007FE5B5" w14:textId="77777777" w:rsidR="00B545CB" w:rsidRPr="008C3753" w:rsidRDefault="00B545CB" w:rsidP="00405A4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9BF9BD" w14:textId="77777777" w:rsidR="00B545CB" w:rsidRPr="008C3753" w:rsidRDefault="00B545CB" w:rsidP="00405A4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C8AF37" w14:textId="77777777" w:rsidR="00B545CB" w:rsidRPr="008C3753" w:rsidRDefault="00B545CB" w:rsidP="00405A48">
            <w:pPr>
              <w:pStyle w:val="TAL"/>
              <w:rPr>
                <w:rFonts w:cs="Arial"/>
                <w:lang w:eastAsia="ko-KR"/>
              </w:rPr>
            </w:pPr>
          </w:p>
        </w:tc>
      </w:tr>
      <w:tr w:rsidR="00B545CB" w:rsidRPr="008C3753" w14:paraId="32D76178"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245895" w14:textId="77777777" w:rsidR="00B545CB" w:rsidRPr="006739FE" w:rsidRDefault="00B545CB" w:rsidP="00405A48">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F67017B" w14:textId="77777777" w:rsidR="00B545CB" w:rsidRPr="006739FE" w:rsidRDefault="00B545CB" w:rsidP="00405A48">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DB08BC0" w14:textId="77777777" w:rsidR="00B545CB" w:rsidRPr="006739FE" w:rsidRDefault="00B545CB" w:rsidP="00405A4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8EE03D8" w14:textId="77777777" w:rsidR="00B545CB" w:rsidRPr="006739FE"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1626B1" w14:textId="77777777" w:rsidR="00B545CB" w:rsidRPr="008C3753" w:rsidRDefault="00B545CB" w:rsidP="00405A48">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545CB" w:rsidRPr="008C3753" w14:paraId="778DF390" w14:textId="77777777" w:rsidTr="00405A48">
        <w:trPr>
          <w:cantSplit/>
          <w:tblHeader/>
          <w:jc w:val="center"/>
        </w:trPr>
        <w:tc>
          <w:tcPr>
            <w:tcW w:w="1302" w:type="dxa"/>
            <w:tcBorders>
              <w:top w:val="single" w:sz="2" w:space="0" w:color="auto"/>
              <w:left w:val="single" w:sz="2" w:space="0" w:color="auto"/>
              <w:bottom w:val="nil"/>
              <w:right w:val="single" w:sz="2" w:space="0" w:color="auto"/>
            </w:tcBorders>
          </w:tcPr>
          <w:p w14:paraId="0BC2F42A" w14:textId="77777777" w:rsidR="00B545CB" w:rsidRDefault="00B545CB" w:rsidP="00405A48">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511DB23E" w14:textId="77777777" w:rsidR="00B545CB" w:rsidRDefault="00B545CB" w:rsidP="00405A48">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7B4BDD32" w14:textId="77777777" w:rsidR="00B545CB" w:rsidRPr="009C4728" w:rsidRDefault="00B545CB" w:rsidP="00405A4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71BDDA" w14:textId="77777777" w:rsidR="00B545CB" w:rsidRPr="009C4728"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D233F" w14:textId="77777777" w:rsidR="00B545CB" w:rsidRPr="008C3753" w:rsidRDefault="00B545CB" w:rsidP="00405A48">
            <w:pPr>
              <w:pStyle w:val="TAL"/>
              <w:rPr>
                <w:rFonts w:cs="Arial"/>
                <w:lang w:eastAsia="ko-KR"/>
              </w:rPr>
            </w:pPr>
            <w:r>
              <w:rPr>
                <w:rFonts w:cs="Arial"/>
              </w:rPr>
              <w:t>This requirement does not apply to E-UTRA BS operating in Band n8 or n100.</w:t>
            </w:r>
          </w:p>
        </w:tc>
      </w:tr>
      <w:tr w:rsidR="00B545CB" w:rsidRPr="008C3753" w14:paraId="00094DBE" w14:textId="77777777" w:rsidTr="00405A48">
        <w:trPr>
          <w:cantSplit/>
          <w:tblHeader/>
          <w:jc w:val="center"/>
        </w:trPr>
        <w:tc>
          <w:tcPr>
            <w:tcW w:w="1302" w:type="dxa"/>
            <w:tcBorders>
              <w:top w:val="nil"/>
              <w:left w:val="single" w:sz="2" w:space="0" w:color="auto"/>
              <w:bottom w:val="single" w:sz="2" w:space="0" w:color="auto"/>
              <w:right w:val="single" w:sz="2" w:space="0" w:color="auto"/>
            </w:tcBorders>
          </w:tcPr>
          <w:p w14:paraId="1BC5C6B0" w14:textId="77777777" w:rsidR="00B545CB" w:rsidRDefault="00B545CB" w:rsidP="00405A4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640CA8" w14:textId="77777777" w:rsidR="00B545CB" w:rsidRDefault="00B545CB" w:rsidP="00405A48">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52463DC8" w14:textId="77777777" w:rsidR="00B545CB" w:rsidRPr="009C4728" w:rsidRDefault="00B545CB" w:rsidP="00405A4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BCF6B3" w14:textId="77777777" w:rsidR="00B545CB" w:rsidRPr="009C4728"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511116" w14:textId="77777777" w:rsidR="00B545CB" w:rsidRPr="008C3753" w:rsidRDefault="00B545CB" w:rsidP="00405A48">
            <w:pPr>
              <w:pStyle w:val="TAL"/>
              <w:rPr>
                <w:rFonts w:cs="Arial"/>
                <w:lang w:eastAsia="ko-KR"/>
              </w:rPr>
            </w:pPr>
            <w:r>
              <w:rPr>
                <w:rFonts w:cs="Arial"/>
                <w:lang w:eastAsia="ko-KR"/>
              </w:rPr>
              <w:t>This requirement does not apply to BS operating in band n100, since it is already covered by the requirement in clause 6.6.5.5.1.2.</w:t>
            </w:r>
          </w:p>
        </w:tc>
      </w:tr>
      <w:tr w:rsidR="00B545CB" w:rsidRPr="008C3753" w14:paraId="2EBC880A"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F80FD7" w14:textId="77777777" w:rsidR="00B545CB" w:rsidRDefault="00B545CB" w:rsidP="00405A48">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A84B68C" w14:textId="77777777" w:rsidR="00B545CB" w:rsidRDefault="00B545CB" w:rsidP="00405A48">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05C01B0" w14:textId="77777777" w:rsidR="00B545CB" w:rsidRDefault="00B545CB" w:rsidP="00405A48">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B974D5" w14:textId="77777777" w:rsidR="00B545CB" w:rsidRDefault="00B545CB" w:rsidP="00405A48">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C3FC8D" w14:textId="77777777" w:rsidR="00B545CB" w:rsidRPr="006739FE" w:rsidRDefault="00B545CB" w:rsidP="00405A48">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545CB" w:rsidRPr="008C3753" w14:paraId="1556FAD2" w14:textId="77777777" w:rsidTr="00405A4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BBA0CE" w14:textId="77777777" w:rsidR="00B545CB" w:rsidRDefault="00B545CB" w:rsidP="00405A48">
            <w:pPr>
              <w:pStyle w:val="TAC"/>
              <w:rPr>
                <w:rFonts w:cs="Arial"/>
                <w:lang w:eastAsia="ko-KR"/>
              </w:rPr>
            </w:pPr>
            <w:r>
              <w:rPr>
                <w:rFonts w:cs="Arial"/>
                <w:lang w:eastAsia="ko-KR"/>
              </w:rPr>
              <w:t xml:space="preserve">NR Band </w:t>
            </w:r>
            <w:r>
              <w:rPr>
                <w:rFonts w:cs="Arial"/>
              </w:rPr>
              <w:t>n102</w:t>
            </w:r>
          </w:p>
        </w:tc>
        <w:tc>
          <w:tcPr>
            <w:tcW w:w="1701" w:type="dxa"/>
            <w:tcBorders>
              <w:top w:val="single" w:sz="2" w:space="0" w:color="auto"/>
              <w:left w:val="single" w:sz="2" w:space="0" w:color="auto"/>
              <w:bottom w:val="single" w:sz="2" w:space="0" w:color="auto"/>
              <w:right w:val="single" w:sz="2" w:space="0" w:color="auto"/>
            </w:tcBorders>
          </w:tcPr>
          <w:p w14:paraId="6614C903" w14:textId="77777777" w:rsidR="00B545CB" w:rsidRDefault="00B545CB" w:rsidP="00405A48">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70718C" w14:textId="77777777" w:rsidR="00B545CB" w:rsidRDefault="00B545CB" w:rsidP="00405A48">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62C0F28E" w14:textId="77777777" w:rsidR="00B545CB" w:rsidRDefault="00B545CB" w:rsidP="00405A48">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F26249A" w14:textId="77777777" w:rsidR="00B545CB" w:rsidRPr="006739FE" w:rsidRDefault="00B545CB" w:rsidP="00405A48">
            <w:pPr>
              <w:pStyle w:val="TAL"/>
              <w:rPr>
                <w:rFonts w:cs="Arial"/>
                <w:lang w:eastAsia="ko-KR"/>
              </w:rPr>
            </w:pPr>
            <w:r>
              <w:rPr>
                <w:rFonts w:cs="Arial"/>
                <w:lang w:eastAsia="ko-KR"/>
              </w:rPr>
              <w:t>This requirement does not apply to BS operating in Band n</w:t>
            </w:r>
            <w:r>
              <w:rPr>
                <w:rFonts w:cs="Arial"/>
              </w:rPr>
              <w:t>46,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B545CB" w:rsidRPr="008C3753" w14:paraId="20FB5BFB" w14:textId="77777777" w:rsidTr="00405A48">
        <w:trPr>
          <w:cantSplit/>
          <w:tblHeader/>
          <w:jc w:val="center"/>
        </w:trPr>
        <w:tc>
          <w:tcPr>
            <w:tcW w:w="1302" w:type="dxa"/>
            <w:vMerge w:val="restart"/>
            <w:tcBorders>
              <w:top w:val="single" w:sz="2" w:space="0" w:color="auto"/>
              <w:left w:val="single" w:sz="2" w:space="0" w:color="auto"/>
              <w:right w:val="single" w:sz="2" w:space="0" w:color="auto"/>
            </w:tcBorders>
          </w:tcPr>
          <w:p w14:paraId="44E0F9B8" w14:textId="77777777" w:rsidR="00B545CB" w:rsidRDefault="00B545CB" w:rsidP="00405A48">
            <w:pPr>
              <w:pStyle w:val="TAC"/>
              <w:rPr>
                <w:rFonts w:cs="Arial"/>
              </w:rPr>
            </w:pPr>
            <w:r>
              <w:rPr>
                <w:rFonts w:cs="Arial"/>
              </w:rPr>
              <w:t xml:space="preserve">E-UTRA Band </w:t>
            </w:r>
            <w:r>
              <w:rPr>
                <w:rFonts w:cs="Arial" w:hint="eastAsia"/>
              </w:rPr>
              <w:t>103</w:t>
            </w:r>
          </w:p>
          <w:p w14:paraId="05D8E0DD"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3729AB" w14:textId="77777777" w:rsidR="00B545CB" w:rsidRDefault="00B545CB" w:rsidP="00405A48">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1B46657B" w14:textId="77777777" w:rsidR="00B545CB" w:rsidRDefault="00B545CB" w:rsidP="00405A48">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76AFE9EF" w14:textId="77777777" w:rsidR="00B545CB" w:rsidRDefault="00B545CB" w:rsidP="00405A4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5AE7640" w14:textId="77777777" w:rsidR="00B545CB" w:rsidRDefault="00B545CB" w:rsidP="00405A48">
            <w:pPr>
              <w:pStyle w:val="TAL"/>
              <w:rPr>
                <w:rFonts w:cs="Arial"/>
                <w:lang w:eastAsia="ko-KR"/>
              </w:rPr>
            </w:pPr>
          </w:p>
        </w:tc>
      </w:tr>
      <w:tr w:rsidR="00B545CB" w:rsidRPr="008C3753" w14:paraId="31848C0F" w14:textId="77777777" w:rsidTr="00405A48">
        <w:trPr>
          <w:cantSplit/>
          <w:tblHeader/>
          <w:jc w:val="center"/>
        </w:trPr>
        <w:tc>
          <w:tcPr>
            <w:tcW w:w="1302" w:type="dxa"/>
            <w:vMerge/>
            <w:tcBorders>
              <w:left w:val="single" w:sz="2" w:space="0" w:color="auto"/>
              <w:right w:val="single" w:sz="2" w:space="0" w:color="auto"/>
            </w:tcBorders>
          </w:tcPr>
          <w:p w14:paraId="660460C8"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01C620" w14:textId="77777777" w:rsidR="00B545CB" w:rsidRDefault="00B545CB" w:rsidP="00405A48">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C1AA1ED" w14:textId="77777777" w:rsidR="00B545CB" w:rsidRDefault="00B545CB" w:rsidP="00405A48">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4C2D4F2" w14:textId="77777777" w:rsidR="00B545CB" w:rsidRDefault="00B545CB" w:rsidP="00405A4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1700535" w14:textId="77777777" w:rsidR="00B545CB" w:rsidRDefault="00B545CB" w:rsidP="00405A48">
            <w:pPr>
              <w:pStyle w:val="TAL"/>
              <w:rPr>
                <w:rFonts w:cs="Arial"/>
                <w:lang w:eastAsia="ko-KR"/>
              </w:rPr>
            </w:pPr>
          </w:p>
        </w:tc>
      </w:tr>
      <w:tr w:rsidR="00B545CB" w:rsidRPr="008C3753" w14:paraId="15BC0569" w14:textId="77777777" w:rsidTr="00405A48">
        <w:trPr>
          <w:cantSplit/>
          <w:tblHeader/>
          <w:jc w:val="center"/>
        </w:trPr>
        <w:tc>
          <w:tcPr>
            <w:tcW w:w="1302" w:type="dxa"/>
            <w:tcBorders>
              <w:left w:val="single" w:sz="2" w:space="0" w:color="auto"/>
              <w:right w:val="single" w:sz="2" w:space="0" w:color="auto"/>
            </w:tcBorders>
          </w:tcPr>
          <w:p w14:paraId="44FDF211" w14:textId="77777777" w:rsidR="00B545CB" w:rsidRDefault="00B545CB" w:rsidP="00405A48">
            <w:pPr>
              <w:pStyle w:val="TAC"/>
              <w:rPr>
                <w:rFonts w:cs="Arial"/>
                <w:lang w:eastAsia="ko-KR"/>
              </w:rPr>
            </w:pPr>
            <w:r>
              <w:rPr>
                <w:rFonts w:cs="Arial"/>
                <w:lang w:eastAsia="ko-KR"/>
              </w:rPr>
              <w:t xml:space="preserve">NR Band </w:t>
            </w:r>
            <w:r>
              <w:rPr>
                <w:rFonts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5D3C4F1D" w14:textId="77777777" w:rsidR="00B545CB" w:rsidRDefault="00B545CB" w:rsidP="00405A48">
            <w:pPr>
              <w:pStyle w:val="TAC"/>
              <w:rPr>
                <w:rFonts w:cs="Arial"/>
              </w:rPr>
            </w:pPr>
            <w:r>
              <w:rPr>
                <w:rFonts w:cs="Arial" w:hint="eastAsia"/>
              </w:rPr>
              <w:t>64</w:t>
            </w:r>
            <w:r>
              <w:rPr>
                <w:rFonts w:cs="Arial"/>
              </w:rPr>
              <w:t>25 –</w:t>
            </w:r>
            <w:r>
              <w:rPr>
                <w:rFonts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6DB3FCAD" w14:textId="77777777" w:rsidR="00B545CB" w:rsidRDefault="00B545CB" w:rsidP="00405A4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15D54" w14:textId="77777777" w:rsidR="00B545CB" w:rsidRDefault="00B545CB" w:rsidP="00405A4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962952" w14:textId="77777777" w:rsidR="00B545CB" w:rsidRDefault="00B545CB" w:rsidP="00405A48">
            <w:pPr>
              <w:pStyle w:val="TAL"/>
              <w:rPr>
                <w:rFonts w:cs="Arial"/>
                <w:lang w:eastAsia="ko-KR"/>
              </w:rPr>
            </w:pPr>
            <w:r>
              <w:rPr>
                <w:rFonts w:cs="Arial"/>
                <w:lang w:eastAsia="ko-KR"/>
              </w:rPr>
              <w:t>This requirement does not apply to BS operating in Band n96</w:t>
            </w:r>
            <w:r>
              <w:rPr>
                <w:rFonts w:cs="Arial" w:hint="eastAsia"/>
              </w:rPr>
              <w:t xml:space="preserve">, n102 or n104 </w:t>
            </w:r>
          </w:p>
        </w:tc>
      </w:tr>
      <w:tr w:rsidR="00B545CB" w:rsidRPr="008C3753" w14:paraId="2D5B6954" w14:textId="77777777" w:rsidTr="00405A4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283FB8" w14:textId="77777777" w:rsidR="00B545CB" w:rsidRDefault="00B545CB" w:rsidP="00405A48">
            <w:pPr>
              <w:pStyle w:val="TAC"/>
              <w:rPr>
                <w:rFonts w:cs="Arial"/>
                <w:lang w:eastAsia="ko-KR"/>
              </w:rPr>
            </w:pPr>
            <w:r>
              <w:rPr>
                <w:rFonts w:cs="Arial"/>
                <w:lang w:eastAsia="ko-KR"/>
              </w:rPr>
              <w:t xml:space="preserve">NR Band </w:t>
            </w:r>
            <w:r>
              <w:rPr>
                <w:rFonts w:cs="Arial" w:hint="eastAsia"/>
              </w:rPr>
              <w:t>n10</w:t>
            </w:r>
            <w:r>
              <w:rPr>
                <w:rFonts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482166FC" w14:textId="77777777" w:rsidR="00B545CB" w:rsidRDefault="00B545CB" w:rsidP="00405A48">
            <w:pPr>
              <w:pStyle w:val="TAC"/>
              <w:rPr>
                <w:rFonts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78B607" w14:textId="77777777" w:rsidR="00B545CB" w:rsidRDefault="00B545CB" w:rsidP="00405A4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EBF445" w14:textId="77777777" w:rsidR="00B545CB"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6F115" w14:textId="77777777" w:rsidR="00B545CB" w:rsidRDefault="00B545CB" w:rsidP="00405A48">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B545CB" w:rsidRPr="008C3753" w14:paraId="19393787" w14:textId="77777777" w:rsidTr="00405A4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6E485EC"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F27060" w14:textId="77777777" w:rsidR="00B545CB" w:rsidRDefault="00B545CB" w:rsidP="00405A48">
            <w:pPr>
              <w:pStyle w:val="TAC"/>
              <w:rPr>
                <w:rFonts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ACDCAD9" w14:textId="77777777" w:rsidR="00B545CB" w:rsidRDefault="00B545CB" w:rsidP="00405A4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3EBB49B" w14:textId="77777777" w:rsidR="00B545CB" w:rsidRDefault="00B545CB" w:rsidP="00405A4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8CFA" w14:textId="77777777" w:rsidR="00B545CB" w:rsidRDefault="00B545CB" w:rsidP="00405A48">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B545CB" w:rsidRPr="008C3753" w14:paraId="1B85F50A" w14:textId="77777777" w:rsidTr="00405A48">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4313EE50" w14:textId="77777777" w:rsidR="00B545CB" w:rsidRDefault="00B545CB" w:rsidP="00405A48">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6EAA5CB5" w14:textId="77777777" w:rsidR="00B545CB" w:rsidRDefault="00B545CB" w:rsidP="00405A48">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18B3904E" w14:textId="77777777" w:rsidR="00B545CB" w:rsidRPr="008C3753" w:rsidRDefault="00B545CB" w:rsidP="00405A4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B3C040" w14:textId="77777777" w:rsidR="00B545CB" w:rsidRPr="008C3753"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32EC3" w14:textId="77777777" w:rsidR="00B545CB" w:rsidRPr="008C3753" w:rsidRDefault="00B545CB" w:rsidP="00405A48">
            <w:pPr>
              <w:pStyle w:val="TAL"/>
              <w:rPr>
                <w:rFonts w:cs="Arial"/>
              </w:rPr>
            </w:pPr>
            <w:r>
              <w:rPr>
                <w:rFonts w:cs="Arial"/>
                <w:lang w:eastAsia="ko-KR"/>
              </w:rPr>
              <w:t>This requirement does not apply to BS operating in Band n106</w:t>
            </w:r>
          </w:p>
        </w:tc>
      </w:tr>
      <w:tr w:rsidR="00B545CB" w:rsidRPr="008C3753" w14:paraId="39DFE8E0" w14:textId="77777777" w:rsidTr="00405A4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D164065"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9B152A2" w14:textId="77777777" w:rsidR="00B545CB" w:rsidRDefault="00B545CB" w:rsidP="00405A48">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02BBF915" w14:textId="77777777" w:rsidR="00B545CB" w:rsidRPr="008C3753" w:rsidRDefault="00B545CB" w:rsidP="00405A48">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4F4125" w14:textId="77777777" w:rsidR="00B545CB" w:rsidRPr="008C3753" w:rsidRDefault="00B545CB" w:rsidP="00405A48">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B82E9DA" w14:textId="77777777" w:rsidR="00B545CB" w:rsidRDefault="00B545CB" w:rsidP="00405A48">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685256FC" w14:textId="77777777" w:rsidR="00B545CB" w:rsidRPr="008C3753" w:rsidRDefault="00B545CB" w:rsidP="00405A48">
            <w:pPr>
              <w:pStyle w:val="TAL"/>
              <w:rPr>
                <w:rFonts w:cs="Arial"/>
              </w:rPr>
            </w:pPr>
            <w:r>
              <w:rPr>
                <w:rFonts w:cs="Arial"/>
                <w:lang w:eastAsia="ko-KR"/>
              </w:rPr>
              <w:t>This requirement does not apply to BS operating in Band n5</w:t>
            </w:r>
            <w:r>
              <w:rPr>
                <w:rFonts w:cs="Arial"/>
              </w:rPr>
              <w:t xml:space="preserve"> or n26.</w:t>
            </w:r>
          </w:p>
        </w:tc>
      </w:tr>
      <w:tr w:rsidR="00B545CB" w:rsidRPr="008C3753" w14:paraId="1DF600B8" w14:textId="77777777" w:rsidTr="00405A48">
        <w:trPr>
          <w:cantSplit/>
          <w:tblHeader/>
          <w:jc w:val="center"/>
        </w:trPr>
        <w:tc>
          <w:tcPr>
            <w:tcW w:w="1302" w:type="dxa"/>
            <w:vMerge w:val="restart"/>
            <w:tcBorders>
              <w:top w:val="single" w:sz="4" w:space="0" w:color="auto"/>
              <w:left w:val="single" w:sz="4" w:space="0" w:color="auto"/>
              <w:right w:val="single" w:sz="2" w:space="0" w:color="auto"/>
            </w:tcBorders>
          </w:tcPr>
          <w:p w14:paraId="5DF59F5B" w14:textId="77777777" w:rsidR="00B545CB" w:rsidRDefault="00B545CB" w:rsidP="00405A48">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2EF58ED" w14:textId="77777777" w:rsidR="00B545CB" w:rsidRDefault="00B545CB" w:rsidP="00405A48">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23334109" w14:textId="77777777" w:rsidR="00B545CB" w:rsidRDefault="00B545CB" w:rsidP="00405A48">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0052ADF2" w14:textId="77777777" w:rsidR="00B545CB" w:rsidRDefault="00B545CB" w:rsidP="00405A48">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7EE7CED0" w14:textId="77777777" w:rsidR="00B545CB" w:rsidRDefault="00B545CB" w:rsidP="00405A48">
            <w:pPr>
              <w:pStyle w:val="TAL"/>
            </w:pPr>
            <w:r w:rsidRPr="00162370">
              <w:rPr>
                <w:lang w:val="en-US" w:eastAsia="ko-KR"/>
              </w:rPr>
              <w:t>This requirement does not apply to BS operating in Band n50, n51, n74, n75, n76, n91, n92, n93, n94</w:t>
            </w:r>
            <w:r>
              <w:rPr>
                <w:lang w:val="en-US" w:eastAsia="ko-KR"/>
              </w:rPr>
              <w:t>,</w:t>
            </w:r>
            <w:r w:rsidRPr="00162370">
              <w:rPr>
                <w:lang w:val="en-US" w:eastAsia="ko-KR"/>
              </w:rPr>
              <w:t xml:space="preserve"> n109</w:t>
            </w:r>
            <w:r>
              <w:rPr>
                <w:lang w:val="en-US" w:eastAsia="ko-KR"/>
              </w:rPr>
              <w:t>, n110</w:t>
            </w:r>
            <w:r w:rsidRPr="00162370">
              <w:rPr>
                <w:lang w:val="en-US" w:eastAsia="ko-KR"/>
              </w:rPr>
              <w:t>.</w:t>
            </w:r>
          </w:p>
        </w:tc>
      </w:tr>
      <w:tr w:rsidR="00B545CB" w:rsidRPr="008C3753" w14:paraId="0E497174" w14:textId="77777777" w:rsidTr="00405A48">
        <w:trPr>
          <w:cantSplit/>
          <w:tblHeader/>
          <w:jc w:val="center"/>
        </w:trPr>
        <w:tc>
          <w:tcPr>
            <w:tcW w:w="1302" w:type="dxa"/>
            <w:vMerge/>
            <w:tcBorders>
              <w:left w:val="single" w:sz="4" w:space="0" w:color="auto"/>
              <w:right w:val="single" w:sz="2" w:space="0" w:color="auto"/>
            </w:tcBorders>
          </w:tcPr>
          <w:p w14:paraId="01865E27"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D6A056" w14:textId="77777777" w:rsidR="00B545CB" w:rsidRDefault="00B545CB" w:rsidP="00405A48">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1D67D" w14:textId="77777777" w:rsidR="00B545CB" w:rsidRDefault="00B545CB" w:rsidP="00405A48">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B1E572F" w14:textId="77777777" w:rsidR="00B545CB" w:rsidRDefault="00B545CB" w:rsidP="00405A48">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46037918" w14:textId="77777777" w:rsidR="00B545CB" w:rsidRDefault="00B545CB" w:rsidP="00405A48">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r>
              <w:rPr>
                <w:rFonts w:cs="Arial"/>
                <w:lang w:eastAsia="ko-KR"/>
              </w:rPr>
              <w:t xml:space="preserve"> For BS operating in Band n68, it applies for 728 MHz to 733 </w:t>
            </w:r>
            <w:proofErr w:type="spellStart"/>
            <w:r>
              <w:rPr>
                <w:rFonts w:cs="Arial"/>
                <w:lang w:eastAsia="ko-KR"/>
              </w:rPr>
              <w:t>MHz.</w:t>
            </w:r>
            <w:proofErr w:type="spellEnd"/>
          </w:p>
        </w:tc>
      </w:tr>
      <w:tr w:rsidR="00B545CB" w:rsidRPr="008C3753" w14:paraId="6D206999" w14:textId="77777777" w:rsidTr="00405A48">
        <w:trPr>
          <w:cantSplit/>
          <w:tblHeader/>
          <w:jc w:val="center"/>
        </w:trPr>
        <w:tc>
          <w:tcPr>
            <w:tcW w:w="1302" w:type="dxa"/>
            <w:tcBorders>
              <w:left w:val="single" w:sz="4" w:space="0" w:color="auto"/>
              <w:bottom w:val="nil"/>
              <w:right w:val="single" w:sz="2" w:space="0" w:color="auto"/>
            </w:tcBorders>
          </w:tcPr>
          <w:p w14:paraId="3292198D" w14:textId="77777777" w:rsidR="00B545CB" w:rsidRDefault="00B545CB" w:rsidP="00405A48">
            <w:pPr>
              <w:pStyle w:val="TAC"/>
              <w:rPr>
                <w:rFonts w:cs="Arial"/>
                <w:lang w:eastAsia="ko-KR"/>
              </w:rPr>
            </w:pPr>
            <w:r>
              <w:rPr>
                <w:rFonts w:cs="Arial"/>
                <w:lang w:eastAsia="ko-KR"/>
              </w:rPr>
              <w:t>NR Band n110</w:t>
            </w:r>
          </w:p>
        </w:tc>
        <w:tc>
          <w:tcPr>
            <w:tcW w:w="1701" w:type="dxa"/>
            <w:tcBorders>
              <w:top w:val="single" w:sz="2" w:space="0" w:color="auto"/>
              <w:left w:val="single" w:sz="2" w:space="0" w:color="auto"/>
              <w:bottom w:val="single" w:sz="2" w:space="0" w:color="auto"/>
              <w:right w:val="single" w:sz="2" w:space="0" w:color="auto"/>
            </w:tcBorders>
          </w:tcPr>
          <w:p w14:paraId="29EB08B8" w14:textId="77777777" w:rsidR="00B545CB" w:rsidRDefault="00B545CB" w:rsidP="00405A48">
            <w:pPr>
              <w:pStyle w:val="TAC"/>
              <w:rPr>
                <w:lang w:val="en-US" w:eastAsia="ko-K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38BA5429" w14:textId="77777777" w:rsidR="00B545CB" w:rsidRPr="00162370" w:rsidRDefault="00B545CB" w:rsidP="00405A48">
            <w:pPr>
              <w:pStyle w:val="TAC"/>
              <w:rPr>
                <w:lang w:val="en-US" w:eastAsia="ko-K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5F3B7026" w14:textId="77777777" w:rsidR="00B545CB" w:rsidRPr="00162370" w:rsidRDefault="00B545CB" w:rsidP="00405A48">
            <w:pPr>
              <w:pStyle w:val="TAC"/>
              <w:rPr>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4" w:space="0" w:color="auto"/>
            </w:tcBorders>
          </w:tcPr>
          <w:p w14:paraId="064A580C" w14:textId="77777777" w:rsidR="00B545CB" w:rsidRPr="00162370" w:rsidRDefault="00B545CB" w:rsidP="00405A48">
            <w:pPr>
              <w:pStyle w:val="TAL"/>
              <w:rPr>
                <w:lang w:val="en-US" w:eastAsia="ko-KR"/>
              </w:rPr>
            </w:pPr>
            <w:r>
              <w:rPr>
                <w:rFonts w:cs="Arial"/>
                <w:szCs w:val="18"/>
              </w:rPr>
              <w:t>This requirement does not apply to BS operating in Band n50, n51, n75, n76, n91, n92, n93, n94, n109, n110.</w:t>
            </w:r>
          </w:p>
        </w:tc>
      </w:tr>
      <w:tr w:rsidR="00B545CB" w:rsidRPr="008C3753" w14:paraId="2623FECD" w14:textId="77777777" w:rsidTr="00405A48">
        <w:trPr>
          <w:cantSplit/>
          <w:tblHeader/>
          <w:jc w:val="center"/>
        </w:trPr>
        <w:tc>
          <w:tcPr>
            <w:tcW w:w="1302" w:type="dxa"/>
            <w:tcBorders>
              <w:top w:val="nil"/>
              <w:left w:val="single" w:sz="4" w:space="0" w:color="auto"/>
              <w:bottom w:val="single" w:sz="4" w:space="0" w:color="auto"/>
              <w:right w:val="single" w:sz="2" w:space="0" w:color="auto"/>
            </w:tcBorders>
          </w:tcPr>
          <w:p w14:paraId="0F7FF6FD"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B330AAC" w14:textId="77777777" w:rsidR="00B545CB" w:rsidRDefault="00B545CB" w:rsidP="00405A48">
            <w:pPr>
              <w:pStyle w:val="TAC"/>
              <w:rPr>
                <w:lang w:val="en-US" w:eastAsia="ko-K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4" w:space="0" w:color="auto"/>
              <w:right w:val="single" w:sz="2" w:space="0" w:color="auto"/>
            </w:tcBorders>
          </w:tcPr>
          <w:p w14:paraId="302D3C41" w14:textId="77777777" w:rsidR="00B545CB" w:rsidRPr="00162370" w:rsidRDefault="00B545CB" w:rsidP="00405A48">
            <w:pPr>
              <w:pStyle w:val="TAC"/>
              <w:rPr>
                <w:lang w:val="en-US" w:eastAsia="ko-KR"/>
              </w:rPr>
            </w:pPr>
            <w:r w:rsidRPr="00F95B02">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526D664C" w14:textId="77777777" w:rsidR="00B545CB" w:rsidRPr="00162370" w:rsidRDefault="00B545CB" w:rsidP="00405A48">
            <w:pPr>
              <w:pStyle w:val="TAC"/>
              <w:rPr>
                <w:lang w:val="en-US" w:eastAsia="ko-KR"/>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9FA65E6" w14:textId="77777777" w:rsidR="00B545CB" w:rsidRPr="00162370" w:rsidRDefault="00B545CB" w:rsidP="00405A48">
            <w:pPr>
              <w:pStyle w:val="TAL"/>
              <w:rPr>
                <w:lang w:val="en-US" w:eastAsia="ko-KR"/>
              </w:rPr>
            </w:pPr>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p>
        </w:tc>
      </w:tr>
      <w:tr w:rsidR="00B545CB" w:rsidRPr="008C3753" w14:paraId="4DDE4CD8" w14:textId="77777777" w:rsidTr="00405A48">
        <w:trPr>
          <w:cantSplit/>
          <w:tblHeader/>
          <w:jc w:val="center"/>
        </w:trPr>
        <w:tc>
          <w:tcPr>
            <w:tcW w:w="1302" w:type="dxa"/>
            <w:tcBorders>
              <w:top w:val="single" w:sz="4" w:space="0" w:color="auto"/>
              <w:left w:val="single" w:sz="4" w:space="0" w:color="auto"/>
              <w:bottom w:val="nil"/>
              <w:right w:val="single" w:sz="2" w:space="0" w:color="auto"/>
            </w:tcBorders>
          </w:tcPr>
          <w:p w14:paraId="4DF2B492" w14:textId="77777777" w:rsidR="00B545CB" w:rsidRDefault="00B545CB" w:rsidP="00405A48">
            <w:pPr>
              <w:pStyle w:val="TAC"/>
              <w:rPr>
                <w:rFonts w:cs="Arial"/>
                <w:lang w:eastAsia="ko-KR"/>
              </w:rPr>
            </w:pPr>
            <w:r>
              <w:rPr>
                <w:rFonts w:cs="Arial"/>
                <w:lang w:eastAsia="ko-KR"/>
              </w:rPr>
              <w:t>E-UTRA Band 111</w:t>
            </w:r>
          </w:p>
        </w:tc>
        <w:tc>
          <w:tcPr>
            <w:tcW w:w="1701" w:type="dxa"/>
            <w:tcBorders>
              <w:top w:val="single" w:sz="2" w:space="0" w:color="auto"/>
              <w:left w:val="single" w:sz="2" w:space="0" w:color="auto"/>
              <w:bottom w:val="single" w:sz="4" w:space="0" w:color="auto"/>
              <w:right w:val="single" w:sz="2" w:space="0" w:color="auto"/>
            </w:tcBorders>
          </w:tcPr>
          <w:p w14:paraId="7306246C" w14:textId="77777777" w:rsidR="00B545CB" w:rsidRDefault="00B545CB" w:rsidP="00405A48">
            <w:pPr>
              <w:pStyle w:val="TAC"/>
              <w:rPr>
                <w:lang w:val="en-US" w:eastAsia="ko-KR"/>
              </w:rPr>
            </w:pPr>
            <w:r>
              <w:rPr>
                <w:rFonts w:cs="Arial"/>
              </w:rPr>
              <w:t>1820 – 1830 MHz</w:t>
            </w:r>
          </w:p>
        </w:tc>
        <w:tc>
          <w:tcPr>
            <w:tcW w:w="992" w:type="dxa"/>
            <w:tcBorders>
              <w:top w:val="single" w:sz="2" w:space="0" w:color="auto"/>
              <w:left w:val="single" w:sz="2" w:space="0" w:color="auto"/>
              <w:bottom w:val="single" w:sz="4" w:space="0" w:color="auto"/>
              <w:right w:val="single" w:sz="2" w:space="0" w:color="auto"/>
            </w:tcBorders>
          </w:tcPr>
          <w:p w14:paraId="4DB025D7" w14:textId="77777777" w:rsidR="00B545CB" w:rsidRPr="00162370" w:rsidRDefault="00B545CB" w:rsidP="00405A48">
            <w:pPr>
              <w:pStyle w:val="TAC"/>
              <w:rPr>
                <w:lang w:val="en-US" w:eastAsia="ko-KR"/>
              </w:rPr>
            </w:pPr>
            <w:r w:rsidRPr="0057180F">
              <w:rPr>
                <w:rFonts w:cs="Arial"/>
              </w:rPr>
              <w:t>-52 dBm</w:t>
            </w:r>
          </w:p>
        </w:tc>
        <w:tc>
          <w:tcPr>
            <w:tcW w:w="1276" w:type="dxa"/>
            <w:tcBorders>
              <w:top w:val="single" w:sz="2" w:space="0" w:color="auto"/>
              <w:left w:val="single" w:sz="2" w:space="0" w:color="auto"/>
              <w:bottom w:val="single" w:sz="4" w:space="0" w:color="auto"/>
              <w:right w:val="single" w:sz="2" w:space="0" w:color="auto"/>
            </w:tcBorders>
          </w:tcPr>
          <w:p w14:paraId="79A88471" w14:textId="77777777" w:rsidR="00B545CB" w:rsidRPr="00162370" w:rsidRDefault="00B545CB" w:rsidP="00405A48">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50EDCD00" w14:textId="77777777" w:rsidR="00B545CB" w:rsidRPr="00162370" w:rsidRDefault="00B545CB" w:rsidP="00405A48">
            <w:pPr>
              <w:pStyle w:val="TAL"/>
              <w:rPr>
                <w:lang w:val="en-US" w:eastAsia="ko-KR"/>
              </w:rPr>
            </w:pPr>
            <w:r w:rsidRPr="008C3753">
              <w:rPr>
                <w:rFonts w:cs="Arial"/>
              </w:rPr>
              <w:t>This requirement does not apply to BS operating in band n3.</w:t>
            </w:r>
          </w:p>
        </w:tc>
      </w:tr>
      <w:tr w:rsidR="00B545CB" w:rsidRPr="008C3753" w14:paraId="510EC2E3" w14:textId="77777777" w:rsidTr="00405A48">
        <w:trPr>
          <w:cantSplit/>
          <w:tblHeader/>
          <w:jc w:val="center"/>
        </w:trPr>
        <w:tc>
          <w:tcPr>
            <w:tcW w:w="1302" w:type="dxa"/>
            <w:tcBorders>
              <w:top w:val="nil"/>
              <w:left w:val="single" w:sz="4" w:space="0" w:color="auto"/>
              <w:bottom w:val="single" w:sz="4" w:space="0" w:color="auto"/>
              <w:right w:val="single" w:sz="2" w:space="0" w:color="auto"/>
            </w:tcBorders>
          </w:tcPr>
          <w:p w14:paraId="6436DE1F" w14:textId="77777777" w:rsidR="00B545CB" w:rsidRDefault="00B545CB" w:rsidP="00405A4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7F43B6E" w14:textId="77777777" w:rsidR="00B545CB" w:rsidRDefault="00B545CB" w:rsidP="00405A48">
            <w:pPr>
              <w:pStyle w:val="TAC"/>
              <w:rPr>
                <w:lang w:val="en-US" w:eastAsia="ko-KR"/>
              </w:rPr>
            </w:pPr>
            <w:r>
              <w:rPr>
                <w:rFonts w:cs="Arial"/>
              </w:rPr>
              <w:t>1800 – 1810 MHz</w:t>
            </w:r>
          </w:p>
        </w:tc>
        <w:tc>
          <w:tcPr>
            <w:tcW w:w="992" w:type="dxa"/>
            <w:tcBorders>
              <w:top w:val="single" w:sz="2" w:space="0" w:color="auto"/>
              <w:left w:val="single" w:sz="2" w:space="0" w:color="auto"/>
              <w:bottom w:val="single" w:sz="4" w:space="0" w:color="auto"/>
              <w:right w:val="single" w:sz="2" w:space="0" w:color="auto"/>
            </w:tcBorders>
          </w:tcPr>
          <w:p w14:paraId="5F98C194" w14:textId="77777777" w:rsidR="00B545CB" w:rsidRPr="00162370" w:rsidRDefault="00B545CB" w:rsidP="00405A48">
            <w:pPr>
              <w:pStyle w:val="TAC"/>
              <w:rPr>
                <w:lang w:val="en-US" w:eastAsia="ko-KR"/>
              </w:rPr>
            </w:pPr>
            <w:r w:rsidRPr="0057180F">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24723B6" w14:textId="77777777" w:rsidR="00B545CB" w:rsidRPr="00162370" w:rsidRDefault="00B545CB" w:rsidP="00405A48">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E31A187" w14:textId="77777777" w:rsidR="00B545CB" w:rsidRPr="00162370" w:rsidRDefault="00B545CB" w:rsidP="00405A48">
            <w:pPr>
              <w:pStyle w:val="TAL"/>
              <w:rPr>
                <w:lang w:val="en-US" w:eastAsia="ko-KR"/>
              </w:rPr>
            </w:pPr>
          </w:p>
        </w:tc>
      </w:tr>
    </w:tbl>
    <w:p w14:paraId="3E575F33" w14:textId="77777777" w:rsidR="00B545CB" w:rsidRPr="008C3753" w:rsidRDefault="00B545CB" w:rsidP="00B545CB"/>
    <w:p w14:paraId="38EBEE1C" w14:textId="77777777" w:rsidR="00B545CB" w:rsidRPr="008C3753" w:rsidRDefault="00B545CB" w:rsidP="00B545CB">
      <w:pPr>
        <w:rPr>
          <w:rFonts w:cs="v3.8.0"/>
        </w:rPr>
      </w:pPr>
      <w:bookmarkStart w:id="2913" w:name="_Hlk497677260"/>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E1A860E" w14:textId="77777777" w:rsidR="00B545CB" w:rsidRPr="008C3753" w:rsidRDefault="00B545CB" w:rsidP="00B545CB">
      <w:r w:rsidRPr="008C3753">
        <w:t xml:space="preserve">The </w:t>
      </w:r>
      <w:r w:rsidRPr="008C3753">
        <w:rPr>
          <w:i/>
        </w:rPr>
        <w:t>basic limits</w:t>
      </w:r>
      <w:r w:rsidRPr="008C3753">
        <w:t xml:space="preserve"> for this requirement </w:t>
      </w:r>
      <w:proofErr w:type="gramStart"/>
      <w:r w:rsidRPr="008C3753">
        <w:t>is</w:t>
      </w:r>
      <w:proofErr w:type="gramEnd"/>
      <w:r w:rsidRPr="008C3753">
        <w:t>:</w:t>
      </w:r>
    </w:p>
    <w:p w14:paraId="6A95B7C7" w14:textId="77777777" w:rsidR="00B545CB" w:rsidRPr="008C3753" w:rsidRDefault="00B545CB" w:rsidP="00B545CB">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5CB" w:rsidRPr="008C3753" w14:paraId="3BFBB2E1" w14:textId="77777777" w:rsidTr="00405A48">
        <w:trPr>
          <w:cantSplit/>
          <w:jc w:val="center"/>
        </w:trPr>
        <w:tc>
          <w:tcPr>
            <w:tcW w:w="2538" w:type="dxa"/>
          </w:tcPr>
          <w:p w14:paraId="0CB82E54" w14:textId="77777777" w:rsidR="00B545CB" w:rsidRPr="008C3753" w:rsidRDefault="00B545CB" w:rsidP="00405A48">
            <w:pPr>
              <w:pStyle w:val="TAH"/>
              <w:rPr>
                <w:rFonts w:cs="Arial"/>
              </w:rPr>
            </w:pPr>
            <w:r w:rsidRPr="008C3753">
              <w:rPr>
                <w:rFonts w:cs="Arial"/>
              </w:rPr>
              <w:t>Frequency range</w:t>
            </w:r>
          </w:p>
        </w:tc>
        <w:tc>
          <w:tcPr>
            <w:tcW w:w="1276" w:type="dxa"/>
          </w:tcPr>
          <w:p w14:paraId="10D6089C" w14:textId="77777777" w:rsidR="00B545CB" w:rsidRPr="008C3753" w:rsidRDefault="00B545CB" w:rsidP="00405A48">
            <w:pPr>
              <w:pStyle w:val="TAH"/>
              <w:rPr>
                <w:rFonts w:cs="Arial"/>
              </w:rPr>
            </w:pPr>
            <w:r w:rsidRPr="008C3753">
              <w:rPr>
                <w:rFonts w:cs="v5.0.0"/>
              </w:rPr>
              <w:t>Basic limit</w:t>
            </w:r>
          </w:p>
        </w:tc>
        <w:tc>
          <w:tcPr>
            <w:tcW w:w="1418" w:type="dxa"/>
          </w:tcPr>
          <w:p w14:paraId="7E151612" w14:textId="77777777" w:rsidR="00B545CB" w:rsidRPr="008C3753" w:rsidRDefault="00B545CB" w:rsidP="00405A48">
            <w:pPr>
              <w:pStyle w:val="TAH"/>
              <w:rPr>
                <w:rFonts w:cs="Arial"/>
              </w:rPr>
            </w:pPr>
            <w:r w:rsidRPr="008C3753">
              <w:rPr>
                <w:rFonts w:cs="Arial"/>
              </w:rPr>
              <w:t>Measurement bandwidth</w:t>
            </w:r>
          </w:p>
        </w:tc>
        <w:tc>
          <w:tcPr>
            <w:tcW w:w="3617" w:type="dxa"/>
          </w:tcPr>
          <w:p w14:paraId="09FCA2BC" w14:textId="77777777" w:rsidR="00B545CB" w:rsidRPr="008C3753" w:rsidRDefault="00B545CB" w:rsidP="00405A48">
            <w:pPr>
              <w:pStyle w:val="TAH"/>
              <w:rPr>
                <w:rFonts w:cs="Arial"/>
              </w:rPr>
            </w:pPr>
            <w:r w:rsidRPr="008C3753">
              <w:rPr>
                <w:rFonts w:cs="Arial"/>
              </w:rPr>
              <w:t>Note</w:t>
            </w:r>
          </w:p>
        </w:tc>
      </w:tr>
      <w:tr w:rsidR="00B545CB" w:rsidRPr="008C3753" w14:paraId="47A84DEB" w14:textId="77777777" w:rsidTr="00405A48">
        <w:trPr>
          <w:cantSplit/>
          <w:trHeight w:val="163"/>
          <w:jc w:val="center"/>
        </w:trPr>
        <w:tc>
          <w:tcPr>
            <w:tcW w:w="2538" w:type="dxa"/>
            <w:tcBorders>
              <w:top w:val="single" w:sz="4" w:space="0" w:color="auto"/>
            </w:tcBorders>
          </w:tcPr>
          <w:p w14:paraId="420A3E80" w14:textId="77777777" w:rsidR="00B545CB" w:rsidRPr="008C3753" w:rsidRDefault="00B545CB" w:rsidP="00405A48">
            <w:pPr>
              <w:pStyle w:val="TAC"/>
              <w:rPr>
                <w:rFonts w:cs="Arial"/>
              </w:rPr>
            </w:pPr>
            <w:r w:rsidRPr="008C3753">
              <w:rPr>
                <w:rFonts w:cs="Arial"/>
              </w:rPr>
              <w:t>1884.5 – 1915.7 MHz</w:t>
            </w:r>
          </w:p>
        </w:tc>
        <w:tc>
          <w:tcPr>
            <w:tcW w:w="1276" w:type="dxa"/>
            <w:tcBorders>
              <w:top w:val="single" w:sz="4" w:space="0" w:color="auto"/>
            </w:tcBorders>
          </w:tcPr>
          <w:p w14:paraId="1E0C8965" w14:textId="77777777" w:rsidR="00B545CB" w:rsidRPr="008C3753" w:rsidRDefault="00B545CB" w:rsidP="00405A48">
            <w:pPr>
              <w:pStyle w:val="TAC"/>
              <w:rPr>
                <w:rFonts w:cs="Arial"/>
              </w:rPr>
            </w:pPr>
            <w:r w:rsidRPr="008C3753">
              <w:rPr>
                <w:rFonts w:cs="Arial"/>
              </w:rPr>
              <w:t>-41 dBm</w:t>
            </w:r>
          </w:p>
        </w:tc>
        <w:tc>
          <w:tcPr>
            <w:tcW w:w="1418" w:type="dxa"/>
            <w:tcBorders>
              <w:top w:val="single" w:sz="4" w:space="0" w:color="auto"/>
            </w:tcBorders>
          </w:tcPr>
          <w:p w14:paraId="61FFB9D0" w14:textId="77777777" w:rsidR="00B545CB" w:rsidRPr="008C3753" w:rsidRDefault="00B545CB" w:rsidP="00405A48">
            <w:pPr>
              <w:pStyle w:val="TAC"/>
              <w:rPr>
                <w:rFonts w:cs="Arial"/>
              </w:rPr>
            </w:pPr>
            <w:r w:rsidRPr="008C3753">
              <w:rPr>
                <w:rFonts w:cs="Arial"/>
              </w:rPr>
              <w:t>300 kHz</w:t>
            </w:r>
          </w:p>
        </w:tc>
        <w:tc>
          <w:tcPr>
            <w:tcW w:w="3617" w:type="dxa"/>
            <w:tcBorders>
              <w:top w:val="single" w:sz="4" w:space="0" w:color="auto"/>
            </w:tcBorders>
          </w:tcPr>
          <w:p w14:paraId="2A883D66" w14:textId="77777777" w:rsidR="00B545CB" w:rsidRPr="008C3753" w:rsidRDefault="00B545CB" w:rsidP="00405A48">
            <w:pPr>
              <w:pStyle w:val="TAC"/>
              <w:rPr>
                <w:rFonts w:cs="Arial"/>
              </w:rPr>
            </w:pPr>
            <w:r w:rsidRPr="008C3753">
              <w:rPr>
                <w:rFonts w:cs="Arial"/>
              </w:rPr>
              <w:t xml:space="preserve">Applicable when co-existence with PHS system operating in 1884.5 - 1915.7 MHz </w:t>
            </w:r>
          </w:p>
        </w:tc>
      </w:tr>
    </w:tbl>
    <w:p w14:paraId="1EC1FE60" w14:textId="77777777" w:rsidR="00B545CB" w:rsidRPr="008C3753" w:rsidRDefault="00B545CB" w:rsidP="00B545CB"/>
    <w:p w14:paraId="13485FBA" w14:textId="77777777" w:rsidR="00B545CB" w:rsidRPr="008C3753" w:rsidRDefault="00B545CB" w:rsidP="00B545CB">
      <w:pPr>
        <w:pStyle w:val="TH"/>
      </w:pPr>
      <w:r w:rsidRPr="008C3753">
        <w:t>Table 6.6.5.5.1.3-3: Void</w:t>
      </w:r>
    </w:p>
    <w:p w14:paraId="5A8D148C" w14:textId="77777777" w:rsidR="00B545CB" w:rsidRPr="008C3753" w:rsidRDefault="00B545CB" w:rsidP="00B545CB">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15A1E9D" w14:textId="77777777" w:rsidR="00B545CB" w:rsidRPr="008C3753" w:rsidRDefault="00B545CB" w:rsidP="00B545CB">
      <w:pPr>
        <w:pStyle w:val="6"/>
        <w:ind w:left="0" w:firstLine="0"/>
      </w:pPr>
      <w:bookmarkStart w:id="2914" w:name="_Toc21099996"/>
      <w:bookmarkStart w:id="2915" w:name="_Toc29809794"/>
      <w:bookmarkStart w:id="2916" w:name="_Toc36645179"/>
      <w:bookmarkStart w:id="2917" w:name="_Toc37272233"/>
      <w:bookmarkStart w:id="2918" w:name="_Toc45884479"/>
      <w:bookmarkStart w:id="2919" w:name="_Toc53182502"/>
      <w:bookmarkStart w:id="2920" w:name="_Toc58860243"/>
      <w:bookmarkStart w:id="2921" w:name="_Toc58862747"/>
      <w:bookmarkStart w:id="2922" w:name="_Toc61182740"/>
      <w:bookmarkStart w:id="2923" w:name="_Toc66728054"/>
      <w:bookmarkStart w:id="2924" w:name="_Toc74961858"/>
      <w:bookmarkStart w:id="2925" w:name="_Toc75242768"/>
      <w:bookmarkStart w:id="2926" w:name="_Toc76545114"/>
      <w:bookmarkStart w:id="2927" w:name="_Toc82595217"/>
      <w:bookmarkStart w:id="2928" w:name="_Toc89955248"/>
      <w:bookmarkStart w:id="2929" w:name="_Toc98773673"/>
      <w:bookmarkStart w:id="2930" w:name="_Toc106201432"/>
      <w:bookmarkStart w:id="2931" w:name="_Toc115191286"/>
      <w:bookmarkStart w:id="2932" w:name="_Toc122013116"/>
      <w:bookmarkStart w:id="2933" w:name="_Toc124155935"/>
      <w:bookmarkStart w:id="2934" w:name="_Toc131537695"/>
      <w:bookmarkStart w:id="2935" w:name="_Toc137397902"/>
      <w:bookmarkStart w:id="2936" w:name="_Toc156576118"/>
      <w:bookmarkStart w:id="2937" w:name="_Toc176944640"/>
      <w:bookmarkStart w:id="2938" w:name="_Toc187256918"/>
      <w:r w:rsidRPr="008C3753">
        <w:t>6.6.5.5.1.4</w:t>
      </w:r>
      <w:r w:rsidRPr="008C3753">
        <w:tab/>
        <w:t>Co-location with other base stations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p>
    <w:p w14:paraId="34542EFD" w14:textId="77777777" w:rsidR="00B545CB" w:rsidRPr="008C3753" w:rsidRDefault="00B545CB" w:rsidP="00B545CB">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C9B5DE1" w14:textId="77777777" w:rsidR="00B545CB" w:rsidRPr="008C3753" w:rsidRDefault="00B545CB" w:rsidP="00B545CB">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545CB" w:rsidRPr="008C3753" w14:paraId="3086B2B0" w14:textId="77777777" w:rsidTr="00405A48">
        <w:trPr>
          <w:tblHeader/>
          <w:jc w:val="center"/>
        </w:trPr>
        <w:tc>
          <w:tcPr>
            <w:tcW w:w="2290" w:type="dxa"/>
            <w:tcBorders>
              <w:top w:val="single" w:sz="4" w:space="0" w:color="auto"/>
              <w:left w:val="single" w:sz="4" w:space="0" w:color="auto"/>
              <w:bottom w:val="nil"/>
              <w:right w:val="single" w:sz="4" w:space="0" w:color="auto"/>
            </w:tcBorders>
          </w:tcPr>
          <w:p w14:paraId="0F6D3C89" w14:textId="77777777" w:rsidR="00B545CB" w:rsidRPr="008C3753" w:rsidRDefault="00B545CB" w:rsidP="00405A48">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6CB8054B" w14:textId="77777777" w:rsidR="00B545CB" w:rsidRPr="008C3753" w:rsidRDefault="00B545CB" w:rsidP="00405A48">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AB010EB" w14:textId="77777777" w:rsidR="00B545CB" w:rsidRPr="008C3753" w:rsidRDefault="00B545CB" w:rsidP="00405A48">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F85FF2E" w14:textId="77777777" w:rsidR="00B545CB" w:rsidRPr="008C3753" w:rsidRDefault="00B545CB" w:rsidP="00405A48">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29B728F" w14:textId="77777777" w:rsidR="00B545CB" w:rsidRPr="008C3753" w:rsidRDefault="00B545CB" w:rsidP="00405A48">
            <w:pPr>
              <w:pStyle w:val="TAH"/>
              <w:rPr>
                <w:rFonts w:cs="Arial"/>
              </w:rPr>
            </w:pPr>
            <w:r w:rsidRPr="008C3753">
              <w:rPr>
                <w:rFonts w:cs="Arial"/>
              </w:rPr>
              <w:t>Note</w:t>
            </w:r>
          </w:p>
        </w:tc>
      </w:tr>
      <w:tr w:rsidR="00B545CB" w:rsidRPr="008C3753" w14:paraId="0257CA0B" w14:textId="77777777" w:rsidTr="00405A48">
        <w:trPr>
          <w:tblHeader/>
          <w:jc w:val="center"/>
        </w:trPr>
        <w:tc>
          <w:tcPr>
            <w:tcW w:w="2290" w:type="dxa"/>
            <w:tcBorders>
              <w:top w:val="nil"/>
              <w:left w:val="single" w:sz="4" w:space="0" w:color="auto"/>
              <w:bottom w:val="single" w:sz="4" w:space="0" w:color="auto"/>
              <w:right w:val="single" w:sz="4" w:space="0" w:color="auto"/>
            </w:tcBorders>
          </w:tcPr>
          <w:p w14:paraId="3A81E281" w14:textId="77777777" w:rsidR="00B545CB" w:rsidRPr="008C3753" w:rsidRDefault="00B545CB" w:rsidP="00405A48">
            <w:pPr>
              <w:pStyle w:val="TAH"/>
            </w:pPr>
          </w:p>
        </w:tc>
        <w:tc>
          <w:tcPr>
            <w:tcW w:w="1995" w:type="dxa"/>
            <w:tcBorders>
              <w:top w:val="nil"/>
              <w:left w:val="single" w:sz="4" w:space="0" w:color="auto"/>
              <w:bottom w:val="single" w:sz="4" w:space="0" w:color="auto"/>
              <w:right w:val="single" w:sz="4" w:space="0" w:color="auto"/>
            </w:tcBorders>
          </w:tcPr>
          <w:p w14:paraId="23DB3D2A" w14:textId="77777777" w:rsidR="00B545CB" w:rsidRPr="008C3753" w:rsidRDefault="00B545CB" w:rsidP="00405A48">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CC646FB" w14:textId="77777777" w:rsidR="00B545CB" w:rsidRPr="008C3753" w:rsidRDefault="00B545CB" w:rsidP="00405A48">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D9DD30A" w14:textId="77777777" w:rsidR="00B545CB" w:rsidRPr="008C3753" w:rsidRDefault="00B545CB" w:rsidP="00405A48">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AB607E4" w14:textId="77777777" w:rsidR="00B545CB" w:rsidRPr="008C3753" w:rsidRDefault="00B545CB" w:rsidP="00405A48">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45986D3" w14:textId="77777777" w:rsidR="00B545CB" w:rsidRPr="008C3753" w:rsidRDefault="00B545CB" w:rsidP="00405A48">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996340E" w14:textId="77777777" w:rsidR="00B545CB" w:rsidRPr="008C3753" w:rsidRDefault="00B545CB" w:rsidP="00405A48">
            <w:pPr>
              <w:pStyle w:val="TAH"/>
              <w:rPr>
                <w:rFonts w:cs="Arial"/>
              </w:rPr>
            </w:pPr>
          </w:p>
        </w:tc>
      </w:tr>
      <w:tr w:rsidR="00B545CB" w:rsidRPr="008C3753" w14:paraId="476B69D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CEEAA03" w14:textId="77777777" w:rsidR="00B545CB" w:rsidRPr="008C3753" w:rsidRDefault="00B545CB" w:rsidP="00405A48">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FD20C3" w14:textId="77777777" w:rsidR="00B545CB" w:rsidRPr="008C3753" w:rsidRDefault="00B545CB" w:rsidP="00405A48">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BDECA5C" w14:textId="77777777" w:rsidR="00B545CB" w:rsidRPr="008C3753" w:rsidRDefault="00B545CB" w:rsidP="00405A48">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D05E616" w14:textId="77777777" w:rsidR="00B545CB" w:rsidRPr="008C3753" w:rsidRDefault="00B545CB" w:rsidP="00405A48">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8E2CF" w14:textId="77777777" w:rsidR="00B545CB" w:rsidRPr="008C3753" w:rsidRDefault="00B545CB" w:rsidP="00405A48">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7B02131C"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A4194D" w14:textId="77777777" w:rsidR="00B545CB" w:rsidRPr="008C3753" w:rsidRDefault="00B545CB" w:rsidP="00405A48">
            <w:pPr>
              <w:pStyle w:val="TAC"/>
              <w:rPr>
                <w:rFonts w:cs="Arial"/>
              </w:rPr>
            </w:pPr>
          </w:p>
        </w:tc>
      </w:tr>
      <w:tr w:rsidR="00B545CB" w:rsidRPr="008C3753" w14:paraId="786D36C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EC7AF19" w14:textId="77777777" w:rsidR="00B545CB" w:rsidRPr="008C3753" w:rsidRDefault="00B545CB" w:rsidP="00405A48">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4D953E0E" w14:textId="77777777" w:rsidR="00B545CB" w:rsidRPr="008C3753" w:rsidRDefault="00B545CB" w:rsidP="00405A48">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7A6F2E" w14:textId="77777777" w:rsidR="00B545CB" w:rsidRPr="008C3753" w:rsidRDefault="00B545CB" w:rsidP="00405A48">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083E96"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55B22C" w14:textId="77777777" w:rsidR="00B545CB" w:rsidRPr="008C3753" w:rsidRDefault="00B545CB" w:rsidP="00405A48">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6A105DF" w14:textId="77777777" w:rsidR="00B545CB" w:rsidRPr="008C3753" w:rsidRDefault="00B545CB" w:rsidP="00405A4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6B10B7" w14:textId="77777777" w:rsidR="00B545CB" w:rsidRPr="008C3753" w:rsidRDefault="00B545CB" w:rsidP="00405A48">
            <w:pPr>
              <w:pStyle w:val="TAC"/>
              <w:rPr>
                <w:rFonts w:cs="Arial"/>
              </w:rPr>
            </w:pPr>
          </w:p>
        </w:tc>
      </w:tr>
      <w:tr w:rsidR="00B545CB" w:rsidRPr="008C3753" w14:paraId="16354C7C"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0DAC177" w14:textId="77777777" w:rsidR="00B545CB" w:rsidRPr="008C3753" w:rsidRDefault="00B545CB" w:rsidP="00405A48">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33CB7FD" w14:textId="77777777" w:rsidR="00B545CB" w:rsidRPr="008C3753" w:rsidRDefault="00B545CB" w:rsidP="00405A48">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B6B42DF" w14:textId="77777777" w:rsidR="00B545CB" w:rsidRPr="008C3753" w:rsidRDefault="00B545CB" w:rsidP="00405A48">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F13650"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BD519C" w14:textId="77777777" w:rsidR="00B545CB" w:rsidRPr="008C3753" w:rsidRDefault="00B545CB" w:rsidP="00405A48">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5F0B081"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B00ED1" w14:textId="77777777" w:rsidR="00B545CB" w:rsidRPr="008C3753" w:rsidRDefault="00B545CB" w:rsidP="00405A48">
            <w:pPr>
              <w:pStyle w:val="TAC"/>
              <w:rPr>
                <w:rFonts w:cs="Arial"/>
              </w:rPr>
            </w:pPr>
          </w:p>
        </w:tc>
      </w:tr>
      <w:tr w:rsidR="00B545CB" w:rsidRPr="008C3753" w14:paraId="2033F75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5C3DB89" w14:textId="77777777" w:rsidR="00B545CB" w:rsidRPr="008C3753" w:rsidRDefault="00B545CB" w:rsidP="00405A48">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15C9C9E0" w14:textId="77777777" w:rsidR="00B545CB" w:rsidRPr="008C3753" w:rsidRDefault="00B545CB" w:rsidP="00405A48">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9524534" w14:textId="77777777" w:rsidR="00B545CB" w:rsidRPr="008C3753" w:rsidRDefault="00B545CB" w:rsidP="00405A48">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435C9E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8ED5D0" w14:textId="77777777" w:rsidR="00B545CB" w:rsidRPr="008C3753" w:rsidRDefault="00B545CB" w:rsidP="00405A48">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8AD9049"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8526F2" w14:textId="77777777" w:rsidR="00B545CB" w:rsidRPr="008C3753" w:rsidRDefault="00B545CB" w:rsidP="00405A48">
            <w:pPr>
              <w:pStyle w:val="TAC"/>
              <w:rPr>
                <w:rFonts w:cs="Arial"/>
              </w:rPr>
            </w:pPr>
          </w:p>
        </w:tc>
      </w:tr>
      <w:tr w:rsidR="00B545CB" w:rsidRPr="008C3753" w14:paraId="5C92D79A"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4A5A8BE" w14:textId="77777777" w:rsidR="00B545CB" w:rsidRPr="008C3753" w:rsidRDefault="00B545CB" w:rsidP="00405A48">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2474176" w14:textId="77777777" w:rsidR="00B545CB" w:rsidRPr="008C3753" w:rsidRDefault="00B545CB" w:rsidP="00405A48">
            <w:pPr>
              <w:pStyle w:val="TAC"/>
              <w:rPr>
                <w:rFonts w:cs="Arial"/>
              </w:rPr>
            </w:pPr>
            <w:r w:rsidRPr="008C3753">
              <w:rPr>
                <w:rFonts w:cs="Arial"/>
              </w:rPr>
              <w:t>1920 – 1980 MHz</w:t>
            </w:r>
          </w:p>
          <w:p w14:paraId="62A72DCC" w14:textId="77777777" w:rsidR="00B545CB" w:rsidRPr="008C3753" w:rsidRDefault="00B545CB" w:rsidP="00405A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294D475"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A7752D"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473609"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0C652"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F50378" w14:textId="77777777" w:rsidR="00B545CB" w:rsidRPr="008C3753" w:rsidRDefault="00B545CB" w:rsidP="00405A48">
            <w:pPr>
              <w:pStyle w:val="TAC"/>
              <w:rPr>
                <w:rFonts w:cs="Arial"/>
              </w:rPr>
            </w:pPr>
          </w:p>
        </w:tc>
      </w:tr>
      <w:tr w:rsidR="00B545CB" w:rsidRPr="008C3753" w14:paraId="67337A1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86613F4" w14:textId="77777777" w:rsidR="00B545CB" w:rsidRPr="008C3753" w:rsidRDefault="00B545CB" w:rsidP="00405A48">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4F18256C" w14:textId="77777777" w:rsidR="00B545CB" w:rsidRPr="008C3753" w:rsidRDefault="00B545CB" w:rsidP="00405A48">
            <w:pPr>
              <w:pStyle w:val="TAC"/>
              <w:rPr>
                <w:rFonts w:cs="Arial"/>
              </w:rPr>
            </w:pPr>
            <w:r w:rsidRPr="008C3753">
              <w:rPr>
                <w:rFonts w:cs="Arial"/>
              </w:rPr>
              <w:t>1850 – 1910 MHz</w:t>
            </w:r>
          </w:p>
          <w:p w14:paraId="6C607966" w14:textId="77777777" w:rsidR="00B545CB" w:rsidRPr="008C3753" w:rsidRDefault="00B545CB" w:rsidP="00405A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C1E1DBD"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67B3D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6B8405"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B474C8"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F0E2A3" w14:textId="77777777" w:rsidR="00B545CB" w:rsidRPr="008C3753" w:rsidRDefault="00B545CB" w:rsidP="00405A48">
            <w:pPr>
              <w:pStyle w:val="TAC"/>
              <w:rPr>
                <w:rFonts w:cs="Arial"/>
              </w:rPr>
            </w:pPr>
          </w:p>
        </w:tc>
      </w:tr>
      <w:tr w:rsidR="00B545CB" w:rsidRPr="008C3753" w14:paraId="6B9CBEE7"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CDF3C90" w14:textId="77777777" w:rsidR="00B545CB" w:rsidRPr="008C3753" w:rsidRDefault="00B545CB" w:rsidP="00405A48">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B233E59" w14:textId="77777777" w:rsidR="00B545CB" w:rsidRPr="008C3753" w:rsidRDefault="00B545CB" w:rsidP="00405A48">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21BB498"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EC2A60"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2261CB"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0E7613"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47BC3" w14:textId="77777777" w:rsidR="00B545CB" w:rsidRPr="008C3753" w:rsidRDefault="00B545CB" w:rsidP="00405A48">
            <w:pPr>
              <w:pStyle w:val="TAC"/>
              <w:rPr>
                <w:rFonts w:cs="Arial"/>
              </w:rPr>
            </w:pPr>
          </w:p>
        </w:tc>
      </w:tr>
      <w:tr w:rsidR="00B545CB" w:rsidRPr="008C3753" w14:paraId="04972F66"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754A6AA" w14:textId="77777777" w:rsidR="00B545CB" w:rsidRPr="00C7750B" w:rsidRDefault="00B545CB" w:rsidP="00405A48">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58AC69E" w14:textId="77777777" w:rsidR="00B545CB" w:rsidRPr="008C3753" w:rsidRDefault="00B545CB" w:rsidP="00405A48">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7F23C71"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598DC"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C619A5"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D2B419"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53DECD" w14:textId="77777777" w:rsidR="00B545CB" w:rsidRPr="008C3753" w:rsidRDefault="00B545CB" w:rsidP="00405A48">
            <w:pPr>
              <w:pStyle w:val="TAC"/>
              <w:rPr>
                <w:rFonts w:cs="Arial"/>
              </w:rPr>
            </w:pPr>
          </w:p>
        </w:tc>
      </w:tr>
      <w:tr w:rsidR="00B545CB" w:rsidRPr="008C3753" w14:paraId="5949DCCB"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7021620" w14:textId="77777777" w:rsidR="00B545CB" w:rsidRPr="008C3753" w:rsidRDefault="00B545CB" w:rsidP="00405A48">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6179AB2" w14:textId="77777777" w:rsidR="00B545CB" w:rsidRPr="008C3753" w:rsidRDefault="00B545CB" w:rsidP="00405A48">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2968D09"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AD5B19"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8CBD34"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335AD"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F1A1E" w14:textId="77777777" w:rsidR="00B545CB" w:rsidRPr="008C3753" w:rsidRDefault="00B545CB" w:rsidP="00405A48">
            <w:pPr>
              <w:pStyle w:val="TAC"/>
              <w:rPr>
                <w:rFonts w:cs="Arial"/>
              </w:rPr>
            </w:pPr>
          </w:p>
        </w:tc>
      </w:tr>
      <w:tr w:rsidR="00B545CB" w:rsidRPr="008C3753" w14:paraId="5E770D9A"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1A8472B" w14:textId="77777777" w:rsidR="00B545CB" w:rsidRPr="00C7750B" w:rsidRDefault="00B545CB" w:rsidP="00405A48">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FBEF3EB" w14:textId="77777777" w:rsidR="00B545CB" w:rsidRPr="008C3753" w:rsidRDefault="00B545CB" w:rsidP="00405A48">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BA05A29"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AFA96D"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03AA8B"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25835"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ECE8F" w14:textId="77777777" w:rsidR="00B545CB" w:rsidRPr="008C3753" w:rsidRDefault="00B545CB" w:rsidP="00405A48">
            <w:pPr>
              <w:pStyle w:val="TAC"/>
              <w:rPr>
                <w:rFonts w:cs="Arial"/>
              </w:rPr>
            </w:pPr>
          </w:p>
        </w:tc>
      </w:tr>
      <w:tr w:rsidR="00B545CB" w:rsidRPr="008C3753" w14:paraId="1E3B5C56"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851BBFE" w14:textId="77777777" w:rsidR="00B545CB" w:rsidRPr="008C3753" w:rsidRDefault="00B545CB" w:rsidP="00405A48">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12A5BA18" w14:textId="77777777" w:rsidR="00B545CB" w:rsidRPr="008C3753" w:rsidRDefault="00B545CB" w:rsidP="00405A48">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AE0F4BF"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1A2EE9"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866D4C"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1BCF7B"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F3777A" w14:textId="77777777" w:rsidR="00B545CB" w:rsidRPr="008C3753" w:rsidRDefault="00B545CB" w:rsidP="00405A48">
            <w:pPr>
              <w:pStyle w:val="TAC"/>
              <w:rPr>
                <w:rFonts w:cs="Arial"/>
              </w:rPr>
            </w:pPr>
          </w:p>
        </w:tc>
      </w:tr>
      <w:tr w:rsidR="00B545CB" w:rsidRPr="008C3753" w14:paraId="5CDEEAC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65220FD" w14:textId="77777777" w:rsidR="00B545CB" w:rsidRPr="008C3753" w:rsidRDefault="00B545CB" w:rsidP="00405A48">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7C86A44" w14:textId="77777777" w:rsidR="00B545CB" w:rsidRPr="008C3753" w:rsidRDefault="00B545CB" w:rsidP="00405A48">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EA1A32B"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FD9B2F"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374FDD"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FF9972"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AE5AD2" w14:textId="77777777" w:rsidR="00B545CB" w:rsidRPr="008C3753" w:rsidRDefault="00B545CB" w:rsidP="00405A48">
            <w:pPr>
              <w:pStyle w:val="TAC"/>
              <w:rPr>
                <w:rFonts w:cs="Arial"/>
              </w:rPr>
            </w:pPr>
          </w:p>
        </w:tc>
      </w:tr>
      <w:tr w:rsidR="00B545CB" w:rsidRPr="008C3753" w14:paraId="1498B0D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EE2A35F" w14:textId="77777777" w:rsidR="00B545CB" w:rsidRPr="00C7750B" w:rsidRDefault="00B545CB" w:rsidP="00405A48">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7A258BE" w14:textId="77777777" w:rsidR="00B545CB" w:rsidRPr="008C3753" w:rsidRDefault="00B545CB" w:rsidP="00405A48">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A3333C8"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5679CB"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8B1739"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069B34"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7D0E40" w14:textId="77777777" w:rsidR="00B545CB" w:rsidRPr="008C3753" w:rsidRDefault="00B545CB" w:rsidP="00405A48">
            <w:pPr>
              <w:pStyle w:val="TAC"/>
              <w:rPr>
                <w:rFonts w:cs="Arial"/>
              </w:rPr>
            </w:pPr>
          </w:p>
        </w:tc>
      </w:tr>
      <w:tr w:rsidR="00B545CB" w:rsidRPr="008C3753" w14:paraId="56121F5B"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0C466FE" w14:textId="77777777" w:rsidR="00B545CB" w:rsidRPr="008C3753" w:rsidRDefault="00B545CB" w:rsidP="00405A48">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49AFFE08" w14:textId="77777777" w:rsidR="00B545CB" w:rsidRPr="008C3753" w:rsidRDefault="00B545CB" w:rsidP="00405A48">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FB157FD"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897201"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E77C30"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93FF86"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BE9977" w14:textId="77777777" w:rsidR="00B545CB" w:rsidRPr="008C3753" w:rsidRDefault="00B545CB" w:rsidP="00405A48">
            <w:pPr>
              <w:pStyle w:val="TAC"/>
              <w:rPr>
                <w:rFonts w:cs="Arial"/>
              </w:rPr>
            </w:pPr>
          </w:p>
        </w:tc>
      </w:tr>
      <w:tr w:rsidR="00B545CB" w:rsidRPr="008C3753" w14:paraId="3FF6E9C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049B795" w14:textId="77777777" w:rsidR="00B545CB" w:rsidRPr="008C3753" w:rsidRDefault="00B545CB" w:rsidP="00405A48">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7149A94" w14:textId="77777777" w:rsidR="00B545CB" w:rsidRPr="008C3753" w:rsidRDefault="00B545CB" w:rsidP="00405A48">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7B1C98"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04E4BC"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C7E154"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C35F8"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F5EDC" w14:textId="77777777" w:rsidR="00B545CB" w:rsidRPr="008C3753" w:rsidRDefault="00B545CB" w:rsidP="00405A48">
            <w:pPr>
              <w:pStyle w:val="TAC"/>
              <w:rPr>
                <w:rFonts w:cs="Arial"/>
              </w:rPr>
            </w:pPr>
            <w:r>
              <w:rPr>
                <w:rFonts w:cs="v5.0.0"/>
                <w:lang w:eastAsia="ja-JP"/>
              </w:rPr>
              <w:t>This is not applicable to BS operating in Band n50, n75, n91, n92, n93, n94 or n109</w:t>
            </w:r>
          </w:p>
        </w:tc>
      </w:tr>
      <w:tr w:rsidR="00B545CB" w:rsidRPr="008C3753" w14:paraId="6B299DD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E723DB1" w14:textId="77777777" w:rsidR="00B545CB" w:rsidRPr="008C3753" w:rsidRDefault="00B545CB" w:rsidP="00405A48">
            <w:pPr>
              <w:pStyle w:val="TAC"/>
              <w:rPr>
                <w:rFonts w:cs="Arial"/>
                <w:lang w:val="sv-SE"/>
              </w:rPr>
            </w:pPr>
            <w:r w:rsidRPr="008C3753">
              <w:rPr>
                <w:rFonts w:cs="Arial"/>
                <w:lang w:val="sv-SE"/>
              </w:rPr>
              <w:t>UTRA FDD Band XII or</w:t>
            </w:r>
          </w:p>
          <w:p w14:paraId="7FB5B26C" w14:textId="77777777" w:rsidR="00B545CB" w:rsidRPr="008C3753" w:rsidRDefault="00B545CB" w:rsidP="00405A48">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88AD4A3" w14:textId="77777777" w:rsidR="00B545CB" w:rsidRPr="008C3753" w:rsidRDefault="00B545CB" w:rsidP="00405A48">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10C77B7"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595CC1"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483793"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8D114"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C9BB78" w14:textId="77777777" w:rsidR="00B545CB" w:rsidRPr="008C3753" w:rsidRDefault="00B545CB" w:rsidP="00405A48">
            <w:pPr>
              <w:pStyle w:val="TAC"/>
              <w:rPr>
                <w:rFonts w:cs="v5.0.0"/>
                <w:lang w:eastAsia="ja-JP"/>
              </w:rPr>
            </w:pPr>
          </w:p>
        </w:tc>
      </w:tr>
      <w:tr w:rsidR="00B545CB" w:rsidRPr="008C3753" w14:paraId="710D8899"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6994A9A" w14:textId="77777777" w:rsidR="00B545CB" w:rsidRPr="006739FE" w:rsidRDefault="00B545CB" w:rsidP="00405A48">
            <w:pPr>
              <w:pStyle w:val="TAC"/>
              <w:rPr>
                <w:rFonts w:cs="Arial"/>
                <w:lang w:val="sv-SE"/>
              </w:rPr>
            </w:pPr>
            <w:r w:rsidRPr="006739FE">
              <w:rPr>
                <w:rFonts w:cs="Arial"/>
                <w:lang w:val="sv-SE"/>
              </w:rPr>
              <w:t>UTRA FDD Band XIII or</w:t>
            </w:r>
          </w:p>
          <w:p w14:paraId="31CFB569" w14:textId="77777777" w:rsidR="00B545CB" w:rsidRPr="008C3753" w:rsidRDefault="00B545CB" w:rsidP="00405A48">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086F5138" w14:textId="77777777" w:rsidR="00B545CB" w:rsidRPr="008C3753" w:rsidRDefault="00B545CB" w:rsidP="00405A48">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18B7D2E"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E0B27"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0EAEEA"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58EF05"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66C82" w14:textId="77777777" w:rsidR="00B545CB" w:rsidRPr="008C3753" w:rsidRDefault="00B545CB" w:rsidP="00405A48">
            <w:pPr>
              <w:pStyle w:val="TAC"/>
              <w:rPr>
                <w:rFonts w:cs="v5.0.0"/>
                <w:lang w:eastAsia="ja-JP"/>
              </w:rPr>
            </w:pPr>
          </w:p>
        </w:tc>
      </w:tr>
      <w:tr w:rsidR="00B545CB" w:rsidRPr="008C3753" w14:paraId="57406F27"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F3E3976" w14:textId="77777777" w:rsidR="00B545CB" w:rsidRPr="008C3753" w:rsidRDefault="00B545CB" w:rsidP="00405A48">
            <w:pPr>
              <w:pStyle w:val="TAC"/>
              <w:rPr>
                <w:rFonts w:cs="Arial"/>
                <w:lang w:val="sv-SE"/>
              </w:rPr>
            </w:pPr>
            <w:r w:rsidRPr="008C3753">
              <w:rPr>
                <w:rFonts w:cs="Arial"/>
                <w:lang w:val="sv-SE"/>
              </w:rPr>
              <w:t>UTRA FDD Band XIV or</w:t>
            </w:r>
          </w:p>
          <w:p w14:paraId="012F42A8" w14:textId="77777777" w:rsidR="00B545CB" w:rsidRPr="008C3753" w:rsidRDefault="00B545CB" w:rsidP="00405A48">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0D1CD1E5" w14:textId="77777777" w:rsidR="00B545CB" w:rsidRPr="008C3753" w:rsidRDefault="00B545CB" w:rsidP="00405A48">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5ACEDC6"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2A9104"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0A44F8"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4BFB9"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C100B" w14:textId="77777777" w:rsidR="00B545CB" w:rsidRPr="008C3753" w:rsidRDefault="00B545CB" w:rsidP="00405A48">
            <w:pPr>
              <w:pStyle w:val="TAC"/>
              <w:rPr>
                <w:rFonts w:cs="v5.0.0"/>
                <w:lang w:eastAsia="ja-JP"/>
              </w:rPr>
            </w:pPr>
          </w:p>
        </w:tc>
      </w:tr>
      <w:tr w:rsidR="00B545CB" w:rsidRPr="008C3753" w14:paraId="55970ED5"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DF5206E" w14:textId="77777777" w:rsidR="00B545CB" w:rsidRPr="008C3753" w:rsidRDefault="00B545CB" w:rsidP="00405A48">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FEA0011" w14:textId="77777777" w:rsidR="00B545CB" w:rsidRPr="008C3753" w:rsidRDefault="00B545CB" w:rsidP="00405A48">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F11596D"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A08EDB"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951C89"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74775B"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3B1C0" w14:textId="77777777" w:rsidR="00B545CB" w:rsidRPr="008C3753" w:rsidRDefault="00B545CB" w:rsidP="00405A48">
            <w:pPr>
              <w:pStyle w:val="TAC"/>
              <w:rPr>
                <w:rFonts w:cs="v5.0.0"/>
                <w:lang w:eastAsia="ja-JP"/>
              </w:rPr>
            </w:pPr>
          </w:p>
        </w:tc>
      </w:tr>
      <w:tr w:rsidR="00B545CB" w:rsidRPr="008C3753" w14:paraId="20EA310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F20D36D" w14:textId="77777777" w:rsidR="00B545CB" w:rsidRPr="008C3753" w:rsidRDefault="00B545CB" w:rsidP="00405A48">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95BD277" w14:textId="77777777" w:rsidR="00B545CB" w:rsidRPr="008C3753" w:rsidRDefault="00B545CB" w:rsidP="00405A48">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2A5FF36"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3CAE9C"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03510A"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48D995"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FE0A6" w14:textId="77777777" w:rsidR="00B545CB" w:rsidRPr="008C3753" w:rsidRDefault="00B545CB" w:rsidP="00405A48">
            <w:pPr>
              <w:pStyle w:val="TAC"/>
              <w:rPr>
                <w:rFonts w:cs="v5.0.0"/>
                <w:lang w:eastAsia="ja-JP"/>
              </w:rPr>
            </w:pPr>
          </w:p>
        </w:tc>
      </w:tr>
      <w:tr w:rsidR="00B545CB" w:rsidRPr="008C3753" w14:paraId="3FDF360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36687AB" w14:textId="77777777" w:rsidR="00B545CB" w:rsidRPr="008C3753" w:rsidRDefault="00B545CB" w:rsidP="00405A48">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1F6F8D94" w14:textId="77777777" w:rsidR="00B545CB" w:rsidRPr="008C3753" w:rsidRDefault="00B545CB" w:rsidP="00405A48">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597342B"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9217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450BB9"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F94F8"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62C2FD" w14:textId="77777777" w:rsidR="00B545CB" w:rsidRPr="008C3753" w:rsidRDefault="00B545CB" w:rsidP="00405A48">
            <w:pPr>
              <w:pStyle w:val="TAC"/>
              <w:rPr>
                <w:rFonts w:cs="v5.0.0"/>
                <w:lang w:eastAsia="ja-JP"/>
              </w:rPr>
            </w:pPr>
          </w:p>
        </w:tc>
      </w:tr>
      <w:tr w:rsidR="00B545CB" w:rsidRPr="008C3753" w14:paraId="70B6AAC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128ADBD" w14:textId="77777777" w:rsidR="00B545CB" w:rsidRPr="00C7750B" w:rsidRDefault="00B545CB" w:rsidP="00405A48">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09E2DE3" w14:textId="77777777" w:rsidR="00B545CB" w:rsidRPr="008C3753" w:rsidRDefault="00B545CB" w:rsidP="00405A48">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F532B9E"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BD1130"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49082C"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CB607E"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4199D0" w14:textId="77777777" w:rsidR="00B545CB" w:rsidRPr="008C3753" w:rsidRDefault="00B545CB" w:rsidP="00405A48">
            <w:pPr>
              <w:pStyle w:val="TAC"/>
              <w:rPr>
                <w:rFonts w:cs="v5.0.0"/>
                <w:lang w:eastAsia="ja-JP"/>
              </w:rPr>
            </w:pPr>
            <w:r>
              <w:rPr>
                <w:rFonts w:cs="v5.0.0"/>
                <w:lang w:eastAsia="ja-JP"/>
              </w:rPr>
              <w:t>This is not applicable to BS operating in Band n50, n75, n92, n94 or n109</w:t>
            </w:r>
          </w:p>
        </w:tc>
      </w:tr>
      <w:tr w:rsidR="00B545CB" w:rsidRPr="008C3753" w14:paraId="75F0C72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AC3B6EB" w14:textId="77777777" w:rsidR="00B545CB" w:rsidRPr="008C3753" w:rsidRDefault="00B545CB" w:rsidP="00405A48">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314D289E" w14:textId="77777777" w:rsidR="00B545CB" w:rsidRPr="008C3753" w:rsidRDefault="00B545CB" w:rsidP="00405A48">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81C07AB"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5F15E4"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D7C5E2"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CF6B2F"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4FBC20" w14:textId="77777777" w:rsidR="00B545CB" w:rsidRPr="008C3753" w:rsidRDefault="00B545CB" w:rsidP="00405A48">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B545CB" w:rsidRPr="008C3753" w14:paraId="77BB9CA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1141CF9" w14:textId="77777777" w:rsidR="00B545CB" w:rsidRPr="008C3753" w:rsidRDefault="00B545CB" w:rsidP="00405A48">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BA84A28" w14:textId="77777777" w:rsidR="00B545CB" w:rsidRPr="008C3753" w:rsidRDefault="00B545CB" w:rsidP="00405A48">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231C83C"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DB684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3B8A3D"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330CF8"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855285" w14:textId="77777777" w:rsidR="00B545CB" w:rsidRPr="008C3753" w:rsidRDefault="00B545CB" w:rsidP="00405A48">
            <w:pPr>
              <w:pStyle w:val="TAC"/>
              <w:rPr>
                <w:lang w:eastAsia="ja-JP"/>
              </w:rPr>
            </w:pPr>
          </w:p>
        </w:tc>
      </w:tr>
      <w:tr w:rsidR="00B545CB" w:rsidRPr="008C3753" w14:paraId="4F530E4A"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3754818" w14:textId="77777777" w:rsidR="00B545CB" w:rsidRPr="008C3753" w:rsidRDefault="00B545CB" w:rsidP="00405A48">
            <w:pPr>
              <w:pStyle w:val="TAC"/>
              <w:rPr>
                <w:rFonts w:cs="Arial"/>
                <w:lang w:val="sv-SE"/>
              </w:rPr>
            </w:pPr>
            <w:r w:rsidRPr="008C3753">
              <w:rPr>
                <w:rFonts w:cs="Arial"/>
                <w:lang w:val="sv-SE"/>
              </w:rPr>
              <w:t>UTRA FDD Band XXV or</w:t>
            </w:r>
          </w:p>
          <w:p w14:paraId="755BBF1F" w14:textId="77777777" w:rsidR="00B545CB" w:rsidRPr="008C3753" w:rsidRDefault="00B545CB" w:rsidP="00405A48">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5BBFF295" w14:textId="77777777" w:rsidR="00B545CB" w:rsidRPr="008C3753" w:rsidRDefault="00B545CB" w:rsidP="00405A48">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DCA34BD"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56251C"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DA4CC1"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BF810D"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C6951C" w14:textId="77777777" w:rsidR="00B545CB" w:rsidRPr="008C3753" w:rsidRDefault="00B545CB" w:rsidP="00405A48">
            <w:pPr>
              <w:pStyle w:val="TAC"/>
              <w:rPr>
                <w:lang w:eastAsia="ja-JP"/>
              </w:rPr>
            </w:pPr>
          </w:p>
        </w:tc>
      </w:tr>
      <w:tr w:rsidR="00B545CB" w:rsidRPr="008C3753" w14:paraId="3AD09C39"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05812C9" w14:textId="77777777" w:rsidR="00B545CB" w:rsidRPr="008C3753" w:rsidRDefault="00B545CB" w:rsidP="00405A48">
            <w:pPr>
              <w:pStyle w:val="TAC"/>
              <w:rPr>
                <w:rFonts w:cs="Arial"/>
                <w:lang w:val="sv-SE"/>
              </w:rPr>
            </w:pPr>
            <w:r w:rsidRPr="008C3753">
              <w:rPr>
                <w:rFonts w:cs="Arial"/>
                <w:lang w:val="sv-SE"/>
              </w:rPr>
              <w:t>UTRA FDD Band XXVI or</w:t>
            </w:r>
          </w:p>
          <w:p w14:paraId="0DD58410" w14:textId="77777777" w:rsidR="00B545CB" w:rsidRPr="008C3753" w:rsidRDefault="00B545CB" w:rsidP="00405A48">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3380186" w14:textId="77777777" w:rsidR="00B545CB" w:rsidRPr="008C3753" w:rsidRDefault="00B545CB" w:rsidP="00405A48">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69F55DC"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ADAD24"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D81E37"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0BD92E"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79233" w14:textId="77777777" w:rsidR="00B545CB" w:rsidRPr="008C3753" w:rsidRDefault="00B545CB" w:rsidP="00405A48">
            <w:pPr>
              <w:pStyle w:val="TAC"/>
              <w:rPr>
                <w:lang w:eastAsia="ja-JP"/>
              </w:rPr>
            </w:pPr>
          </w:p>
        </w:tc>
      </w:tr>
      <w:tr w:rsidR="00B545CB" w:rsidRPr="008C3753" w14:paraId="602AA7AB"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0060D8C" w14:textId="77777777" w:rsidR="00B545CB" w:rsidRPr="008C3753" w:rsidRDefault="00B545CB" w:rsidP="00405A48">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342A1B5" w14:textId="77777777" w:rsidR="00B545CB" w:rsidRPr="008C3753" w:rsidRDefault="00B545CB" w:rsidP="00405A48">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E425B52"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B625F6"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DB5204"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E642D7"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9EEE5A" w14:textId="77777777" w:rsidR="00B545CB" w:rsidRPr="008C3753" w:rsidRDefault="00B545CB" w:rsidP="00405A48">
            <w:pPr>
              <w:pStyle w:val="TAC"/>
              <w:rPr>
                <w:lang w:eastAsia="ja-JP"/>
              </w:rPr>
            </w:pPr>
          </w:p>
        </w:tc>
      </w:tr>
      <w:tr w:rsidR="00B545CB" w:rsidRPr="008C3753" w14:paraId="65A339EC"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F6F3511" w14:textId="77777777" w:rsidR="00B545CB" w:rsidRPr="008C3753" w:rsidRDefault="00B545CB" w:rsidP="00405A48">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853C73C" w14:textId="77777777" w:rsidR="00B545CB" w:rsidRPr="008C3753" w:rsidRDefault="00B545CB" w:rsidP="00405A48">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10F1E84"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28000"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C555DD"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7C05A2"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F0E58D" w14:textId="77777777" w:rsidR="00B545CB" w:rsidRPr="008C3753" w:rsidRDefault="00B545CB" w:rsidP="00405A48">
            <w:pPr>
              <w:pStyle w:val="TAC"/>
              <w:rPr>
                <w:lang w:eastAsia="ja-JP"/>
              </w:rPr>
            </w:pPr>
          </w:p>
        </w:tc>
      </w:tr>
      <w:tr w:rsidR="00B545CB" w:rsidRPr="008C3753" w14:paraId="6A29E27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1F1FB8F" w14:textId="77777777" w:rsidR="00B545CB" w:rsidRPr="008C3753" w:rsidRDefault="00B545CB" w:rsidP="00405A48">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B4C7B35" w14:textId="77777777" w:rsidR="00B545CB" w:rsidRPr="008C3753" w:rsidRDefault="00B545CB" w:rsidP="00405A48">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01F8D6D" w14:textId="77777777" w:rsidR="00B545CB" w:rsidRPr="008C3753" w:rsidRDefault="00B545CB" w:rsidP="00405A48">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5815B1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90B962"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249C46" w14:textId="77777777" w:rsidR="00B545CB" w:rsidRPr="008C3753" w:rsidRDefault="00B545CB" w:rsidP="00405A48">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48C01B1" w14:textId="77777777" w:rsidR="00B545CB" w:rsidRPr="008C3753" w:rsidRDefault="00B545CB" w:rsidP="00405A48">
            <w:pPr>
              <w:pStyle w:val="TAC"/>
              <w:rPr>
                <w:lang w:eastAsia="ja-JP"/>
              </w:rPr>
            </w:pPr>
          </w:p>
        </w:tc>
      </w:tr>
      <w:tr w:rsidR="00B545CB" w:rsidRPr="008C3753" w14:paraId="6C1C1F6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3E15F58" w14:textId="77777777" w:rsidR="00B545CB" w:rsidRPr="008C3753" w:rsidRDefault="00B545CB" w:rsidP="00405A48">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58139FB0" w14:textId="77777777" w:rsidR="00B545CB" w:rsidRPr="008C3753" w:rsidRDefault="00B545CB" w:rsidP="00405A48">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03E21249" w14:textId="77777777" w:rsidR="00B545CB" w:rsidRPr="008C3753" w:rsidRDefault="00B545CB" w:rsidP="00405A48">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E42AD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4CA6BD"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A58DAE" w14:textId="77777777" w:rsidR="00B545CB" w:rsidRPr="008C3753" w:rsidRDefault="00B545CB" w:rsidP="00405A4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393110" w14:textId="77777777" w:rsidR="00B545CB" w:rsidRPr="008C3753" w:rsidRDefault="00B545CB" w:rsidP="00405A48">
            <w:pPr>
              <w:pStyle w:val="TAC"/>
              <w:rPr>
                <w:lang w:eastAsia="ja-JP"/>
              </w:rPr>
            </w:pPr>
          </w:p>
        </w:tc>
      </w:tr>
      <w:tr w:rsidR="00B545CB" w:rsidRPr="008C3753" w14:paraId="5B66591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DECD403" w14:textId="77777777" w:rsidR="00B545CB" w:rsidRPr="008C3753" w:rsidRDefault="00B545CB" w:rsidP="00405A48">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18E2FA9" w14:textId="77777777" w:rsidR="00B545CB" w:rsidRPr="008C3753" w:rsidRDefault="00B545CB" w:rsidP="00405A48">
            <w:pPr>
              <w:pStyle w:val="TAC"/>
              <w:rPr>
                <w:rFonts w:cs="Arial"/>
              </w:rPr>
            </w:pPr>
            <w:r w:rsidRPr="008C3753">
              <w:rPr>
                <w:rFonts w:cs="Arial"/>
              </w:rPr>
              <w:t>1900 – 1920 MHz</w:t>
            </w:r>
          </w:p>
          <w:p w14:paraId="56C7458D" w14:textId="77777777" w:rsidR="00B545CB" w:rsidRPr="008C3753" w:rsidRDefault="00B545CB" w:rsidP="00405A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5C4264A"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FDA638"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DE9B2B"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39EE2"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230AEA" w14:textId="77777777" w:rsidR="00B545CB" w:rsidRPr="008C3753" w:rsidRDefault="00B545CB" w:rsidP="00405A48">
            <w:pPr>
              <w:pStyle w:val="TAC"/>
              <w:rPr>
                <w:lang w:eastAsia="ja-JP"/>
              </w:rPr>
            </w:pPr>
          </w:p>
        </w:tc>
      </w:tr>
      <w:tr w:rsidR="00B545CB" w:rsidRPr="008C3753" w14:paraId="3F03AE7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073EBE0" w14:textId="77777777" w:rsidR="00B545CB" w:rsidRPr="008C3753" w:rsidRDefault="00B545CB" w:rsidP="00405A48">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7A2C9430" w14:textId="77777777" w:rsidR="00B545CB" w:rsidRPr="008C3753" w:rsidRDefault="00B545CB" w:rsidP="00405A48">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3DEEE6"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02BD81"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2CD070"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45129C"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E7ADCE" w14:textId="77777777" w:rsidR="00B545CB" w:rsidRPr="008C3753" w:rsidRDefault="00B545CB" w:rsidP="00405A48">
            <w:pPr>
              <w:pStyle w:val="TAC"/>
              <w:rPr>
                <w:lang w:eastAsia="ja-JP"/>
              </w:rPr>
            </w:pPr>
            <w:r w:rsidRPr="008C3753">
              <w:rPr>
                <w:rFonts w:cs="Arial"/>
              </w:rPr>
              <w:t>This is not applicable to BS operating in Band n34</w:t>
            </w:r>
          </w:p>
        </w:tc>
      </w:tr>
      <w:tr w:rsidR="00B545CB" w:rsidRPr="008C3753" w14:paraId="6ADDBC1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B4839DD" w14:textId="77777777" w:rsidR="00B545CB" w:rsidRPr="00C7750B" w:rsidRDefault="00B545CB" w:rsidP="00405A48">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CE07CB8" w14:textId="77777777" w:rsidR="00B545CB" w:rsidRPr="008C3753" w:rsidRDefault="00B545CB" w:rsidP="00405A48">
            <w:pPr>
              <w:pStyle w:val="TAC"/>
              <w:rPr>
                <w:rFonts w:cs="Arial"/>
              </w:rPr>
            </w:pPr>
            <w:r w:rsidRPr="008C3753">
              <w:rPr>
                <w:rFonts w:cs="Arial"/>
              </w:rPr>
              <w:t>1850 – 1910 MHz</w:t>
            </w:r>
          </w:p>
          <w:p w14:paraId="7B1D89D7" w14:textId="77777777" w:rsidR="00B545CB" w:rsidRPr="008C3753" w:rsidRDefault="00B545CB" w:rsidP="00405A4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73DE5A2"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9F3A50"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8CED52"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794FF6"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FD5CCB" w14:textId="77777777" w:rsidR="00B545CB" w:rsidRPr="008C3753" w:rsidRDefault="00B545CB" w:rsidP="00405A48">
            <w:pPr>
              <w:pStyle w:val="TAC"/>
              <w:rPr>
                <w:rFonts w:cs="Arial"/>
              </w:rPr>
            </w:pPr>
          </w:p>
        </w:tc>
      </w:tr>
      <w:tr w:rsidR="00B545CB" w:rsidRPr="008C3753" w14:paraId="616B2FC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785070F" w14:textId="77777777" w:rsidR="00B545CB" w:rsidRPr="008C3753" w:rsidRDefault="00B545CB" w:rsidP="00405A48">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56CA27E" w14:textId="77777777" w:rsidR="00B545CB" w:rsidRPr="008C3753" w:rsidRDefault="00B545CB" w:rsidP="00405A48">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3A27FA8"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83F9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7CBC2F"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4C0441"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C1FC1" w14:textId="77777777" w:rsidR="00B545CB" w:rsidRPr="008C3753" w:rsidRDefault="00B545CB" w:rsidP="00405A48">
            <w:pPr>
              <w:pStyle w:val="TAC"/>
              <w:rPr>
                <w:rFonts w:cs="Arial"/>
              </w:rPr>
            </w:pPr>
            <w:r w:rsidRPr="008C3753">
              <w:rPr>
                <w:rFonts w:cs="Arial"/>
              </w:rPr>
              <w:t>This is not applicable to BS operating in Band n2 or band n25</w:t>
            </w:r>
          </w:p>
        </w:tc>
      </w:tr>
      <w:tr w:rsidR="00B545CB" w:rsidRPr="008C3753" w14:paraId="4866C57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8144765" w14:textId="77777777" w:rsidR="00B545CB" w:rsidRPr="008C3753" w:rsidRDefault="00B545CB" w:rsidP="00405A48">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D03DBAF" w14:textId="77777777" w:rsidR="00B545CB" w:rsidRPr="008C3753" w:rsidRDefault="00B545CB" w:rsidP="00405A48">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80FBB4A"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90E35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6D87AC"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AA4E0"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942BF2" w14:textId="77777777" w:rsidR="00B545CB" w:rsidRPr="008C3753" w:rsidRDefault="00B545CB" w:rsidP="00405A48">
            <w:pPr>
              <w:pStyle w:val="TAC"/>
              <w:rPr>
                <w:rFonts w:cs="Arial"/>
              </w:rPr>
            </w:pPr>
          </w:p>
        </w:tc>
      </w:tr>
      <w:tr w:rsidR="00B545CB" w:rsidRPr="008C3753" w14:paraId="2E1E5239"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9B17AC9" w14:textId="77777777" w:rsidR="00B545CB" w:rsidRPr="008C3753" w:rsidRDefault="00B545CB" w:rsidP="00405A48">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8C038BB" w14:textId="77777777" w:rsidR="00B545CB" w:rsidRPr="008C3753" w:rsidRDefault="00B545CB" w:rsidP="00405A48">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14D0AE5"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A7A61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9AC0D3"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45902"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379364" w14:textId="77777777" w:rsidR="00B545CB" w:rsidRPr="008C3753" w:rsidRDefault="00B545CB" w:rsidP="00405A48">
            <w:pPr>
              <w:pStyle w:val="TAC"/>
              <w:rPr>
                <w:rFonts w:cs="Arial"/>
              </w:rPr>
            </w:pPr>
            <w:r w:rsidRPr="008C3753">
              <w:rPr>
                <w:rFonts w:cs="Arial"/>
              </w:rPr>
              <w:t>This is not applicable to BS operating in Band n38.</w:t>
            </w:r>
          </w:p>
        </w:tc>
      </w:tr>
      <w:tr w:rsidR="00B545CB" w:rsidRPr="008C3753" w14:paraId="17DD2B8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C4527F3" w14:textId="77777777" w:rsidR="00B545CB" w:rsidRPr="008C3753" w:rsidRDefault="00B545CB" w:rsidP="00405A48">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41A8DE9" w14:textId="77777777" w:rsidR="00B545CB" w:rsidRPr="008C3753" w:rsidRDefault="00B545CB" w:rsidP="00405A48">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69C30E6A"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0CF27D"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BF9A86"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97DCEC"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32632" w14:textId="77777777" w:rsidR="00B545CB" w:rsidRPr="008C3753" w:rsidRDefault="00B545CB" w:rsidP="00405A48">
            <w:pPr>
              <w:pStyle w:val="TAC"/>
              <w:rPr>
                <w:rFonts w:cs="Arial"/>
              </w:rPr>
            </w:pPr>
            <w:r w:rsidRPr="008C3753">
              <w:rPr>
                <w:rFonts w:cs="Arial"/>
              </w:rPr>
              <w:t>This is not applicable to BS operating in Band n39</w:t>
            </w:r>
          </w:p>
        </w:tc>
      </w:tr>
      <w:tr w:rsidR="00B545CB" w:rsidRPr="008C3753" w14:paraId="6863F017"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ADC7C78" w14:textId="77777777" w:rsidR="00B545CB" w:rsidRPr="008C3753" w:rsidRDefault="00B545CB" w:rsidP="00405A48">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79FBC92" w14:textId="77777777" w:rsidR="00B545CB" w:rsidRPr="008C3753" w:rsidRDefault="00B545CB" w:rsidP="00405A48">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6611F09F"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48FDD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3E3701"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D119C6"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D696CC" w14:textId="77777777" w:rsidR="00B545CB" w:rsidRPr="008C3753" w:rsidRDefault="00B545CB" w:rsidP="00405A48">
            <w:pPr>
              <w:pStyle w:val="TAC"/>
              <w:rPr>
                <w:rFonts w:cs="Arial"/>
              </w:rPr>
            </w:pPr>
            <w:r w:rsidRPr="008C3753">
              <w:rPr>
                <w:rFonts w:cs="Arial"/>
              </w:rPr>
              <w:t>This is not applicable to BS operating in Bands n30 or n40.</w:t>
            </w:r>
          </w:p>
        </w:tc>
      </w:tr>
      <w:tr w:rsidR="00B545CB" w:rsidRPr="008C3753" w14:paraId="728289AB"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CFE9658" w14:textId="77777777" w:rsidR="00B545CB" w:rsidRPr="008C3753" w:rsidRDefault="00B545CB" w:rsidP="00405A48">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2DDA8EB4" w14:textId="77777777" w:rsidR="00B545CB" w:rsidRPr="008C3753" w:rsidRDefault="00B545CB" w:rsidP="00405A48">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34A155F9"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6C0F58"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956D4C"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8EDDA5"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D9BF09" w14:textId="77777777" w:rsidR="00B545CB" w:rsidRPr="008C3753" w:rsidRDefault="00B545CB" w:rsidP="00405A48">
            <w:pPr>
              <w:pStyle w:val="TAC"/>
              <w:rPr>
                <w:rFonts w:cs="Arial"/>
              </w:rPr>
            </w:pPr>
            <w:r w:rsidRPr="008C3753">
              <w:rPr>
                <w:rFonts w:cs="Arial"/>
              </w:rPr>
              <w:t>This is not applicable to BS operating in Band n41 or n53</w:t>
            </w:r>
          </w:p>
        </w:tc>
      </w:tr>
      <w:tr w:rsidR="00B545CB" w:rsidRPr="008C3753" w14:paraId="6B9E19D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4E85751" w14:textId="77777777" w:rsidR="00B545CB" w:rsidRPr="008C3753" w:rsidRDefault="00B545CB" w:rsidP="00405A48">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06A6B02" w14:textId="77777777" w:rsidR="00B545CB" w:rsidRPr="008C3753" w:rsidRDefault="00B545CB" w:rsidP="00405A48">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D98087C"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8A784E"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361A87"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4B735"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156A5B" w14:textId="77777777" w:rsidR="00B545CB" w:rsidRPr="008C3753" w:rsidRDefault="00B545CB" w:rsidP="00405A48">
            <w:pPr>
              <w:pStyle w:val="TAC"/>
              <w:rPr>
                <w:rFonts w:cs="Arial"/>
              </w:rPr>
            </w:pPr>
            <w:r w:rsidRPr="008C3753">
              <w:rPr>
                <w:lang w:eastAsia="ja-JP"/>
              </w:rPr>
              <w:t xml:space="preserve">This is not applicable to BS operating in Band </w:t>
            </w:r>
            <w:r w:rsidRPr="008C3753">
              <w:rPr>
                <w:rFonts w:cs="Arial"/>
              </w:rPr>
              <w:t>n48, n77 or n78</w:t>
            </w:r>
          </w:p>
        </w:tc>
      </w:tr>
      <w:tr w:rsidR="00B545CB" w:rsidRPr="008C3753" w14:paraId="1C3CE19B"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B5360AC" w14:textId="77777777" w:rsidR="00B545CB" w:rsidRPr="008C3753" w:rsidRDefault="00B545CB" w:rsidP="00405A48">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38B06640" w14:textId="77777777" w:rsidR="00B545CB" w:rsidRPr="008C3753" w:rsidRDefault="00B545CB" w:rsidP="00405A48">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24F6ED4"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5BA318"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C8EAA"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49B30C"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66C268" w14:textId="77777777" w:rsidR="00B545CB" w:rsidRPr="008C3753" w:rsidRDefault="00B545CB" w:rsidP="00405A48">
            <w:pPr>
              <w:pStyle w:val="TAC"/>
              <w:rPr>
                <w:lang w:eastAsia="ja-JP"/>
              </w:rPr>
            </w:pPr>
            <w:r w:rsidRPr="008C3753">
              <w:rPr>
                <w:lang w:eastAsia="ja-JP"/>
              </w:rPr>
              <w:t xml:space="preserve">This is not applicable to BS operating in Band </w:t>
            </w:r>
            <w:r w:rsidRPr="008C3753">
              <w:rPr>
                <w:rFonts w:cs="Arial"/>
              </w:rPr>
              <w:t>n48, n77 or n78</w:t>
            </w:r>
          </w:p>
        </w:tc>
      </w:tr>
      <w:tr w:rsidR="00B545CB" w:rsidRPr="008C3753" w14:paraId="5FEACD0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6A7B845" w14:textId="77777777" w:rsidR="00B545CB" w:rsidRPr="008C3753" w:rsidRDefault="00B545CB" w:rsidP="00405A48">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4B551B6A" w14:textId="77777777" w:rsidR="00B545CB" w:rsidRPr="008C3753" w:rsidRDefault="00B545CB" w:rsidP="00405A48">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B097E03"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33FE06"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A50A37"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85B840"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FA21AD" w14:textId="77777777" w:rsidR="00B545CB" w:rsidRPr="008C3753" w:rsidRDefault="00B545CB" w:rsidP="00405A48">
            <w:pPr>
              <w:pStyle w:val="TAC"/>
              <w:rPr>
                <w:lang w:eastAsia="ja-JP"/>
              </w:rPr>
            </w:pPr>
            <w:r w:rsidRPr="008C3753">
              <w:rPr>
                <w:rFonts w:cs="Arial"/>
              </w:rPr>
              <w:t>This is not applicable to BS operating in Band n28</w:t>
            </w:r>
          </w:p>
        </w:tc>
      </w:tr>
      <w:tr w:rsidR="00B545CB" w:rsidRPr="008C3753" w14:paraId="019EF4BC"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DC95871" w14:textId="77777777" w:rsidR="00B545CB" w:rsidRPr="008C3753" w:rsidRDefault="00B545CB" w:rsidP="00405A48">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4052D665" w14:textId="77777777" w:rsidR="00B545CB" w:rsidRPr="008C3753" w:rsidRDefault="00B545CB" w:rsidP="00405A48">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7B762" w14:textId="77777777" w:rsidR="00B545CB" w:rsidRPr="008C3753" w:rsidRDefault="00B545CB" w:rsidP="00405A48">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E430A8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F70A40"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50F7D1" w14:textId="77777777" w:rsidR="00B545CB" w:rsidRPr="008C3753" w:rsidRDefault="00B545CB" w:rsidP="00405A48">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3FDA1A" w14:textId="77777777" w:rsidR="00B545CB" w:rsidRPr="008C3753" w:rsidRDefault="00B545CB" w:rsidP="00405A48">
            <w:pPr>
              <w:pStyle w:val="TAC"/>
              <w:rPr>
                <w:rFonts w:cs="Arial"/>
              </w:rPr>
            </w:pPr>
          </w:p>
        </w:tc>
      </w:tr>
      <w:tr w:rsidR="00B545CB" w:rsidRPr="008C3753" w14:paraId="745F031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A1F893E" w14:textId="77777777" w:rsidR="00B545CB" w:rsidRPr="008C3753" w:rsidRDefault="00B545CB" w:rsidP="00405A48">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36E0EB2A" w14:textId="77777777" w:rsidR="00B545CB" w:rsidRPr="008C3753" w:rsidRDefault="00B545CB" w:rsidP="00405A48">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AA6ED1" w14:textId="77777777" w:rsidR="00B545CB" w:rsidRPr="008C3753" w:rsidRDefault="00B545CB" w:rsidP="00405A48">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E6A297C" w14:textId="77777777" w:rsidR="00B545CB" w:rsidRPr="008C3753" w:rsidRDefault="00B545CB" w:rsidP="00405A4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9C640B5" w14:textId="77777777" w:rsidR="00B545CB" w:rsidRPr="008C3753" w:rsidRDefault="00B545CB" w:rsidP="00405A4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D1E3F" w14:textId="77777777" w:rsidR="00B545CB" w:rsidRPr="008C3753" w:rsidRDefault="00B545CB" w:rsidP="00405A48">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6E1D19" w14:textId="77777777" w:rsidR="00B545CB" w:rsidRPr="008C3753" w:rsidRDefault="00B545CB" w:rsidP="00405A48">
            <w:pPr>
              <w:pStyle w:val="TAC"/>
              <w:rPr>
                <w:rFonts w:cs="Arial"/>
              </w:rPr>
            </w:pPr>
            <w:r>
              <w:rPr>
                <w:rFonts w:cs="Arial"/>
              </w:rPr>
              <w:t>This is not applicable to BS operating in Band n</w:t>
            </w:r>
            <w:r>
              <w:rPr>
                <w:rFonts w:cs="Arial" w:hint="eastAsia"/>
              </w:rPr>
              <w:t>46</w:t>
            </w:r>
            <w:r>
              <w:rPr>
                <w:rFonts w:cs="Arial"/>
              </w:rPr>
              <w:t>, n96</w:t>
            </w:r>
            <w:r>
              <w:rPr>
                <w:rFonts w:cs="Arial" w:hint="eastAsia"/>
              </w:rPr>
              <w:t xml:space="preserve"> or n</w:t>
            </w:r>
            <w:r>
              <w:rPr>
                <w:rFonts w:cs="Arial"/>
              </w:rPr>
              <w:t>102</w:t>
            </w:r>
          </w:p>
        </w:tc>
      </w:tr>
      <w:tr w:rsidR="00B545CB" w:rsidRPr="008C3753" w14:paraId="67E04E1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C07C18E" w14:textId="77777777" w:rsidR="00B545CB" w:rsidRPr="008C3753" w:rsidRDefault="00B545CB" w:rsidP="00405A48">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0996A2F" w14:textId="77777777" w:rsidR="00B545CB" w:rsidRPr="008C3753" w:rsidRDefault="00B545CB" w:rsidP="00405A48">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88B61D2" w14:textId="77777777" w:rsidR="00B545CB" w:rsidRPr="008C3753" w:rsidRDefault="00B545CB" w:rsidP="00405A48">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34797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24FC0A"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5C061" w14:textId="77777777" w:rsidR="00B545CB" w:rsidRPr="008C3753" w:rsidRDefault="00B545CB" w:rsidP="00405A48">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1244A5" w14:textId="77777777" w:rsidR="00B545CB" w:rsidRPr="008C3753" w:rsidRDefault="00B545CB" w:rsidP="00405A48">
            <w:pPr>
              <w:pStyle w:val="TAC"/>
              <w:rPr>
                <w:rFonts w:cs="Arial"/>
              </w:rPr>
            </w:pPr>
            <w:r w:rsidRPr="008C3753">
              <w:rPr>
                <w:lang w:eastAsia="ja-JP"/>
              </w:rPr>
              <w:t>This is not applicable to BS operating in Band n48, n77 or n78</w:t>
            </w:r>
          </w:p>
        </w:tc>
      </w:tr>
      <w:tr w:rsidR="00B545CB" w:rsidRPr="008C3753" w14:paraId="0638E40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3200A78" w14:textId="77777777" w:rsidR="00B545CB" w:rsidRPr="008C3753" w:rsidRDefault="00B545CB" w:rsidP="00405A48">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1F3E4FB9" w14:textId="77777777" w:rsidR="00B545CB" w:rsidRPr="008C3753" w:rsidRDefault="00B545CB" w:rsidP="00405A48">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485338A" w14:textId="77777777" w:rsidR="00B545CB" w:rsidRPr="008C3753" w:rsidRDefault="00B545CB" w:rsidP="00405A48">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170BF9"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333D4E"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C397E7" w14:textId="77777777" w:rsidR="00B545CB" w:rsidRPr="008C3753" w:rsidRDefault="00B545CB" w:rsidP="00405A48">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A74619" w14:textId="77777777" w:rsidR="00B545CB" w:rsidRPr="008C3753" w:rsidRDefault="00B545CB" w:rsidP="00405A48">
            <w:pPr>
              <w:pStyle w:val="TAC"/>
              <w:rPr>
                <w:lang w:eastAsia="ja-JP"/>
              </w:rPr>
            </w:pPr>
            <w:r>
              <w:rPr>
                <w:lang w:eastAsia="ja-JP"/>
              </w:rPr>
              <w:t>This is not applicable to BS operating in Band n51, n74, n75, n91, n92, n93, n94, n109, n110</w:t>
            </w:r>
          </w:p>
        </w:tc>
      </w:tr>
      <w:tr w:rsidR="00B545CB" w:rsidRPr="008C3753" w14:paraId="18B0F11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F8FD9AC" w14:textId="77777777" w:rsidR="00B545CB" w:rsidRPr="008C3753" w:rsidRDefault="00B545CB" w:rsidP="00405A48">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C9E771F" w14:textId="77777777" w:rsidR="00B545CB" w:rsidRPr="008C3753" w:rsidRDefault="00B545CB" w:rsidP="00405A48">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64CBFB8" w14:textId="77777777" w:rsidR="00B545CB" w:rsidRPr="008C3753" w:rsidRDefault="00B545CB" w:rsidP="00405A48">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63DF6C" w14:textId="77777777" w:rsidR="00B545CB" w:rsidRPr="008C3753" w:rsidRDefault="00B545CB" w:rsidP="00405A48">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577EE316" w14:textId="77777777" w:rsidR="00B545CB" w:rsidRPr="008C3753" w:rsidRDefault="00B545CB" w:rsidP="00405A48">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9DAAD51" w14:textId="77777777" w:rsidR="00B545CB" w:rsidRPr="008C3753" w:rsidRDefault="00B545CB" w:rsidP="00405A48">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37CC9A" w14:textId="77777777" w:rsidR="00B545CB" w:rsidRPr="008C3753" w:rsidRDefault="00B545CB" w:rsidP="00405A48">
            <w:pPr>
              <w:pStyle w:val="TAC"/>
              <w:rPr>
                <w:lang w:eastAsia="ja-JP"/>
              </w:rPr>
            </w:pPr>
            <w:r w:rsidRPr="008C3753">
              <w:rPr>
                <w:lang w:eastAsia="ja-JP"/>
              </w:rPr>
              <w:t>This is not applicable to BS operating in Band n50, n74, n75, n76, n91, n92, n93</w:t>
            </w:r>
            <w:r>
              <w:rPr>
                <w:lang w:eastAsia="ja-JP"/>
              </w:rPr>
              <w:t xml:space="preserve">, </w:t>
            </w:r>
            <w:r w:rsidRPr="008C3753">
              <w:rPr>
                <w:lang w:eastAsia="ja-JP"/>
              </w:rPr>
              <w:t>n94</w:t>
            </w:r>
            <w:r>
              <w:rPr>
                <w:lang w:eastAsia="ja-JP"/>
              </w:rPr>
              <w:t>, n110</w:t>
            </w:r>
          </w:p>
        </w:tc>
      </w:tr>
      <w:tr w:rsidR="00B545CB" w:rsidRPr="008C3753" w14:paraId="2500717C"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71CA05E" w14:textId="77777777" w:rsidR="00B545CB" w:rsidRPr="008C3753" w:rsidRDefault="00B545CB" w:rsidP="00405A48">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004120C7" w14:textId="77777777" w:rsidR="00B545CB" w:rsidRPr="008C3753" w:rsidRDefault="00B545CB" w:rsidP="00405A48">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5D93119D" w14:textId="77777777" w:rsidR="00B545CB" w:rsidRPr="008C3753" w:rsidRDefault="00B545CB" w:rsidP="00405A48">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E178B07" w14:textId="77777777" w:rsidR="00B545CB" w:rsidRPr="008C3753" w:rsidRDefault="00B545CB" w:rsidP="00405A48">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D6F5A" w14:textId="77777777" w:rsidR="00B545CB" w:rsidRPr="008C3753" w:rsidRDefault="00B545CB" w:rsidP="00405A48">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E58114" w14:textId="77777777" w:rsidR="00B545CB" w:rsidRPr="008C3753" w:rsidRDefault="00B545CB" w:rsidP="00405A48">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958448" w14:textId="77777777" w:rsidR="00B545CB" w:rsidRPr="008C3753" w:rsidRDefault="00B545CB" w:rsidP="00405A48">
            <w:pPr>
              <w:pStyle w:val="TAC"/>
              <w:rPr>
                <w:lang w:eastAsia="ja-JP"/>
              </w:rPr>
            </w:pPr>
            <w:r w:rsidRPr="008C3753">
              <w:rPr>
                <w:rFonts w:cs="Arial"/>
              </w:rPr>
              <w:t>This is not applicable to BS operating in Band n41, n53 or n90</w:t>
            </w:r>
          </w:p>
        </w:tc>
      </w:tr>
      <w:tr w:rsidR="00B545CB" w:rsidRPr="008C3753" w14:paraId="01CB1FB7"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D0E65C9" w14:textId="77777777" w:rsidR="00B545CB" w:rsidRPr="008C3753" w:rsidRDefault="00B545CB" w:rsidP="00405A48">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C638B4A" w14:textId="77777777" w:rsidR="00B545CB" w:rsidRPr="008C3753" w:rsidRDefault="00B545CB" w:rsidP="00405A48">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1E3635C" w14:textId="77777777" w:rsidR="00B545CB" w:rsidRPr="008C3753" w:rsidRDefault="00B545CB" w:rsidP="00405A48">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B679338" w14:textId="77777777" w:rsidR="00B545CB" w:rsidRPr="008C3753" w:rsidRDefault="00B545CB" w:rsidP="00405A4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F879A2B" w14:textId="77777777" w:rsidR="00B545CB" w:rsidRPr="008C3753" w:rsidRDefault="00B545CB" w:rsidP="00405A4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3240C2" w14:textId="77777777" w:rsidR="00B545CB" w:rsidRPr="008C3753" w:rsidRDefault="00B545CB" w:rsidP="00405A4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EB23DA" w14:textId="77777777" w:rsidR="00B545CB" w:rsidRPr="008C3753" w:rsidRDefault="00B545CB" w:rsidP="00405A48">
            <w:pPr>
              <w:pStyle w:val="TAC"/>
              <w:rPr>
                <w:rFonts w:cs="Arial"/>
              </w:rPr>
            </w:pPr>
            <w:r>
              <w:rPr>
                <w:rFonts w:cs="Arial"/>
              </w:rPr>
              <w:t>This is not applicable to BS operating in Band n54</w:t>
            </w:r>
          </w:p>
        </w:tc>
      </w:tr>
      <w:tr w:rsidR="00B545CB" w:rsidRPr="008C3753" w14:paraId="5FBBE24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88C67D3" w14:textId="77777777" w:rsidR="00B545CB" w:rsidRPr="008C3753" w:rsidRDefault="00B545CB" w:rsidP="00405A48">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6D77FA45" w14:textId="77777777" w:rsidR="00B545CB" w:rsidRPr="008C3753" w:rsidRDefault="00B545CB" w:rsidP="00405A48">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C91A22"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C67EF" w14:textId="77777777" w:rsidR="00B545CB" w:rsidRPr="008C3753" w:rsidRDefault="00B545CB" w:rsidP="00405A48">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2C3702"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4712E0"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C22B2" w14:textId="77777777" w:rsidR="00B545CB" w:rsidRPr="008C3753" w:rsidRDefault="00B545CB" w:rsidP="00405A48">
            <w:pPr>
              <w:pStyle w:val="TAC"/>
              <w:rPr>
                <w:rFonts w:cs="Arial"/>
              </w:rPr>
            </w:pPr>
          </w:p>
        </w:tc>
      </w:tr>
      <w:tr w:rsidR="00B545CB" w:rsidRPr="008C3753" w14:paraId="1D2E58B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5E5836E" w14:textId="77777777" w:rsidR="00B545CB" w:rsidRPr="008C3753" w:rsidRDefault="00B545CB" w:rsidP="00405A48">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0EFFC8A" w14:textId="77777777" w:rsidR="00B545CB" w:rsidRPr="008C3753" w:rsidRDefault="00B545CB" w:rsidP="00405A48">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1B7EAFC"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BEAFDE"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6DCE30"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8BC88D"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999D25" w14:textId="77777777" w:rsidR="00B545CB" w:rsidRPr="008C3753" w:rsidRDefault="00B545CB" w:rsidP="00405A48">
            <w:pPr>
              <w:pStyle w:val="TAC"/>
              <w:rPr>
                <w:rFonts w:cs="Arial"/>
              </w:rPr>
            </w:pPr>
          </w:p>
        </w:tc>
      </w:tr>
      <w:tr w:rsidR="00B545CB" w:rsidRPr="008C3753" w14:paraId="1BD059E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60DB714" w14:textId="77777777" w:rsidR="00B545CB" w:rsidRPr="008C3753" w:rsidRDefault="00B545CB" w:rsidP="00405A48">
            <w:pPr>
              <w:pStyle w:val="TAC"/>
            </w:pPr>
            <w:r w:rsidRPr="008C3753">
              <w:t>E-UTRA Band 68</w:t>
            </w:r>
            <w:r>
              <w:t xml:space="preserve"> or NR Band n68</w:t>
            </w:r>
          </w:p>
        </w:tc>
        <w:tc>
          <w:tcPr>
            <w:tcW w:w="1995" w:type="dxa"/>
            <w:tcBorders>
              <w:top w:val="single" w:sz="4" w:space="0" w:color="auto"/>
              <w:left w:val="single" w:sz="4" w:space="0" w:color="auto"/>
              <w:bottom w:val="single" w:sz="4" w:space="0" w:color="auto"/>
              <w:right w:val="single" w:sz="4" w:space="0" w:color="auto"/>
            </w:tcBorders>
          </w:tcPr>
          <w:p w14:paraId="27352AE5" w14:textId="77777777" w:rsidR="00B545CB" w:rsidRPr="008C3753" w:rsidRDefault="00B545CB" w:rsidP="00405A48">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3DBB689C" w14:textId="77777777" w:rsidR="00B545CB" w:rsidRPr="008C3753"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A90535"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39A89B" w14:textId="77777777" w:rsidR="00B545CB" w:rsidRPr="008C3753"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0620CA" w14:textId="77777777" w:rsidR="00B545CB" w:rsidRPr="008C3753"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24E775" w14:textId="77777777" w:rsidR="00B545CB" w:rsidRPr="008C3753" w:rsidRDefault="00B545CB" w:rsidP="00405A48">
            <w:pPr>
              <w:pStyle w:val="TAC"/>
              <w:rPr>
                <w:rFonts w:cs="Arial"/>
              </w:rPr>
            </w:pPr>
          </w:p>
        </w:tc>
      </w:tr>
      <w:tr w:rsidR="00B545CB" w:rsidRPr="008C3753" w14:paraId="35DC8DCF"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316E4EA" w14:textId="77777777" w:rsidR="00B545CB" w:rsidRPr="008C3753" w:rsidRDefault="00B545CB" w:rsidP="00405A48">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4058BC99" w14:textId="77777777" w:rsidR="00B545CB" w:rsidRPr="008C3753" w:rsidRDefault="00B545CB" w:rsidP="00405A48">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7482063" w14:textId="77777777" w:rsidR="00B545CB" w:rsidRPr="008C3753" w:rsidRDefault="00B545CB" w:rsidP="00405A48">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50F3189"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EC17C2" w14:textId="77777777" w:rsidR="00B545CB" w:rsidRPr="008C3753" w:rsidRDefault="00B545CB" w:rsidP="00405A48">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582FCA" w14:textId="77777777" w:rsidR="00B545CB" w:rsidRPr="008C3753" w:rsidRDefault="00B545CB" w:rsidP="00405A48">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02E28B5" w14:textId="77777777" w:rsidR="00B545CB" w:rsidRPr="008C3753" w:rsidRDefault="00B545CB" w:rsidP="00405A48">
            <w:pPr>
              <w:pStyle w:val="TAC"/>
              <w:rPr>
                <w:rFonts w:cs="Arial"/>
              </w:rPr>
            </w:pPr>
          </w:p>
        </w:tc>
      </w:tr>
      <w:tr w:rsidR="00B545CB" w:rsidRPr="008C3753" w14:paraId="6A33EFB9"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93900F5" w14:textId="77777777" w:rsidR="00B545CB" w:rsidRPr="008C3753" w:rsidRDefault="00B545CB" w:rsidP="00405A48">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AE6B123" w14:textId="77777777" w:rsidR="00B545CB" w:rsidRPr="008C3753" w:rsidRDefault="00B545CB" w:rsidP="00405A48">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F266868"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800558"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59D735"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AA20F13"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2951CD" w14:textId="77777777" w:rsidR="00B545CB" w:rsidRPr="008C3753" w:rsidRDefault="00B545CB" w:rsidP="00405A48">
            <w:pPr>
              <w:pStyle w:val="TAC"/>
              <w:rPr>
                <w:rFonts w:cs="Arial"/>
              </w:rPr>
            </w:pPr>
          </w:p>
        </w:tc>
      </w:tr>
      <w:tr w:rsidR="00B545CB" w:rsidRPr="008C3753" w14:paraId="1C0BF39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5808CA2" w14:textId="77777777" w:rsidR="00B545CB" w:rsidRPr="008C3753" w:rsidRDefault="00B545CB" w:rsidP="00405A48">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FA0096F" w14:textId="77777777" w:rsidR="00B545CB" w:rsidRPr="008C3753" w:rsidRDefault="00B545CB" w:rsidP="00405A48">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09968DFE"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D1F24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47B587"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0BD715"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470EB5" w14:textId="77777777" w:rsidR="00B545CB" w:rsidRPr="008C3753" w:rsidRDefault="00B545CB" w:rsidP="00405A48">
            <w:pPr>
              <w:pStyle w:val="TAC"/>
              <w:rPr>
                <w:rFonts w:cs="Arial"/>
              </w:rPr>
            </w:pPr>
          </w:p>
        </w:tc>
      </w:tr>
      <w:tr w:rsidR="00B545CB" w:rsidRPr="008C3753" w14:paraId="7E356AD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18BFC43" w14:textId="77777777" w:rsidR="00B545CB" w:rsidRPr="008C3753" w:rsidRDefault="00B545CB" w:rsidP="00405A48">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4259501C" w14:textId="77777777" w:rsidR="00B545CB" w:rsidRPr="008C3753" w:rsidRDefault="00B545CB" w:rsidP="00405A48">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7631DBB"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788DCA"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E445CB"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563432"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91D2586" w14:textId="77777777" w:rsidR="00B545CB" w:rsidRPr="008C3753" w:rsidRDefault="00B545CB" w:rsidP="00405A48">
            <w:pPr>
              <w:pStyle w:val="TAC"/>
              <w:rPr>
                <w:rFonts w:cs="Arial"/>
              </w:rPr>
            </w:pPr>
            <w:r w:rsidRPr="008C3753">
              <w:rPr>
                <w:rFonts w:cs="Arial"/>
              </w:rPr>
              <w:t>This is not applicable to BS operating in Band n50, n51, n91, n92, n93</w:t>
            </w:r>
            <w:r>
              <w:rPr>
                <w:rFonts w:cs="Arial"/>
              </w:rPr>
              <w:t>,</w:t>
            </w:r>
            <w:r w:rsidRPr="008C3753">
              <w:rPr>
                <w:rFonts w:cs="Arial"/>
              </w:rPr>
              <w:t xml:space="preserve"> n94</w:t>
            </w:r>
            <w:r>
              <w:rPr>
                <w:rFonts w:cs="Arial"/>
              </w:rPr>
              <w:t>, n110</w:t>
            </w:r>
          </w:p>
        </w:tc>
      </w:tr>
      <w:tr w:rsidR="00B545CB" w:rsidRPr="008C3753" w14:paraId="00515AB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2504F75" w14:textId="77777777" w:rsidR="00B545CB" w:rsidRPr="008C3753" w:rsidRDefault="00B545CB" w:rsidP="00405A48">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3E0532DD" w14:textId="77777777" w:rsidR="00B545CB" w:rsidRPr="008C3753" w:rsidRDefault="00B545CB" w:rsidP="00405A48">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87D2FAF"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59B3FE4"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ED635"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9C9AEE"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F0509C" w14:textId="77777777" w:rsidR="00B545CB" w:rsidRPr="008C3753" w:rsidRDefault="00B545CB" w:rsidP="00405A48">
            <w:pPr>
              <w:pStyle w:val="TAC"/>
              <w:rPr>
                <w:rFonts w:cs="Arial"/>
              </w:rPr>
            </w:pPr>
            <w:r w:rsidRPr="008C3753">
              <w:rPr>
                <w:rFonts w:cs="Arial"/>
              </w:rPr>
              <w:t>This is not applicable to BS operating in Band n48, n77 or n78</w:t>
            </w:r>
          </w:p>
        </w:tc>
      </w:tr>
      <w:tr w:rsidR="00B545CB" w:rsidRPr="008C3753" w14:paraId="57A83B2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C113954" w14:textId="77777777" w:rsidR="00B545CB" w:rsidRPr="008C3753" w:rsidRDefault="00B545CB" w:rsidP="00405A48">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BD11D1D" w14:textId="77777777" w:rsidR="00B545CB" w:rsidRPr="008C3753" w:rsidRDefault="00B545CB" w:rsidP="00405A48">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3056C258"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6A7786"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780315"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1B0755"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F52565" w14:textId="77777777" w:rsidR="00B545CB" w:rsidRPr="008C3753" w:rsidRDefault="00B545CB" w:rsidP="00405A48">
            <w:pPr>
              <w:pStyle w:val="TAC"/>
              <w:rPr>
                <w:rFonts w:cs="Arial"/>
              </w:rPr>
            </w:pPr>
            <w:r w:rsidRPr="008C3753">
              <w:rPr>
                <w:rFonts w:cs="Arial"/>
              </w:rPr>
              <w:t>This is not applicable to BS operating in Band n48, n77 or n78</w:t>
            </w:r>
          </w:p>
        </w:tc>
      </w:tr>
      <w:tr w:rsidR="00B545CB" w:rsidRPr="008C3753" w14:paraId="64028C4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BF322FC" w14:textId="77777777" w:rsidR="00B545CB" w:rsidRPr="008C3753" w:rsidRDefault="00B545CB" w:rsidP="00405A48">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69920997" w14:textId="77777777" w:rsidR="00B545CB" w:rsidRPr="008C3753" w:rsidRDefault="00B545CB" w:rsidP="00405A48">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2286E35D"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BCD23C7"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E25D96"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22D2A98"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9C7E0A9" w14:textId="77777777" w:rsidR="00B545CB" w:rsidRPr="008C3753" w:rsidRDefault="00B545CB" w:rsidP="00405A48">
            <w:pPr>
              <w:pStyle w:val="TAC"/>
              <w:rPr>
                <w:rFonts w:cs="Arial"/>
              </w:rPr>
            </w:pPr>
          </w:p>
        </w:tc>
      </w:tr>
      <w:tr w:rsidR="00B545CB" w:rsidRPr="008C3753" w14:paraId="1BF48BD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0CBAA26" w14:textId="77777777" w:rsidR="00B545CB" w:rsidRPr="008C3753" w:rsidRDefault="00B545CB" w:rsidP="00405A48">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304B5C68" w14:textId="77777777" w:rsidR="00B545CB" w:rsidRPr="008C3753" w:rsidRDefault="00B545CB" w:rsidP="00405A48">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624CB23"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91D0E2"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075FC4"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F1D118"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EF7F54" w14:textId="77777777" w:rsidR="00B545CB" w:rsidRPr="008C3753" w:rsidRDefault="00B545CB" w:rsidP="00405A48">
            <w:pPr>
              <w:pStyle w:val="TAC"/>
              <w:rPr>
                <w:rFonts w:cs="Arial"/>
              </w:rPr>
            </w:pPr>
          </w:p>
        </w:tc>
      </w:tr>
      <w:tr w:rsidR="00B545CB" w:rsidRPr="008C3753" w14:paraId="1A8974E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FA668AB" w14:textId="77777777" w:rsidR="00B545CB" w:rsidRPr="008C3753" w:rsidRDefault="00B545CB" w:rsidP="00405A48">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7E0A1141" w14:textId="77777777" w:rsidR="00B545CB" w:rsidRPr="008C3753" w:rsidRDefault="00B545CB" w:rsidP="00405A4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344E019"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561817"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E7119B"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9B4CB0"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D9CC90" w14:textId="77777777" w:rsidR="00B545CB" w:rsidRPr="008C3753" w:rsidRDefault="00B545CB" w:rsidP="00405A48">
            <w:pPr>
              <w:pStyle w:val="TAC"/>
              <w:rPr>
                <w:rFonts w:cs="Arial"/>
              </w:rPr>
            </w:pPr>
          </w:p>
        </w:tc>
      </w:tr>
      <w:tr w:rsidR="00B545CB" w:rsidRPr="008C3753" w14:paraId="649E803D"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6557092" w14:textId="77777777" w:rsidR="00B545CB" w:rsidRPr="008C3753" w:rsidRDefault="00B545CB" w:rsidP="00405A48">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6CC578C" w14:textId="77777777" w:rsidR="00B545CB" w:rsidRPr="008C3753" w:rsidRDefault="00B545CB" w:rsidP="00405A4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8476CC6"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DCBE"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3545AE"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BF0A30"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5F6B586" w14:textId="77777777" w:rsidR="00B545CB" w:rsidRPr="008C3753" w:rsidRDefault="00B545CB" w:rsidP="00405A48">
            <w:pPr>
              <w:pStyle w:val="TAC"/>
              <w:rPr>
                <w:rFonts w:cs="Arial"/>
              </w:rPr>
            </w:pPr>
          </w:p>
        </w:tc>
      </w:tr>
      <w:tr w:rsidR="00B545CB" w:rsidRPr="008C3753" w14:paraId="1B785E8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FAA8498" w14:textId="77777777" w:rsidR="00B545CB" w:rsidRPr="008C3753" w:rsidRDefault="00B545CB" w:rsidP="00405A48">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BAD8C4B" w14:textId="77777777" w:rsidR="00B545CB" w:rsidRPr="008C3753" w:rsidRDefault="00B545CB" w:rsidP="00405A48">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BEBE141"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32D4371"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1352C"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9E19AD9"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FE43B6" w14:textId="77777777" w:rsidR="00B545CB" w:rsidRPr="008C3753" w:rsidRDefault="00B545CB" w:rsidP="00405A48">
            <w:pPr>
              <w:pStyle w:val="TAC"/>
              <w:rPr>
                <w:rFonts w:cs="Arial"/>
              </w:rPr>
            </w:pPr>
          </w:p>
        </w:tc>
      </w:tr>
      <w:tr w:rsidR="00B545CB" w:rsidRPr="008C3753" w14:paraId="2813C4B1"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3CF50D5" w14:textId="77777777" w:rsidR="00B545CB" w:rsidRPr="008C3753" w:rsidRDefault="00B545CB" w:rsidP="00405A48">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735CFBE1" w14:textId="77777777" w:rsidR="00B545CB" w:rsidRPr="008C3753" w:rsidRDefault="00B545CB" w:rsidP="00405A48">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137D45C"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5DA9D5E"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D41816"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ACBDE9"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FE7D24" w14:textId="77777777" w:rsidR="00B545CB" w:rsidRPr="008C3753" w:rsidRDefault="00B545CB" w:rsidP="00405A48">
            <w:pPr>
              <w:pStyle w:val="TAC"/>
              <w:rPr>
                <w:rFonts w:cs="Arial"/>
              </w:rPr>
            </w:pPr>
          </w:p>
        </w:tc>
      </w:tr>
      <w:tr w:rsidR="00B545CB" w:rsidRPr="008C3753" w14:paraId="6431069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96D8276" w14:textId="77777777" w:rsidR="00B545CB" w:rsidRPr="008C3753" w:rsidRDefault="00B545CB" w:rsidP="00405A48">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19329946" w14:textId="77777777" w:rsidR="00B545CB" w:rsidRPr="008C3753" w:rsidRDefault="00B545CB" w:rsidP="00405A48">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452ED2F1"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5F5074"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9E3101"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6CADC69"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769B4F" w14:textId="77777777" w:rsidR="00B545CB" w:rsidRPr="008C3753" w:rsidRDefault="00B545CB" w:rsidP="00405A48">
            <w:pPr>
              <w:pStyle w:val="TAC"/>
              <w:rPr>
                <w:rFonts w:cs="Arial"/>
              </w:rPr>
            </w:pPr>
          </w:p>
        </w:tc>
      </w:tr>
      <w:tr w:rsidR="00B545CB" w:rsidRPr="008C3753" w14:paraId="478E4B36"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7D656A6" w14:textId="77777777" w:rsidR="00B545CB" w:rsidRPr="008C3753" w:rsidRDefault="00B545CB" w:rsidP="00405A48">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04C6F3F4" w14:textId="77777777" w:rsidR="00B545CB" w:rsidRPr="008C3753" w:rsidRDefault="00B545CB" w:rsidP="00405A48">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5F897C5B"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74890C"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BA70F7"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8CAB3E"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F923880" w14:textId="77777777" w:rsidR="00B545CB" w:rsidRPr="008C3753" w:rsidRDefault="00B545CB" w:rsidP="00405A48">
            <w:pPr>
              <w:pStyle w:val="TAC"/>
              <w:rPr>
                <w:rFonts w:cs="Arial"/>
              </w:rPr>
            </w:pPr>
          </w:p>
        </w:tc>
      </w:tr>
      <w:tr w:rsidR="00B545CB" w:rsidRPr="008C3753" w14:paraId="40CB8006"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8E81FBF" w14:textId="77777777" w:rsidR="00B545CB" w:rsidRPr="008C3753" w:rsidRDefault="00B545CB" w:rsidP="00405A48">
            <w:pPr>
              <w:pStyle w:val="TAC"/>
            </w:pPr>
            <w:r w:rsidRPr="00A37E49">
              <w:t>E-UTRA Band 8</w:t>
            </w:r>
            <w:r w:rsidRPr="00A37E49">
              <w:rPr>
                <w:lang w:val="en-US"/>
              </w:rPr>
              <w:t>7</w:t>
            </w:r>
            <w:r>
              <w:rPr>
                <w:lang w:val="en-US"/>
              </w:rPr>
              <w:t xml:space="preserve"> or NR Band n87</w:t>
            </w:r>
          </w:p>
        </w:tc>
        <w:tc>
          <w:tcPr>
            <w:tcW w:w="1995" w:type="dxa"/>
            <w:tcBorders>
              <w:top w:val="single" w:sz="4" w:space="0" w:color="auto"/>
              <w:left w:val="single" w:sz="4" w:space="0" w:color="auto"/>
              <w:bottom w:val="single" w:sz="4" w:space="0" w:color="auto"/>
              <w:right w:val="single" w:sz="4" w:space="0" w:color="auto"/>
            </w:tcBorders>
          </w:tcPr>
          <w:p w14:paraId="3C16C704" w14:textId="77777777" w:rsidR="00B545CB" w:rsidRPr="008C3753" w:rsidRDefault="00B545CB" w:rsidP="00405A48">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50DDBC1E" w14:textId="77777777" w:rsidR="00B545CB" w:rsidRPr="008C3753" w:rsidRDefault="00B545CB" w:rsidP="00405A48">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6586B8AB" w14:textId="77777777" w:rsidR="00B545CB" w:rsidRPr="008C3753" w:rsidRDefault="00B545CB" w:rsidP="00405A48">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6755EE" w14:textId="77777777" w:rsidR="00B545CB" w:rsidRPr="008C3753" w:rsidRDefault="00B545CB" w:rsidP="00405A48">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23587530" w14:textId="77777777" w:rsidR="00B545CB" w:rsidRPr="008C3753" w:rsidRDefault="00B545CB" w:rsidP="00405A48">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1394714E" w14:textId="77777777" w:rsidR="00B545CB" w:rsidRPr="008C3753" w:rsidRDefault="00B545CB" w:rsidP="00405A48">
            <w:pPr>
              <w:pStyle w:val="TAC"/>
              <w:rPr>
                <w:rFonts w:cs="Arial"/>
              </w:rPr>
            </w:pPr>
          </w:p>
        </w:tc>
      </w:tr>
      <w:tr w:rsidR="00B545CB" w:rsidRPr="008C3753" w14:paraId="0F26703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9FB32FB" w14:textId="77777777" w:rsidR="00B545CB" w:rsidRPr="008C3753" w:rsidRDefault="00B545CB" w:rsidP="00405A48">
            <w:pPr>
              <w:pStyle w:val="TAC"/>
            </w:pPr>
            <w:r w:rsidRPr="00A37E49">
              <w:t xml:space="preserve">E-UTRA Band </w:t>
            </w:r>
            <w:r w:rsidRPr="00A37E49">
              <w:rPr>
                <w:lang w:val="en-US"/>
              </w:rPr>
              <w:t>88</w:t>
            </w:r>
            <w:r>
              <w:rPr>
                <w:lang w:val="en-US"/>
              </w:rPr>
              <w:t xml:space="preserve"> or NR Band n88</w:t>
            </w:r>
          </w:p>
        </w:tc>
        <w:tc>
          <w:tcPr>
            <w:tcW w:w="1995" w:type="dxa"/>
            <w:tcBorders>
              <w:top w:val="single" w:sz="4" w:space="0" w:color="auto"/>
              <w:left w:val="single" w:sz="4" w:space="0" w:color="auto"/>
              <w:bottom w:val="single" w:sz="4" w:space="0" w:color="auto"/>
              <w:right w:val="single" w:sz="4" w:space="0" w:color="auto"/>
            </w:tcBorders>
          </w:tcPr>
          <w:p w14:paraId="14DFA7FE" w14:textId="77777777" w:rsidR="00B545CB" w:rsidRPr="008C3753" w:rsidRDefault="00B545CB" w:rsidP="00405A48">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633C88D3" w14:textId="77777777" w:rsidR="00B545CB" w:rsidRPr="008C3753" w:rsidRDefault="00B545CB" w:rsidP="00405A48">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2459E06B" w14:textId="77777777" w:rsidR="00B545CB" w:rsidRPr="008C3753" w:rsidRDefault="00B545CB" w:rsidP="00405A48">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033394" w14:textId="77777777" w:rsidR="00B545CB" w:rsidRPr="008C3753" w:rsidRDefault="00B545CB" w:rsidP="00405A48">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40DE6BEA" w14:textId="77777777" w:rsidR="00B545CB" w:rsidRPr="008C3753" w:rsidRDefault="00B545CB" w:rsidP="00405A48">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FDEBDDC" w14:textId="77777777" w:rsidR="00B545CB" w:rsidRPr="008C3753" w:rsidRDefault="00B545CB" w:rsidP="00405A48">
            <w:pPr>
              <w:pStyle w:val="TAC"/>
              <w:rPr>
                <w:rFonts w:cs="Arial"/>
              </w:rPr>
            </w:pPr>
          </w:p>
        </w:tc>
      </w:tr>
      <w:tr w:rsidR="00B545CB" w:rsidRPr="008C3753" w14:paraId="4C72EF91"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0AB0EBF" w14:textId="77777777" w:rsidR="00B545CB" w:rsidRPr="008C3753" w:rsidRDefault="00B545CB" w:rsidP="00405A48">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4D619465" w14:textId="77777777" w:rsidR="00B545CB" w:rsidRPr="008C3753" w:rsidRDefault="00B545CB" w:rsidP="00405A48">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3386CCD2" w14:textId="77777777" w:rsidR="00B545CB" w:rsidRPr="008C3753" w:rsidRDefault="00B545CB" w:rsidP="00405A4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56C5DDE" w14:textId="77777777" w:rsidR="00B545CB" w:rsidRPr="008C3753" w:rsidRDefault="00B545CB" w:rsidP="00405A4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59F5B9"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349F82"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D82E3F" w14:textId="77777777" w:rsidR="00B545CB" w:rsidRPr="008C3753" w:rsidRDefault="00B545CB" w:rsidP="00405A48">
            <w:pPr>
              <w:pStyle w:val="TAC"/>
              <w:rPr>
                <w:rFonts w:cs="Arial"/>
              </w:rPr>
            </w:pPr>
          </w:p>
        </w:tc>
      </w:tr>
      <w:tr w:rsidR="00B545CB" w:rsidRPr="008C3753" w14:paraId="068B99B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05D6EDB" w14:textId="77777777" w:rsidR="00B545CB" w:rsidRPr="008C3753" w:rsidRDefault="00B545CB" w:rsidP="00405A48">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4B72B7F3" w14:textId="77777777" w:rsidR="00B545CB" w:rsidRPr="008C3753" w:rsidRDefault="00B545CB" w:rsidP="00405A4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B07D0CE" w14:textId="77777777" w:rsidR="00B545CB" w:rsidRPr="008C3753" w:rsidRDefault="00B545CB" w:rsidP="00405A48">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E2150D" w14:textId="77777777" w:rsidR="00B545CB" w:rsidRPr="008C3753" w:rsidRDefault="00B545CB" w:rsidP="00405A48">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D4E5FA1"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2B7570B"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92F346" w14:textId="77777777" w:rsidR="00B545CB" w:rsidRPr="008C3753" w:rsidRDefault="00B545CB" w:rsidP="00405A48">
            <w:pPr>
              <w:pStyle w:val="TAC"/>
              <w:rPr>
                <w:rFonts w:cs="Arial"/>
              </w:rPr>
            </w:pPr>
          </w:p>
        </w:tc>
      </w:tr>
      <w:tr w:rsidR="00B545CB" w:rsidRPr="008C3753" w14:paraId="611CCE7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349436A1" w14:textId="77777777" w:rsidR="00B545CB" w:rsidRPr="008C3753" w:rsidRDefault="00B545CB" w:rsidP="00405A48">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350086B8" w14:textId="77777777" w:rsidR="00B545CB" w:rsidRPr="008C3753" w:rsidRDefault="00B545CB" w:rsidP="00405A4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03D1E94" w14:textId="77777777" w:rsidR="00B545CB" w:rsidRPr="008C3753" w:rsidRDefault="00B545CB" w:rsidP="00405A48">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3CAF685" w14:textId="77777777" w:rsidR="00B545CB" w:rsidRPr="008C3753" w:rsidRDefault="00B545CB" w:rsidP="00405A48">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6035BD"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1FA8361"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28EF369" w14:textId="77777777" w:rsidR="00B545CB" w:rsidRPr="008C3753" w:rsidRDefault="00B545CB" w:rsidP="00405A48">
            <w:pPr>
              <w:pStyle w:val="TAC"/>
              <w:rPr>
                <w:rFonts w:cs="Arial"/>
              </w:rPr>
            </w:pPr>
          </w:p>
        </w:tc>
      </w:tr>
      <w:tr w:rsidR="00B545CB" w:rsidRPr="008C3753" w14:paraId="3CDC3A4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928DA4F" w14:textId="77777777" w:rsidR="00B545CB" w:rsidRPr="008C3753" w:rsidRDefault="00B545CB" w:rsidP="00405A48">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F4BDBF2" w14:textId="77777777" w:rsidR="00B545CB" w:rsidRPr="008C3753" w:rsidRDefault="00B545CB" w:rsidP="00405A4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C41A530" w14:textId="77777777" w:rsidR="00B545CB" w:rsidRPr="008C3753" w:rsidRDefault="00B545CB" w:rsidP="00405A48">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6AE6D9" w14:textId="77777777" w:rsidR="00B545CB" w:rsidRPr="008C3753" w:rsidRDefault="00B545CB" w:rsidP="00405A48">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26E674"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463BEE3"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19F06FF" w14:textId="77777777" w:rsidR="00B545CB" w:rsidRPr="008C3753" w:rsidRDefault="00B545CB" w:rsidP="00405A48">
            <w:pPr>
              <w:pStyle w:val="TAC"/>
              <w:rPr>
                <w:rFonts w:cs="Arial"/>
              </w:rPr>
            </w:pPr>
          </w:p>
        </w:tc>
      </w:tr>
      <w:tr w:rsidR="00B545CB" w:rsidRPr="008C3753" w14:paraId="0FE98E4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7B4A73B" w14:textId="77777777" w:rsidR="00B545CB" w:rsidRPr="008C3753" w:rsidRDefault="00B545CB" w:rsidP="00405A48">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88082CA" w14:textId="77777777" w:rsidR="00B545CB" w:rsidRPr="008C3753" w:rsidRDefault="00B545CB" w:rsidP="00405A4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52638A2" w14:textId="77777777" w:rsidR="00B545CB" w:rsidRPr="008C3753" w:rsidRDefault="00B545CB" w:rsidP="00405A48">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5749A2" w14:textId="77777777" w:rsidR="00B545CB" w:rsidRPr="008C3753" w:rsidRDefault="00B545CB" w:rsidP="00405A48">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B0C131" w14:textId="77777777" w:rsidR="00B545CB" w:rsidRPr="008C3753" w:rsidRDefault="00B545CB" w:rsidP="00405A4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F039A9" w14:textId="77777777" w:rsidR="00B545CB" w:rsidRPr="008C3753" w:rsidRDefault="00B545CB" w:rsidP="00405A4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E0DF76" w14:textId="77777777" w:rsidR="00B545CB" w:rsidRPr="008C3753" w:rsidRDefault="00B545CB" w:rsidP="00405A48">
            <w:pPr>
              <w:pStyle w:val="TAC"/>
              <w:rPr>
                <w:rFonts w:cs="Arial"/>
              </w:rPr>
            </w:pPr>
          </w:p>
        </w:tc>
      </w:tr>
      <w:tr w:rsidR="00B545CB" w:rsidRPr="008C3753" w14:paraId="370FDE6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E032C08" w14:textId="77777777" w:rsidR="00B545CB" w:rsidRPr="008C3753" w:rsidRDefault="00B545CB" w:rsidP="00405A48">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2ABCEF45" w14:textId="77777777" w:rsidR="00B545CB" w:rsidRPr="008C3753" w:rsidRDefault="00B545CB" w:rsidP="00405A48">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D340508" w14:textId="77777777" w:rsidR="00B545CB" w:rsidRPr="008C3753" w:rsidRDefault="00B545CB" w:rsidP="00405A48">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B1CB03" w14:textId="77777777" w:rsidR="00B545CB" w:rsidRPr="008C3753" w:rsidRDefault="00B545CB" w:rsidP="00405A48">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C61A64" w14:textId="77777777" w:rsidR="00B545CB" w:rsidRPr="008C3753" w:rsidRDefault="00B545CB" w:rsidP="00405A48">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EF422D" w14:textId="77777777" w:rsidR="00B545CB" w:rsidRPr="008C3753" w:rsidRDefault="00B545CB" w:rsidP="00405A4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A75A5" w14:textId="77777777" w:rsidR="00B545CB" w:rsidRPr="008C3753" w:rsidRDefault="00B545CB" w:rsidP="00405A48">
            <w:pPr>
              <w:pStyle w:val="TAC"/>
              <w:rPr>
                <w:rFonts w:cs="Arial"/>
              </w:rPr>
            </w:pPr>
          </w:p>
        </w:tc>
      </w:tr>
      <w:tr w:rsidR="00B545CB" w:rsidRPr="008C3753" w14:paraId="317191C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6D32C37" w14:textId="77777777" w:rsidR="00B545CB" w:rsidRPr="006739FE" w:rsidRDefault="00B545CB" w:rsidP="00405A48">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1E543949" w14:textId="77777777" w:rsidR="00B545CB" w:rsidRPr="006739FE" w:rsidRDefault="00B545CB" w:rsidP="00405A48">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0267060" w14:textId="77777777" w:rsidR="00B545CB" w:rsidRPr="006739FE" w:rsidRDefault="00B545CB" w:rsidP="00405A48">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B1D7F5" w14:textId="77777777" w:rsidR="00B545CB" w:rsidRPr="006739FE" w:rsidRDefault="00B545CB" w:rsidP="00405A48">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AB6BDFA" w14:textId="77777777" w:rsidR="00B545CB" w:rsidRPr="006739FE" w:rsidRDefault="00B545CB" w:rsidP="00405A48">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FA2EFEB" w14:textId="77777777" w:rsidR="00B545CB" w:rsidRPr="006739FE" w:rsidRDefault="00B545CB" w:rsidP="00405A4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DAEAE0" w14:textId="77777777" w:rsidR="00B545CB" w:rsidRPr="008C3753" w:rsidRDefault="00B545CB" w:rsidP="00405A48">
            <w:pPr>
              <w:pStyle w:val="TAC"/>
              <w:rPr>
                <w:rFonts w:cs="Arial"/>
              </w:rPr>
            </w:pPr>
            <w:r>
              <w:rPr>
                <w:rFonts w:cs="Arial"/>
              </w:rPr>
              <w:t xml:space="preserve">This is not applicable to BS operating in Band </w:t>
            </w:r>
            <w:r>
              <w:rPr>
                <w:rFonts w:cs="Arial" w:hint="eastAsia"/>
              </w:rPr>
              <w:t>n46</w:t>
            </w:r>
            <w:r>
              <w:rPr>
                <w:rFonts w:cs="Arial"/>
              </w:rPr>
              <w:t>, n96</w:t>
            </w:r>
            <w:r>
              <w:rPr>
                <w:rFonts w:cs="Arial" w:hint="eastAsia"/>
              </w:rPr>
              <w:t xml:space="preserve">, </w:t>
            </w:r>
            <w:r>
              <w:rPr>
                <w:rFonts w:cs="Arial"/>
              </w:rPr>
              <w:t>n102</w:t>
            </w:r>
            <w:r>
              <w:rPr>
                <w:rFonts w:eastAsiaTheme="minorEastAsia" w:cs="Arial" w:hint="eastAsia"/>
              </w:rPr>
              <w:t xml:space="preserve"> or n104</w:t>
            </w:r>
          </w:p>
        </w:tc>
      </w:tr>
      <w:tr w:rsidR="00B545CB" w:rsidRPr="008C3753" w14:paraId="15222C4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CF2698A" w14:textId="77777777" w:rsidR="00B545CB" w:rsidRPr="006739FE" w:rsidRDefault="00B545CB" w:rsidP="00405A48">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2AC7C2B4" w14:textId="77777777" w:rsidR="00B545CB" w:rsidRPr="006739FE" w:rsidRDefault="00B545CB" w:rsidP="00405A48">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C8538B3" w14:textId="77777777" w:rsidR="00B545CB" w:rsidRPr="006739FE" w:rsidRDefault="00B545CB" w:rsidP="00405A48">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D058B" w14:textId="77777777" w:rsidR="00B545CB" w:rsidRPr="006739FE" w:rsidRDefault="00B545CB" w:rsidP="00405A48">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32A6929" w14:textId="77777777" w:rsidR="00B545CB" w:rsidRPr="006739FE" w:rsidRDefault="00B545CB" w:rsidP="00405A48">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0FE31" w14:textId="77777777" w:rsidR="00B545CB" w:rsidRPr="006739FE" w:rsidRDefault="00B545CB" w:rsidP="00405A48">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F495C2" w14:textId="77777777" w:rsidR="00B545CB" w:rsidRPr="008C3753" w:rsidRDefault="00B545CB" w:rsidP="00405A48">
            <w:pPr>
              <w:pStyle w:val="TAC"/>
              <w:rPr>
                <w:rFonts w:cs="Arial"/>
              </w:rPr>
            </w:pPr>
          </w:p>
        </w:tc>
      </w:tr>
      <w:tr w:rsidR="00B545CB" w:rsidRPr="008C3753" w14:paraId="3BA65E71"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B08D8AF" w14:textId="77777777" w:rsidR="00B545CB" w:rsidRPr="008C3753" w:rsidRDefault="00B545CB" w:rsidP="00405A48">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7D6DA350" w14:textId="77777777" w:rsidR="00B545CB" w:rsidRPr="008C3753" w:rsidRDefault="00B545CB" w:rsidP="00405A48">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21F29EC" w14:textId="77777777" w:rsidR="00B545CB" w:rsidRPr="008C3753" w:rsidRDefault="00B545CB" w:rsidP="00405A48">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98384C" w14:textId="77777777" w:rsidR="00B545CB" w:rsidRPr="008C3753" w:rsidRDefault="00B545CB" w:rsidP="00405A48">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AB4954C" w14:textId="77777777" w:rsidR="00B545CB" w:rsidRPr="008C3753" w:rsidRDefault="00B545CB" w:rsidP="00405A48">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D06EB5" w14:textId="77777777" w:rsidR="00B545CB" w:rsidRPr="008C3753" w:rsidRDefault="00B545CB" w:rsidP="00405A48">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3F763" w14:textId="77777777" w:rsidR="00B545CB" w:rsidRPr="008C3753" w:rsidRDefault="00B545CB" w:rsidP="00405A48">
            <w:pPr>
              <w:pStyle w:val="TAC"/>
              <w:rPr>
                <w:rFonts w:cs="Arial"/>
              </w:rPr>
            </w:pPr>
          </w:p>
        </w:tc>
      </w:tr>
      <w:tr w:rsidR="00B545CB" w:rsidRPr="008C3753" w14:paraId="3B8FA356"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7881E7D8" w14:textId="77777777" w:rsidR="00B545CB" w:rsidRPr="006739FE" w:rsidRDefault="00B545CB" w:rsidP="00405A48">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2AA83EA9" w14:textId="77777777" w:rsidR="00B545CB" w:rsidRPr="006739FE" w:rsidRDefault="00B545CB" w:rsidP="00405A48">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378902C" w14:textId="77777777" w:rsidR="00B545CB" w:rsidRPr="006739FE" w:rsidRDefault="00B545CB" w:rsidP="00405A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3F92FF" w14:textId="77777777" w:rsidR="00B545CB" w:rsidRPr="006739FE" w:rsidRDefault="00B545CB" w:rsidP="00405A48">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F6FE28" w14:textId="77777777" w:rsidR="00B545CB" w:rsidRPr="006739FE" w:rsidRDefault="00B545CB" w:rsidP="00405A4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80FCE2" w14:textId="77777777" w:rsidR="00B545CB" w:rsidRPr="006739FE"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20DFF" w14:textId="77777777" w:rsidR="00B545CB" w:rsidRPr="008C3753" w:rsidRDefault="00B545CB" w:rsidP="00405A48">
            <w:pPr>
              <w:pStyle w:val="TAC"/>
              <w:rPr>
                <w:rFonts w:cs="Arial"/>
              </w:rPr>
            </w:pPr>
          </w:p>
        </w:tc>
      </w:tr>
      <w:tr w:rsidR="00B545CB" w:rsidRPr="008C3753" w14:paraId="162C832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07A00D2" w14:textId="77777777" w:rsidR="00B545CB" w:rsidRDefault="00B545CB" w:rsidP="00405A48">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337E4551" w14:textId="77777777" w:rsidR="00B545CB" w:rsidRDefault="00B545CB" w:rsidP="00405A4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E3603C7" w14:textId="77777777" w:rsidR="00B545CB" w:rsidRDefault="00B545CB" w:rsidP="00405A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3BAA7B" w14:textId="77777777" w:rsidR="00B545CB" w:rsidRDefault="00B545CB" w:rsidP="00405A48">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11080B93" w14:textId="77777777" w:rsidR="00B545CB" w:rsidRDefault="00B545CB" w:rsidP="00405A4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CB0C68A" w14:textId="77777777" w:rsidR="00B545CB"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BD888E" w14:textId="77777777" w:rsidR="00B545CB" w:rsidRPr="008C3753" w:rsidRDefault="00B545CB" w:rsidP="00405A48">
            <w:pPr>
              <w:pStyle w:val="TAC"/>
              <w:rPr>
                <w:rFonts w:cs="Arial"/>
              </w:rPr>
            </w:pPr>
          </w:p>
        </w:tc>
      </w:tr>
      <w:tr w:rsidR="00B545CB" w:rsidRPr="008C3753" w14:paraId="6F6DA2D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44AF7722" w14:textId="77777777" w:rsidR="00B545CB" w:rsidRDefault="00B545CB" w:rsidP="00405A48">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1A7A2DA5" w14:textId="77777777" w:rsidR="00B545CB" w:rsidRDefault="00B545CB" w:rsidP="00405A48">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C35C1B2" w14:textId="77777777" w:rsidR="00B545CB" w:rsidRDefault="00B545CB" w:rsidP="00405A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4B0B2" w14:textId="77777777" w:rsidR="00B545CB" w:rsidRDefault="00B545CB" w:rsidP="00405A48">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D0B46C5" w14:textId="77777777" w:rsidR="00B545CB" w:rsidRDefault="00B545CB" w:rsidP="00405A4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4A6F6EA" w14:textId="77777777" w:rsidR="00B545CB"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5B58E1" w14:textId="77777777" w:rsidR="00B545CB" w:rsidRPr="008C3753" w:rsidRDefault="00B545CB" w:rsidP="00405A48">
            <w:pPr>
              <w:pStyle w:val="TAC"/>
              <w:rPr>
                <w:rFonts w:cs="Arial"/>
              </w:rPr>
            </w:pPr>
          </w:p>
        </w:tc>
      </w:tr>
      <w:tr w:rsidR="00B545CB" w:rsidRPr="008C3753" w14:paraId="3BD66C87"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5C0C78DA" w14:textId="77777777" w:rsidR="00B545CB" w:rsidRDefault="00B545CB" w:rsidP="00405A48">
            <w:pPr>
              <w:pStyle w:val="TAC"/>
            </w:pPr>
            <w:r>
              <w:rPr>
                <w:lang w:eastAsia="da-DK"/>
              </w:rPr>
              <w:t xml:space="preserve">NR Band </w:t>
            </w:r>
            <w:r>
              <w:t>n102</w:t>
            </w:r>
          </w:p>
        </w:tc>
        <w:tc>
          <w:tcPr>
            <w:tcW w:w="1995" w:type="dxa"/>
            <w:tcBorders>
              <w:top w:val="single" w:sz="4" w:space="0" w:color="auto"/>
              <w:left w:val="single" w:sz="4" w:space="0" w:color="auto"/>
              <w:bottom w:val="single" w:sz="4" w:space="0" w:color="auto"/>
              <w:right w:val="single" w:sz="4" w:space="0" w:color="auto"/>
            </w:tcBorders>
          </w:tcPr>
          <w:p w14:paraId="65853B4E" w14:textId="77777777" w:rsidR="00B545CB" w:rsidRDefault="00B545CB" w:rsidP="00405A48">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40FFB2" w14:textId="77777777" w:rsidR="00B545CB" w:rsidRDefault="00B545CB" w:rsidP="00405A48">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F9E19C5" w14:textId="77777777" w:rsidR="00B545CB" w:rsidRDefault="00B545CB" w:rsidP="00405A48">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5F4F66B1" w14:textId="77777777" w:rsidR="00B545CB" w:rsidRDefault="00B545CB" w:rsidP="00405A48">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4238320" w14:textId="77777777" w:rsidR="00B545CB" w:rsidRDefault="00B545CB" w:rsidP="00405A4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6A0889" w14:textId="77777777" w:rsidR="00B545CB" w:rsidRPr="008C3753" w:rsidRDefault="00B545CB" w:rsidP="00405A48">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cs="Arial"/>
              </w:rPr>
              <w:t xml:space="preserve"> n102</w:t>
            </w:r>
            <w:r>
              <w:rPr>
                <w:rFonts w:cs="Arial" w:hint="eastAsia"/>
              </w:rPr>
              <w:t xml:space="preserve"> or n104</w:t>
            </w:r>
          </w:p>
        </w:tc>
      </w:tr>
      <w:tr w:rsidR="00B545CB" w:rsidRPr="008C3753" w14:paraId="3240FD53"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C0E3B14" w14:textId="77777777" w:rsidR="00B545CB" w:rsidRDefault="00B545CB" w:rsidP="00405A48">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38FD4568" w14:textId="77777777" w:rsidR="00B545CB" w:rsidRDefault="00B545CB" w:rsidP="00405A48">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675C8A22" w14:textId="77777777" w:rsidR="00B545CB" w:rsidRDefault="00B545CB" w:rsidP="00405A48">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2C3502" w14:textId="77777777" w:rsidR="00B545CB" w:rsidRDefault="00B545CB" w:rsidP="00405A48">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FA74D5" w14:textId="77777777" w:rsidR="00B545CB" w:rsidRDefault="00B545CB" w:rsidP="00405A48">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0C075" w14:textId="77777777" w:rsidR="00B545CB" w:rsidRDefault="00B545CB" w:rsidP="00405A48">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C4215E" w14:textId="77777777" w:rsidR="00B545CB" w:rsidRDefault="00B545CB" w:rsidP="00405A48">
            <w:pPr>
              <w:pStyle w:val="TAC"/>
              <w:rPr>
                <w:rFonts w:cs="Arial"/>
                <w:lang w:eastAsia="da-DK"/>
              </w:rPr>
            </w:pPr>
          </w:p>
        </w:tc>
      </w:tr>
      <w:tr w:rsidR="00B545CB" w:rsidRPr="008C3753" w14:paraId="09C83DC0"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2431B65" w14:textId="77777777" w:rsidR="00B545CB" w:rsidRDefault="00B545CB" w:rsidP="00405A48">
            <w:pPr>
              <w:pStyle w:val="TAC"/>
            </w:pPr>
            <w:r>
              <w:rPr>
                <w:rFonts w:cs="Arial"/>
                <w:lang w:eastAsia="ko-KR"/>
              </w:rPr>
              <w:t xml:space="preserve">NR Band </w:t>
            </w:r>
            <w:r>
              <w:rPr>
                <w:rFonts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637E94AE" w14:textId="77777777" w:rsidR="00B545CB" w:rsidRDefault="00B545CB" w:rsidP="00405A48">
            <w:pPr>
              <w:pStyle w:val="TAC"/>
              <w:rPr>
                <w:rFonts w:cs="Arial"/>
              </w:rPr>
            </w:pPr>
            <w:r>
              <w:rPr>
                <w:rFonts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A1AD0C0" w14:textId="77777777" w:rsidR="00B545CB" w:rsidRPr="008C3753" w:rsidRDefault="00B545CB" w:rsidP="00405A48">
            <w:pPr>
              <w:pStyle w:val="TAC"/>
              <w:rPr>
                <w:rFonts w:cs="Arial"/>
              </w:rPr>
            </w:pPr>
            <w:r>
              <w:rPr>
                <w:rFonts w:cs="Arial"/>
              </w:rPr>
              <w:t>-9</w:t>
            </w:r>
            <w:r>
              <w:rPr>
                <w:rFonts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1C711B1" w14:textId="77777777" w:rsidR="00B545CB" w:rsidRPr="008C3753" w:rsidRDefault="00B545CB" w:rsidP="00405A48">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CFE9922" w14:textId="77777777" w:rsidR="00B545CB" w:rsidRPr="008C3753" w:rsidRDefault="00B545CB" w:rsidP="00405A48">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E455B0F" w14:textId="77777777" w:rsidR="00B545CB" w:rsidRPr="008C3753"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320A5" w14:textId="77777777" w:rsidR="00B545CB" w:rsidRDefault="00B545CB" w:rsidP="00405A48">
            <w:pPr>
              <w:pStyle w:val="TAC"/>
              <w:rPr>
                <w:rFonts w:cs="Arial"/>
                <w:lang w:eastAsia="da-DK"/>
              </w:rPr>
            </w:pPr>
            <w:r>
              <w:rPr>
                <w:rFonts w:cs="Arial"/>
                <w:lang w:eastAsia="ko-KR"/>
              </w:rPr>
              <w:t>This requirement does not apply to BS operating in Band n96</w:t>
            </w:r>
            <w:r>
              <w:rPr>
                <w:rFonts w:cs="Arial" w:hint="eastAsia"/>
              </w:rPr>
              <w:t>, n102 or n104</w:t>
            </w:r>
            <w:r>
              <w:rPr>
                <w:rFonts w:cs="Arial"/>
                <w:lang w:eastAsia="ko-KR"/>
              </w:rPr>
              <w:t>.</w:t>
            </w:r>
          </w:p>
        </w:tc>
      </w:tr>
      <w:tr w:rsidR="00B545CB" w:rsidRPr="008C3753" w14:paraId="616F7851"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61F5A020" w14:textId="77777777" w:rsidR="00B545CB" w:rsidRDefault="00B545CB" w:rsidP="00405A48">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270CE05D" w14:textId="77777777" w:rsidR="00B545CB" w:rsidRDefault="00B545CB" w:rsidP="00405A48">
            <w:pPr>
              <w:pStyle w:val="TAC"/>
              <w:rPr>
                <w:rFonts w:cs="Arial"/>
              </w:rPr>
            </w:pPr>
            <w:r>
              <w:rPr>
                <w:rFonts w:cs="Arial"/>
              </w:rPr>
              <w:t>663 – 703 MHz</w:t>
            </w:r>
          </w:p>
        </w:tc>
        <w:tc>
          <w:tcPr>
            <w:tcW w:w="879" w:type="dxa"/>
            <w:tcBorders>
              <w:top w:val="single" w:sz="4" w:space="0" w:color="auto"/>
              <w:left w:val="single" w:sz="4" w:space="0" w:color="auto"/>
              <w:bottom w:val="single" w:sz="4" w:space="0" w:color="auto"/>
              <w:right w:val="single" w:sz="4" w:space="0" w:color="auto"/>
            </w:tcBorders>
          </w:tcPr>
          <w:p w14:paraId="3408297A" w14:textId="77777777" w:rsidR="00B545CB" w:rsidRDefault="00B545CB" w:rsidP="00405A4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2BF10E" w14:textId="77777777" w:rsidR="00B545CB" w:rsidRDefault="00B545CB" w:rsidP="00405A48">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CB87B9" w14:textId="77777777" w:rsidR="00B545CB" w:rsidRDefault="00B545CB" w:rsidP="00405A4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226B53" w14:textId="77777777" w:rsidR="00B545CB" w:rsidRDefault="00B545CB" w:rsidP="00405A4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7BFB95" w14:textId="77777777" w:rsidR="00B545CB" w:rsidRDefault="00B545CB" w:rsidP="00405A48">
            <w:pPr>
              <w:pStyle w:val="TAC"/>
              <w:rPr>
                <w:rFonts w:cs="Arial"/>
                <w:lang w:eastAsia="ko-KR"/>
              </w:rPr>
            </w:pPr>
          </w:p>
        </w:tc>
      </w:tr>
      <w:tr w:rsidR="00B545CB" w:rsidRPr="008C3753" w14:paraId="45320F6C"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C67AF91" w14:textId="77777777" w:rsidR="00B545CB" w:rsidRDefault="00B545CB" w:rsidP="00405A48">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00C715FC" w14:textId="77777777" w:rsidR="00B545CB" w:rsidRDefault="00B545CB" w:rsidP="00405A48">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0A322E2" w14:textId="77777777" w:rsidR="00B545CB" w:rsidRPr="008C3753" w:rsidRDefault="00B545CB" w:rsidP="00405A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E3D1A" w14:textId="77777777" w:rsidR="00B545CB" w:rsidRPr="008C3753" w:rsidRDefault="00B545CB" w:rsidP="00405A4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EFADD59" w14:textId="77777777" w:rsidR="00B545CB" w:rsidRPr="008C3753" w:rsidRDefault="00B545CB" w:rsidP="00405A4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0A5D12" w14:textId="77777777" w:rsidR="00B545CB" w:rsidRPr="008C3753"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16F27" w14:textId="77777777" w:rsidR="00B545CB" w:rsidRDefault="00B545CB" w:rsidP="00405A48">
            <w:pPr>
              <w:pStyle w:val="TAC"/>
              <w:rPr>
                <w:rFonts w:cs="Arial"/>
                <w:lang w:eastAsia="ko-KR"/>
              </w:rPr>
            </w:pPr>
          </w:p>
        </w:tc>
      </w:tr>
      <w:tr w:rsidR="00B545CB" w14:paraId="5CDC6094"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2C867D6C" w14:textId="77777777" w:rsidR="00B545CB" w:rsidRDefault="00B545CB" w:rsidP="00405A48">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3E86743F" w14:textId="77777777" w:rsidR="00B545CB" w:rsidRDefault="00B545CB" w:rsidP="00405A48">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72670D3" w14:textId="77777777" w:rsidR="00B545CB" w:rsidRDefault="00B545CB" w:rsidP="00405A48">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28C3239F" w14:textId="77777777" w:rsidR="00B545CB" w:rsidRDefault="00B545CB" w:rsidP="00405A48">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13A63DA" w14:textId="77777777" w:rsidR="00B545CB" w:rsidRDefault="00B545CB" w:rsidP="00405A48">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8157AEA" w14:textId="77777777" w:rsidR="00B545CB"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18E3" w14:textId="77777777" w:rsidR="00B545CB" w:rsidRDefault="00B545CB" w:rsidP="00405A48">
            <w:pPr>
              <w:pStyle w:val="TAC"/>
              <w:rPr>
                <w:rFonts w:cs="Arial"/>
                <w:lang w:eastAsia="ko-KR"/>
              </w:rPr>
            </w:pPr>
          </w:p>
        </w:tc>
      </w:tr>
      <w:tr w:rsidR="00B545CB" w14:paraId="6A857E82"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0D71FCBD" w14:textId="77777777" w:rsidR="00B545CB" w:rsidRDefault="00B545CB" w:rsidP="00405A48">
            <w:pPr>
              <w:pStyle w:val="TAC"/>
            </w:pPr>
            <w:r>
              <w:t>NR Band n110</w:t>
            </w:r>
          </w:p>
        </w:tc>
        <w:tc>
          <w:tcPr>
            <w:tcW w:w="1995" w:type="dxa"/>
            <w:tcBorders>
              <w:top w:val="single" w:sz="4" w:space="0" w:color="auto"/>
              <w:left w:val="single" w:sz="4" w:space="0" w:color="auto"/>
              <w:bottom w:val="single" w:sz="4" w:space="0" w:color="auto"/>
              <w:right w:val="single" w:sz="4" w:space="0" w:color="auto"/>
            </w:tcBorders>
          </w:tcPr>
          <w:p w14:paraId="68F99282" w14:textId="77777777" w:rsidR="00B545CB" w:rsidRDefault="00B545CB" w:rsidP="00405A48">
            <w:pPr>
              <w:pStyle w:val="TAC"/>
              <w:rPr>
                <w:rFonts w:cs="Arial"/>
                <w:szCs w:val="18"/>
              </w:rPr>
            </w:pPr>
            <w:r>
              <w:rPr>
                <w:rFonts w:cs="Arial"/>
                <w:szCs w:val="18"/>
              </w:rPr>
              <w:t>1390 – 1395 MHz</w:t>
            </w:r>
          </w:p>
        </w:tc>
        <w:tc>
          <w:tcPr>
            <w:tcW w:w="879" w:type="dxa"/>
            <w:tcBorders>
              <w:top w:val="single" w:sz="4" w:space="0" w:color="auto"/>
              <w:left w:val="single" w:sz="4" w:space="0" w:color="auto"/>
              <w:bottom w:val="single" w:sz="4" w:space="0" w:color="auto"/>
              <w:right w:val="single" w:sz="4" w:space="0" w:color="auto"/>
            </w:tcBorders>
          </w:tcPr>
          <w:p w14:paraId="497679BD" w14:textId="77777777" w:rsidR="00B545CB" w:rsidRDefault="00B545CB" w:rsidP="00405A48">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12932CE" w14:textId="77777777" w:rsidR="00B545CB" w:rsidRDefault="00B545CB" w:rsidP="00405A48">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48EFF4D" w14:textId="77777777" w:rsidR="00B545CB" w:rsidRDefault="00B545CB" w:rsidP="00405A48">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CE4E71D" w14:textId="77777777" w:rsidR="00B545CB" w:rsidRDefault="00B545CB" w:rsidP="00405A48">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48341F0" w14:textId="77777777" w:rsidR="00B545CB" w:rsidRDefault="00B545CB" w:rsidP="00405A48">
            <w:pPr>
              <w:pStyle w:val="TAC"/>
              <w:rPr>
                <w:rFonts w:cs="Arial"/>
                <w:lang w:eastAsia="ko-KR"/>
              </w:rPr>
            </w:pPr>
          </w:p>
        </w:tc>
      </w:tr>
      <w:tr w:rsidR="00B545CB" w14:paraId="5F0C2ED8" w14:textId="77777777" w:rsidTr="00405A48">
        <w:trPr>
          <w:tblHeader/>
          <w:jc w:val="center"/>
        </w:trPr>
        <w:tc>
          <w:tcPr>
            <w:tcW w:w="2290" w:type="dxa"/>
            <w:tcBorders>
              <w:top w:val="single" w:sz="4" w:space="0" w:color="auto"/>
              <w:left w:val="single" w:sz="4" w:space="0" w:color="auto"/>
              <w:bottom w:val="single" w:sz="4" w:space="0" w:color="auto"/>
              <w:right w:val="single" w:sz="4" w:space="0" w:color="auto"/>
            </w:tcBorders>
          </w:tcPr>
          <w:p w14:paraId="1E5337D7" w14:textId="77777777" w:rsidR="00B545CB" w:rsidRDefault="00B545CB" w:rsidP="00405A48">
            <w:pPr>
              <w:pStyle w:val="TAC"/>
            </w:pPr>
            <w:r>
              <w:t>E-UTRA Band 111</w:t>
            </w:r>
          </w:p>
        </w:tc>
        <w:tc>
          <w:tcPr>
            <w:tcW w:w="1995" w:type="dxa"/>
            <w:tcBorders>
              <w:top w:val="single" w:sz="4" w:space="0" w:color="auto"/>
              <w:left w:val="single" w:sz="4" w:space="0" w:color="auto"/>
              <w:bottom w:val="single" w:sz="4" w:space="0" w:color="auto"/>
              <w:right w:val="single" w:sz="4" w:space="0" w:color="auto"/>
            </w:tcBorders>
          </w:tcPr>
          <w:p w14:paraId="7991FB2F" w14:textId="77777777" w:rsidR="00B545CB" w:rsidRDefault="00B545CB" w:rsidP="00405A48">
            <w:pPr>
              <w:pStyle w:val="TAC"/>
              <w:rPr>
                <w:rFonts w:cs="Arial"/>
                <w:szCs w:val="18"/>
              </w:rPr>
            </w:pPr>
            <w:r>
              <w:rPr>
                <w:rFonts w:cs="Arial"/>
                <w:szCs w:val="18"/>
              </w:rPr>
              <w:t>1800 – 1810 MHz</w:t>
            </w:r>
          </w:p>
        </w:tc>
        <w:tc>
          <w:tcPr>
            <w:tcW w:w="879" w:type="dxa"/>
            <w:tcBorders>
              <w:top w:val="single" w:sz="4" w:space="0" w:color="auto"/>
              <w:left w:val="single" w:sz="4" w:space="0" w:color="auto"/>
              <w:bottom w:val="single" w:sz="4" w:space="0" w:color="auto"/>
              <w:right w:val="single" w:sz="4" w:space="0" w:color="auto"/>
            </w:tcBorders>
          </w:tcPr>
          <w:p w14:paraId="705E303C" w14:textId="77777777" w:rsidR="00B545CB" w:rsidRDefault="00B545CB" w:rsidP="00405A48">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86D58DE" w14:textId="77777777" w:rsidR="00B545CB" w:rsidRDefault="00B545CB" w:rsidP="00405A48">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5F72C37" w14:textId="77777777" w:rsidR="00B545CB" w:rsidRDefault="00B545CB" w:rsidP="00405A48">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6682594" w14:textId="77777777" w:rsidR="00B545CB" w:rsidRDefault="00B545CB" w:rsidP="00405A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76724F" w14:textId="77777777" w:rsidR="00B545CB" w:rsidRDefault="00B545CB" w:rsidP="00405A48">
            <w:pPr>
              <w:pStyle w:val="TAC"/>
              <w:rPr>
                <w:rFonts w:cs="Arial"/>
                <w:lang w:eastAsia="ko-KR"/>
              </w:rPr>
            </w:pPr>
          </w:p>
        </w:tc>
      </w:tr>
      <w:bookmarkEnd w:id="2913"/>
    </w:tbl>
    <w:p w14:paraId="716DEEC1" w14:textId="77777777" w:rsidR="00B545CB" w:rsidRPr="008C3753" w:rsidRDefault="00B545CB" w:rsidP="00B545CB"/>
    <w:p w14:paraId="216D5D99" w14:textId="77777777" w:rsidR="00B545CB" w:rsidRPr="008C3753" w:rsidRDefault="00B545CB" w:rsidP="00B545CB">
      <w:pPr>
        <w:pStyle w:val="NO"/>
      </w:pPr>
      <w:r w:rsidRPr="008C3753">
        <w:lastRenderedPageBreak/>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7BAC773E" w14:textId="77777777" w:rsidR="00B545CB" w:rsidRPr="008C3753" w:rsidRDefault="00B545CB" w:rsidP="00B545CB">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2677C5D" w14:textId="77777777" w:rsidR="00B545CB" w:rsidRPr="008C3753" w:rsidRDefault="00B545CB" w:rsidP="00B545CB">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71AB28E" w14:textId="121E29A4" w:rsidR="00B545CB" w:rsidRPr="008C3753" w:rsidRDefault="00B545CB" w:rsidP="00B545CB">
      <w:pPr>
        <w:pStyle w:val="51"/>
      </w:pPr>
      <w:bookmarkStart w:id="2939" w:name="_Toc21099997"/>
      <w:bookmarkStart w:id="2940" w:name="_Toc29809795"/>
      <w:bookmarkStart w:id="2941" w:name="_Toc36645180"/>
      <w:bookmarkStart w:id="2942" w:name="_Toc37272234"/>
      <w:bookmarkStart w:id="2943" w:name="_Toc45884480"/>
      <w:bookmarkStart w:id="2944" w:name="_Toc53182503"/>
      <w:bookmarkStart w:id="2945" w:name="_Toc58860244"/>
      <w:bookmarkStart w:id="2946" w:name="_Toc58862748"/>
      <w:bookmarkStart w:id="2947" w:name="_Toc61182741"/>
      <w:bookmarkStart w:id="2948" w:name="_Toc66728055"/>
      <w:bookmarkStart w:id="2949" w:name="_Toc74961859"/>
      <w:bookmarkStart w:id="2950" w:name="_Toc75242769"/>
      <w:bookmarkStart w:id="2951" w:name="_Toc76545115"/>
      <w:bookmarkStart w:id="2952" w:name="_Toc82595218"/>
      <w:bookmarkStart w:id="2953" w:name="_Toc89955249"/>
      <w:bookmarkStart w:id="2954" w:name="_Toc98773674"/>
      <w:bookmarkStart w:id="2955" w:name="_Toc106201433"/>
      <w:bookmarkStart w:id="2956" w:name="_Toc115191287"/>
      <w:bookmarkStart w:id="2957" w:name="_Toc122013117"/>
      <w:bookmarkStart w:id="2958" w:name="_Toc124155936"/>
      <w:bookmarkStart w:id="2959" w:name="_Toc131537696"/>
      <w:bookmarkStart w:id="2960" w:name="_Toc137397903"/>
      <w:bookmarkStart w:id="2961" w:name="_Toc156576119"/>
      <w:bookmarkStart w:id="2962" w:name="_Toc176944641"/>
      <w:bookmarkStart w:id="2963" w:name="_Toc187256919"/>
      <w:r w:rsidRPr="008C3753">
        <w:t>6.6.5.5.2</w:t>
      </w:r>
      <w:r w:rsidRPr="008C3753">
        <w:tab/>
      </w:r>
      <w:r w:rsidR="009D6277" w:rsidRPr="008C3753">
        <w:rPr>
          <w:i/>
        </w:rPr>
        <w:t>BS type 1-C</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343D2D2" w14:textId="77777777" w:rsidR="00B545CB" w:rsidRDefault="00B545CB" w:rsidP="00B545CB">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2BFB8893" w14:textId="77777777" w:rsidR="00B545CB" w:rsidRPr="00C8674D" w:rsidRDefault="00B545CB" w:rsidP="00B545CB">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sidRPr="00C6449B">
        <w:t xml:space="preserve"> defined in</w:t>
      </w:r>
      <w:r>
        <w:t xml:space="preserve"> clause 6.6.5.5.1</w:t>
      </w:r>
      <w:r w:rsidRPr="00C6449B">
        <w:t>.</w:t>
      </w:r>
    </w:p>
    <w:p w14:paraId="17780694" w14:textId="77777777" w:rsidR="00441D21" w:rsidRPr="00F95B02" w:rsidRDefault="00441D21" w:rsidP="00441D21">
      <w:pPr>
        <w:pStyle w:val="10"/>
      </w:pPr>
      <w:bookmarkStart w:id="2964" w:name="_Toc214977252"/>
      <w:r w:rsidRPr="00F95B02">
        <w:t>7</w:t>
      </w:r>
      <w:r w:rsidRPr="00F95B02">
        <w:tab/>
      </w:r>
      <w:r>
        <w:t>A-IoT BS</w:t>
      </w:r>
      <w:r w:rsidRPr="00F95B02">
        <w:t xml:space="preserve"> receiver characteristics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2964"/>
    </w:p>
    <w:p w14:paraId="72A11E60" w14:textId="77777777" w:rsidR="00441D21" w:rsidRPr="00F95B02" w:rsidRDefault="00441D21" w:rsidP="00441D21">
      <w:pPr>
        <w:pStyle w:val="21"/>
      </w:pPr>
      <w:bookmarkStart w:id="2965" w:name="_Toc21127526"/>
      <w:bookmarkStart w:id="2966" w:name="_Toc29811735"/>
      <w:bookmarkStart w:id="2967" w:name="_Toc36817287"/>
      <w:bookmarkStart w:id="2968" w:name="_Toc37260204"/>
      <w:bookmarkStart w:id="2969" w:name="_Toc37267592"/>
      <w:bookmarkStart w:id="2970" w:name="_Toc44712194"/>
      <w:bookmarkStart w:id="2971" w:name="_Toc45893507"/>
      <w:bookmarkStart w:id="2972" w:name="_Toc53178229"/>
      <w:bookmarkStart w:id="2973" w:name="_Toc53178680"/>
      <w:bookmarkStart w:id="2974" w:name="_Toc61178906"/>
      <w:bookmarkStart w:id="2975" w:name="_Toc61179376"/>
      <w:bookmarkStart w:id="2976" w:name="_Toc67916672"/>
      <w:bookmarkStart w:id="2977" w:name="_Toc74663270"/>
      <w:bookmarkStart w:id="2978" w:name="_Toc82621810"/>
      <w:bookmarkStart w:id="2979" w:name="_Toc90422657"/>
      <w:bookmarkStart w:id="2980" w:name="_Toc106782850"/>
      <w:bookmarkStart w:id="2981" w:name="_Toc107311741"/>
      <w:bookmarkStart w:id="2982" w:name="_Toc107419325"/>
      <w:bookmarkStart w:id="2983" w:name="_Toc107474952"/>
      <w:bookmarkStart w:id="2984" w:name="_Toc114255545"/>
      <w:bookmarkStart w:id="2985" w:name="_Toc115186225"/>
      <w:bookmarkStart w:id="2986" w:name="_Toc123049039"/>
      <w:bookmarkStart w:id="2987" w:name="_Toc123051958"/>
      <w:bookmarkStart w:id="2988" w:name="_Toc123054427"/>
      <w:bookmarkStart w:id="2989" w:name="_Toc123717528"/>
      <w:bookmarkStart w:id="2990" w:name="_Toc124157104"/>
      <w:bookmarkStart w:id="2991" w:name="_Toc124266508"/>
      <w:bookmarkStart w:id="2992" w:name="_Toc131595866"/>
      <w:bookmarkStart w:id="2993" w:name="_Toc131740864"/>
      <w:bookmarkStart w:id="2994" w:name="_Toc131766398"/>
      <w:bookmarkStart w:id="2995" w:name="_Toc138837620"/>
      <w:bookmarkStart w:id="2996" w:name="_Toc156567441"/>
      <w:bookmarkStart w:id="2997" w:name="_Toc176876047"/>
      <w:bookmarkStart w:id="2998" w:name="_Toc187245552"/>
      <w:bookmarkStart w:id="2999" w:name="_Toc193202754"/>
      <w:bookmarkStart w:id="3000" w:name="_Toc214977253"/>
      <w:r w:rsidRPr="00F95B02">
        <w:t>7.1</w:t>
      </w:r>
      <w:r w:rsidRPr="00F95B02">
        <w:tab/>
        <w:t>General</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1FE7007" w14:textId="77777777" w:rsidR="00B545CB" w:rsidRDefault="00B545CB" w:rsidP="00B545CB">
      <w:pPr>
        <w:overflowPunct w:val="0"/>
        <w:autoSpaceDE w:val="0"/>
        <w:autoSpaceDN w:val="0"/>
        <w:adjustRightInd w:val="0"/>
        <w:textAlignment w:val="baseline"/>
        <w:rPr>
          <w:rFonts w:eastAsia="等线"/>
          <w:lang w:eastAsia="en-GB"/>
        </w:rPr>
      </w:pPr>
      <w:bookmarkStart w:id="3001" w:name="_Toc21127527"/>
      <w:bookmarkStart w:id="3002" w:name="_Toc29811736"/>
      <w:bookmarkStart w:id="3003" w:name="_Toc36817288"/>
      <w:bookmarkStart w:id="3004" w:name="_Toc37260205"/>
      <w:bookmarkStart w:id="3005" w:name="_Toc37267593"/>
      <w:bookmarkStart w:id="3006" w:name="_Toc44712195"/>
      <w:bookmarkStart w:id="3007" w:name="_Toc45893508"/>
      <w:bookmarkStart w:id="3008" w:name="_Toc53178230"/>
      <w:bookmarkStart w:id="3009" w:name="_Toc53178681"/>
      <w:bookmarkStart w:id="3010" w:name="_Toc61178907"/>
      <w:bookmarkStart w:id="3011" w:name="_Toc61179377"/>
      <w:bookmarkStart w:id="3012" w:name="_Toc67916673"/>
      <w:bookmarkStart w:id="3013" w:name="_Toc74663271"/>
      <w:bookmarkStart w:id="3014" w:name="_Toc82621811"/>
      <w:bookmarkStart w:id="3015" w:name="_Toc90422658"/>
      <w:bookmarkStart w:id="3016" w:name="_Toc106782851"/>
      <w:bookmarkStart w:id="3017" w:name="_Toc107311742"/>
      <w:bookmarkStart w:id="3018" w:name="_Toc107419326"/>
      <w:bookmarkStart w:id="3019" w:name="_Toc107474953"/>
      <w:bookmarkStart w:id="3020" w:name="_Toc114255546"/>
      <w:bookmarkStart w:id="3021" w:name="_Toc115186226"/>
      <w:bookmarkStart w:id="3022" w:name="_Toc123049040"/>
      <w:bookmarkStart w:id="3023" w:name="_Toc123051959"/>
      <w:bookmarkStart w:id="3024" w:name="_Toc123054428"/>
      <w:bookmarkStart w:id="3025" w:name="_Toc123717529"/>
      <w:bookmarkStart w:id="3026" w:name="_Toc124157105"/>
      <w:bookmarkStart w:id="3027" w:name="_Toc124266509"/>
      <w:bookmarkStart w:id="3028" w:name="_Toc131595867"/>
      <w:bookmarkStart w:id="3029" w:name="_Toc131740865"/>
      <w:bookmarkStart w:id="3030" w:name="_Toc131766399"/>
      <w:bookmarkStart w:id="3031" w:name="_Toc138837621"/>
      <w:bookmarkStart w:id="3032" w:name="_Toc156567442"/>
      <w:bookmarkStart w:id="3033" w:name="_Toc176876048"/>
      <w:bookmarkStart w:id="3034" w:name="_Toc187245553"/>
      <w:bookmarkStart w:id="3035" w:name="_Toc193202755"/>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14:textId="77777777" w:rsidR="00B545CB" w:rsidRDefault="00B545CB" w:rsidP="00B545CB">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apply during the BS receive period.</w:t>
      </w:r>
    </w:p>
    <w:p w14:paraId="1AD8C8C7"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shall be met for any transmitter setting.</w:t>
      </w:r>
    </w:p>
    <w:p w14:paraId="099B4274"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Throughput requirements defined for the conducted receiver characteristics do not assume HARQ retransmissions.</w:t>
      </w:r>
    </w:p>
    <w:p w14:paraId="24510C8C"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等线"/>
          <w:lang w:eastAsia="en-GB"/>
        </w:rPr>
        <w:t>-</w:t>
      </w:r>
      <w:r>
        <w:rPr>
          <w:rFonts w:eastAsia="等线"/>
          <w:lang w:eastAsia="en-GB"/>
        </w:rPr>
        <w:tab/>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p>
    <w:p w14:paraId="545B175F" w14:textId="77777777" w:rsidR="00B545CB" w:rsidRDefault="00B545CB" w:rsidP="00B545CB">
      <w:pPr>
        <w:pStyle w:val="NO"/>
        <w:ind w:left="0" w:firstLine="0"/>
      </w:pPr>
      <w:r>
        <w:rPr>
          <w:lang w:eastAsia="zh-CN"/>
        </w:rPr>
        <w:t>NOTE 1:</w:t>
      </w:r>
      <w:r>
        <w:rPr>
          <w:lang w:eastAsia="zh-CN"/>
        </w:rPr>
        <w:tab/>
        <w:t>In normal operating condition</w:t>
      </w:r>
      <w:r>
        <w:rPr>
          <w:rFonts w:hint="eastAsia"/>
          <w:lang w:val="en-US" w:eastAsia="zh-CN"/>
        </w:rPr>
        <w:t>, A-IoT BS is configured as HD-FDD operation.</w:t>
      </w:r>
    </w:p>
    <w:p w14:paraId="2A173513" w14:textId="77777777" w:rsidR="00441D21" w:rsidRPr="00F95B02" w:rsidRDefault="00441D21" w:rsidP="00441D21">
      <w:pPr>
        <w:pStyle w:val="21"/>
      </w:pPr>
      <w:bookmarkStart w:id="3036" w:name="_Toc214977254"/>
      <w:r w:rsidRPr="00F95B02">
        <w:t>7.2</w:t>
      </w:r>
      <w:r w:rsidRPr="00F95B02">
        <w:tab/>
        <w:t>Reference sensitivity level</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0AE7ACEE"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37" w:name="_Toc75242790"/>
      <w:bookmarkStart w:id="3038" w:name="_Toc58860265"/>
      <w:bookmarkStart w:id="3039" w:name="_Toc187256940"/>
      <w:bookmarkStart w:id="3040" w:name="_Toc53182524"/>
      <w:bookmarkStart w:id="3041" w:name="_Toc36645201"/>
      <w:bookmarkStart w:id="3042" w:name="_Toc106201454"/>
      <w:bookmarkStart w:id="3043" w:name="_Toc82595239"/>
      <w:bookmarkStart w:id="3044" w:name="_Toc37272255"/>
      <w:bookmarkStart w:id="3045" w:name="_Toc131537717"/>
      <w:bookmarkStart w:id="3046" w:name="_Toc124155957"/>
      <w:bookmarkStart w:id="3047" w:name="_Toc66728076"/>
      <w:bookmarkStart w:id="3048" w:name="_Toc58862769"/>
      <w:bookmarkStart w:id="3049" w:name="_Toc115191308"/>
      <w:bookmarkStart w:id="3050" w:name="_Toc74961880"/>
      <w:bookmarkStart w:id="3051" w:name="_Toc89955270"/>
      <w:bookmarkStart w:id="3052" w:name="_Toc76545136"/>
      <w:bookmarkStart w:id="3053" w:name="_Toc122013138"/>
      <w:bookmarkStart w:id="3054" w:name="_Toc29809816"/>
      <w:bookmarkStart w:id="3055" w:name="_Toc45884501"/>
      <w:bookmarkStart w:id="3056" w:name="_Toc156576140"/>
      <w:bookmarkStart w:id="3057" w:name="_Toc21100018"/>
      <w:bookmarkStart w:id="3058" w:name="_Toc137397924"/>
      <w:bookmarkStart w:id="3059" w:name="_Toc176944662"/>
      <w:bookmarkStart w:id="3060" w:name="_Toc61182762"/>
      <w:bookmarkStart w:id="3061" w:name="_Toc98773695"/>
      <w:bookmarkStart w:id="3062" w:name="_Toc53178236"/>
      <w:bookmarkStart w:id="3063" w:name="_Toc53178687"/>
      <w:bookmarkStart w:id="3064" w:name="_Toc61178913"/>
      <w:bookmarkStart w:id="3065" w:name="_Toc61179383"/>
      <w:bookmarkStart w:id="3066" w:name="_Toc67916679"/>
      <w:bookmarkStart w:id="3067" w:name="_Toc74663277"/>
      <w:bookmarkStart w:id="3068" w:name="_Toc82621817"/>
      <w:bookmarkStart w:id="3069" w:name="_Toc90422664"/>
      <w:bookmarkStart w:id="3070" w:name="_Toc106782857"/>
      <w:bookmarkStart w:id="3071" w:name="_Toc107311748"/>
      <w:bookmarkStart w:id="3072" w:name="_Toc107419332"/>
      <w:bookmarkStart w:id="3073" w:name="_Toc107474959"/>
      <w:bookmarkStart w:id="3074" w:name="_Toc114255552"/>
      <w:bookmarkStart w:id="3075" w:name="_Toc115186232"/>
      <w:bookmarkStart w:id="3076" w:name="_Toc123049046"/>
      <w:bookmarkStart w:id="3077" w:name="_Toc123051965"/>
      <w:bookmarkStart w:id="3078" w:name="_Toc123054434"/>
      <w:bookmarkStart w:id="3079" w:name="_Toc123717535"/>
      <w:bookmarkStart w:id="3080" w:name="_Toc124157111"/>
      <w:bookmarkStart w:id="3081" w:name="_Toc124266515"/>
      <w:bookmarkStart w:id="3082" w:name="_Toc131595873"/>
      <w:bookmarkStart w:id="3083" w:name="_Toc131740871"/>
      <w:bookmarkStart w:id="3084" w:name="_Toc131766405"/>
      <w:bookmarkStart w:id="3085" w:name="_Toc138837627"/>
      <w:bookmarkStart w:id="3086" w:name="_Toc156567448"/>
      <w:bookmarkStart w:id="3087" w:name="_Toc176876054"/>
      <w:bookmarkStart w:id="3088" w:name="_Toc187245559"/>
      <w:bookmarkStart w:id="3089" w:name="_Toc193202757"/>
      <w:r>
        <w:rPr>
          <w:rFonts w:ascii="Arial" w:eastAsia="Times New Roman" w:hAnsi="Arial"/>
          <w:sz w:val="28"/>
          <w:lang w:eastAsia="en-GB"/>
        </w:rPr>
        <w:t>7.2.1</w:t>
      </w:r>
      <w:r>
        <w:rPr>
          <w:rFonts w:ascii="Arial" w:eastAsia="Times New Roman" w:hAnsi="Arial"/>
          <w:sz w:val="28"/>
          <w:lang w:eastAsia="en-GB"/>
        </w:rPr>
        <w:tab/>
        <w:t>Definition and applicability</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74E1E9D2" w14:textId="77777777" w:rsidR="00B545CB" w:rsidRDefault="00B545CB" w:rsidP="00B545CB">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090" w:name="_Toc187256941"/>
      <w:bookmarkStart w:id="3091" w:name="_Toc58860266"/>
      <w:bookmarkStart w:id="3092" w:name="_Toc89955271"/>
      <w:bookmarkStart w:id="3093" w:name="_Toc124155958"/>
      <w:bookmarkStart w:id="3094" w:name="_Toc98773696"/>
      <w:bookmarkStart w:id="3095" w:name="_Toc58862770"/>
      <w:bookmarkStart w:id="3096" w:name="_Toc115191309"/>
      <w:bookmarkStart w:id="3097" w:name="_Toc53182525"/>
      <w:bookmarkStart w:id="3098" w:name="_Toc21100019"/>
      <w:bookmarkStart w:id="3099" w:name="_Toc61182763"/>
      <w:bookmarkStart w:id="3100" w:name="_Toc75242791"/>
      <w:bookmarkStart w:id="3101" w:name="_Toc131537718"/>
      <w:bookmarkStart w:id="3102" w:name="_Toc176944663"/>
      <w:bookmarkStart w:id="3103" w:name="_Toc82595240"/>
      <w:bookmarkStart w:id="3104" w:name="_Toc37272256"/>
      <w:bookmarkStart w:id="3105" w:name="_Toc29809817"/>
      <w:bookmarkStart w:id="3106" w:name="_Toc74961881"/>
      <w:bookmarkStart w:id="3107" w:name="_Toc137397925"/>
      <w:bookmarkStart w:id="3108" w:name="_Toc122013139"/>
      <w:bookmarkStart w:id="3109" w:name="_Toc156576141"/>
      <w:bookmarkStart w:id="3110" w:name="_Toc76545137"/>
      <w:bookmarkStart w:id="3111" w:name="_Toc45884502"/>
      <w:bookmarkStart w:id="3112" w:name="_Toc106201455"/>
      <w:bookmarkStart w:id="3113" w:name="_Toc66728077"/>
      <w:bookmarkStart w:id="3114" w:name="_Toc36645202"/>
      <w:r>
        <w:rPr>
          <w:rFonts w:ascii="Arial" w:eastAsia="Times New Roman" w:hAnsi="Arial"/>
          <w:sz w:val="28"/>
          <w:lang w:eastAsia="en-GB"/>
        </w:rPr>
        <w:t>7.2.2</w:t>
      </w:r>
      <w:r>
        <w:rPr>
          <w:rFonts w:ascii="Arial" w:eastAsia="Times New Roman" w:hAnsi="Arial"/>
          <w:sz w:val="28"/>
          <w:lang w:eastAsia="en-GB"/>
        </w:rPr>
        <w:tab/>
        <w:t>Minimum requirement</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r>
        <w:rPr>
          <w:rFonts w:ascii="Arial" w:hAnsi="Arial" w:hint="eastAsia"/>
          <w:sz w:val="28"/>
          <w:lang w:val="en-US" w:eastAsia="zh-CN"/>
        </w:rPr>
        <w:t xml:space="preserve"> for </w:t>
      </w:r>
      <w:r>
        <w:rPr>
          <w:rFonts w:ascii="Arial" w:hAnsi="Arial" w:hint="eastAsia"/>
          <w:i/>
          <w:iCs/>
          <w:sz w:val="28"/>
          <w:lang w:val="en-US" w:eastAsia="zh-CN"/>
        </w:rPr>
        <w:t>BS type 1-C</w:t>
      </w:r>
    </w:p>
    <w:p w14:paraId="756E8B47" w14:textId="4F2DDC55"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r w:rsidR="003D0C01">
        <w:rPr>
          <w:rFonts w:eastAsia="Times New Roman"/>
          <w:lang w:eastAsia="en-GB"/>
        </w:rPr>
        <w:t>3</w:t>
      </w:r>
      <w:r>
        <w:rPr>
          <w:rFonts w:eastAsia="Times New Roman"/>
          <w:lang w:eastAsia="en-GB"/>
        </w:rPr>
        <w:t>], clause 7.2.2.</w:t>
      </w:r>
    </w:p>
    <w:p w14:paraId="2CE22804"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15" w:name="_Toc137397926"/>
      <w:bookmarkStart w:id="3116" w:name="_Toc98773697"/>
      <w:bookmarkStart w:id="3117" w:name="_Toc176944664"/>
      <w:bookmarkStart w:id="3118" w:name="_Toc58860267"/>
      <w:bookmarkStart w:id="3119" w:name="_Toc37272257"/>
      <w:bookmarkStart w:id="3120" w:name="_Toc106201456"/>
      <w:bookmarkStart w:id="3121" w:name="_Toc156576142"/>
      <w:bookmarkStart w:id="3122" w:name="_Toc124155959"/>
      <w:bookmarkStart w:id="3123" w:name="_Toc29809818"/>
      <w:bookmarkStart w:id="3124" w:name="_Toc21100020"/>
      <w:bookmarkStart w:id="3125" w:name="_Toc131537719"/>
      <w:bookmarkStart w:id="3126" w:name="_Toc53182526"/>
      <w:bookmarkStart w:id="3127" w:name="_Toc74961882"/>
      <w:bookmarkStart w:id="3128" w:name="_Toc58862771"/>
      <w:bookmarkStart w:id="3129" w:name="_Toc45884503"/>
      <w:bookmarkStart w:id="3130" w:name="_Toc122013140"/>
      <w:bookmarkStart w:id="3131" w:name="_Toc66728078"/>
      <w:bookmarkStart w:id="3132" w:name="_Toc61182764"/>
      <w:bookmarkStart w:id="3133" w:name="_Toc36645203"/>
      <w:bookmarkStart w:id="3134" w:name="_Toc75242792"/>
      <w:bookmarkStart w:id="3135" w:name="_Toc82595241"/>
      <w:bookmarkStart w:id="3136" w:name="_Toc187256942"/>
      <w:bookmarkStart w:id="3137" w:name="_Toc76545138"/>
      <w:bookmarkStart w:id="3138" w:name="_Toc89955272"/>
      <w:bookmarkStart w:id="3139" w:name="_Toc115191310"/>
      <w:r>
        <w:rPr>
          <w:rFonts w:ascii="Arial" w:eastAsia="Times New Roman" w:hAnsi="Arial"/>
          <w:sz w:val="28"/>
          <w:lang w:eastAsia="en-GB"/>
        </w:rPr>
        <w:lastRenderedPageBreak/>
        <w:t>7.2.3</w:t>
      </w:r>
      <w:r>
        <w:rPr>
          <w:rFonts w:ascii="Arial" w:eastAsia="Times New Roman" w:hAnsi="Arial"/>
          <w:sz w:val="28"/>
          <w:lang w:eastAsia="en-GB"/>
        </w:rPr>
        <w:tab/>
        <w:t>Test purpose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7B25F9CA" w14:textId="77777777" w:rsidR="00B545CB" w:rsidRDefault="00B545CB" w:rsidP="00B545CB">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and each </w:t>
      </w:r>
      <w:r>
        <w:rPr>
          <w:rFonts w:eastAsia="Times New Roman"/>
          <w:i/>
          <w:lang w:eastAsia="en-GB"/>
        </w:rPr>
        <w:t>BS type 1-H</w:t>
      </w:r>
      <w:r>
        <w:rPr>
          <w:rFonts w:eastAsia="Times New Roman"/>
          <w:lang w:eastAsia="en-GB"/>
        </w:rPr>
        <w:t xml:space="preserve"> </w:t>
      </w:r>
      <w:r>
        <w:rPr>
          <w:rFonts w:eastAsia="Times New Roman"/>
          <w:i/>
          <w:lang w:eastAsia="en-GB"/>
        </w:rPr>
        <w:t>TAB 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40" w:name="_Toc37272258"/>
      <w:bookmarkStart w:id="3141" w:name="_Toc66728079"/>
      <w:bookmarkStart w:id="3142" w:name="_Toc61182765"/>
      <w:bookmarkStart w:id="3143" w:name="_Toc82595242"/>
      <w:bookmarkStart w:id="3144" w:name="_Toc187256943"/>
      <w:bookmarkStart w:id="3145" w:name="_Toc115191311"/>
      <w:bookmarkStart w:id="3146" w:name="_Toc137397927"/>
      <w:bookmarkStart w:id="3147" w:name="_Toc131537720"/>
      <w:bookmarkStart w:id="3148" w:name="_Toc58862772"/>
      <w:bookmarkStart w:id="3149" w:name="_Toc156576143"/>
      <w:bookmarkStart w:id="3150" w:name="_Toc98773698"/>
      <w:bookmarkStart w:id="3151" w:name="_Toc89955273"/>
      <w:bookmarkStart w:id="3152" w:name="_Toc36645204"/>
      <w:bookmarkStart w:id="3153" w:name="_Toc53182527"/>
      <w:bookmarkStart w:id="3154" w:name="_Toc76545139"/>
      <w:bookmarkStart w:id="3155" w:name="_Toc122013141"/>
      <w:bookmarkStart w:id="3156" w:name="_Toc74961883"/>
      <w:bookmarkStart w:id="3157" w:name="_Toc45884504"/>
      <w:bookmarkStart w:id="3158" w:name="_Toc75242793"/>
      <w:bookmarkStart w:id="3159" w:name="_Toc106201457"/>
      <w:bookmarkStart w:id="3160" w:name="_Toc29809819"/>
      <w:bookmarkStart w:id="3161" w:name="_Toc124155960"/>
      <w:bookmarkStart w:id="3162" w:name="_Toc58860268"/>
      <w:bookmarkStart w:id="3163" w:name="_Toc21100021"/>
      <w:bookmarkStart w:id="3164" w:name="_Toc176944665"/>
      <w:r>
        <w:rPr>
          <w:rFonts w:ascii="Arial" w:eastAsia="Times New Roman" w:hAnsi="Arial"/>
          <w:sz w:val="28"/>
          <w:lang w:eastAsia="en-GB"/>
        </w:rPr>
        <w:t>7.2.4</w:t>
      </w:r>
      <w:r>
        <w:rPr>
          <w:rFonts w:ascii="Arial" w:eastAsia="Times New Roman" w:hAnsi="Arial"/>
          <w:sz w:val="28"/>
          <w:lang w:eastAsia="en-GB"/>
        </w:rPr>
        <w:tab/>
        <w:t>Method of test</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7A1F418"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165" w:name="_Toc74961884"/>
      <w:bookmarkStart w:id="3166" w:name="_Toc37272259"/>
      <w:bookmarkStart w:id="3167" w:name="_Toc29809820"/>
      <w:bookmarkStart w:id="3168" w:name="_Toc53182528"/>
      <w:bookmarkStart w:id="3169" w:name="_Toc61182766"/>
      <w:bookmarkStart w:id="3170" w:name="_Toc58862773"/>
      <w:bookmarkStart w:id="3171" w:name="_Toc156576144"/>
      <w:bookmarkStart w:id="3172" w:name="_Toc36645205"/>
      <w:bookmarkStart w:id="3173" w:name="_Toc76545140"/>
      <w:bookmarkStart w:id="3174" w:name="_Toc66728080"/>
      <w:bookmarkStart w:id="3175" w:name="_Toc89955274"/>
      <w:bookmarkStart w:id="3176" w:name="_Toc82595243"/>
      <w:bookmarkStart w:id="3177" w:name="_Toc98773699"/>
      <w:bookmarkStart w:id="3178" w:name="_Toc115191312"/>
      <w:bookmarkStart w:id="3179" w:name="_Toc75242794"/>
      <w:bookmarkStart w:id="3180" w:name="_Toc124155961"/>
      <w:bookmarkStart w:id="3181" w:name="_Toc106201458"/>
      <w:bookmarkStart w:id="3182" w:name="_Toc21100022"/>
      <w:bookmarkStart w:id="3183" w:name="_Toc176944666"/>
      <w:bookmarkStart w:id="3184" w:name="_Toc131537721"/>
      <w:bookmarkStart w:id="3185" w:name="_Toc187256944"/>
      <w:bookmarkStart w:id="3186" w:name="_Toc45884505"/>
      <w:bookmarkStart w:id="3187" w:name="_Toc58860269"/>
      <w:bookmarkStart w:id="3188" w:name="_Toc137397928"/>
      <w:bookmarkStart w:id="3189" w:name="_Toc122013142"/>
      <w:r>
        <w:rPr>
          <w:rFonts w:ascii="Arial" w:eastAsia="Times New Roman" w:hAnsi="Arial"/>
          <w:lang w:eastAsia="en-GB"/>
        </w:rPr>
        <w:t>7.2.4.1</w:t>
      </w:r>
      <w:r>
        <w:rPr>
          <w:rFonts w:ascii="Arial" w:eastAsia="Times New Roman" w:hAnsi="Arial"/>
          <w:lang w:eastAsia="en-GB"/>
        </w:rPr>
        <w:tab/>
        <w:t>Initial conditions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r>
        <w:rPr>
          <w:rFonts w:ascii="Arial" w:eastAsia="Times New Roman" w:hAnsi="Arial"/>
          <w:lang w:eastAsia="en-GB"/>
        </w:rPr>
        <w:tab/>
      </w:r>
    </w:p>
    <w:p w14:paraId="4B1E37D3"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 xml:space="preserve">Normal; see annex B.2. </w:t>
      </w:r>
    </w:p>
    <w:p w14:paraId="68EC7D9A"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Extreme, see annexes B.3 and B.5.</w:t>
      </w:r>
    </w:p>
    <w:p w14:paraId="539B7E6C"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4.9.1.</w:t>
      </w:r>
    </w:p>
    <w:p w14:paraId="0F4DCA4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14:textId="77777777" w:rsidR="00B545CB" w:rsidRDefault="00B545CB" w:rsidP="00B545C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185FB0CB"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190" w:name="_Toc53182529"/>
      <w:bookmarkStart w:id="3191" w:name="_Toc66728081"/>
      <w:bookmarkStart w:id="3192" w:name="_Toc156576145"/>
      <w:bookmarkStart w:id="3193" w:name="_Toc61182767"/>
      <w:bookmarkStart w:id="3194" w:name="_Toc36645206"/>
      <w:bookmarkStart w:id="3195" w:name="_Toc82595244"/>
      <w:bookmarkStart w:id="3196" w:name="_Toc58862774"/>
      <w:bookmarkStart w:id="3197" w:name="_Toc115191313"/>
      <w:bookmarkStart w:id="3198" w:name="_Toc106201459"/>
      <w:bookmarkStart w:id="3199" w:name="_Toc122013143"/>
      <w:bookmarkStart w:id="3200" w:name="_Toc75242795"/>
      <w:bookmarkStart w:id="3201" w:name="_Toc131537722"/>
      <w:bookmarkStart w:id="3202" w:name="_Toc37272260"/>
      <w:bookmarkStart w:id="3203" w:name="_Toc21100023"/>
      <w:bookmarkStart w:id="3204" w:name="_Toc58860270"/>
      <w:bookmarkStart w:id="3205" w:name="_Toc45884506"/>
      <w:bookmarkStart w:id="3206" w:name="_Toc89955275"/>
      <w:bookmarkStart w:id="3207" w:name="_Toc137397929"/>
      <w:bookmarkStart w:id="3208" w:name="_Toc98773700"/>
      <w:bookmarkStart w:id="3209" w:name="_Toc176944667"/>
      <w:bookmarkStart w:id="3210" w:name="_Toc74961885"/>
      <w:bookmarkStart w:id="3211" w:name="_Toc187256945"/>
      <w:bookmarkStart w:id="3212" w:name="_Toc124155962"/>
      <w:bookmarkStart w:id="3213" w:name="_Toc76545141"/>
      <w:bookmarkStart w:id="3214" w:name="_Toc29809821"/>
      <w:r>
        <w:rPr>
          <w:rFonts w:ascii="Arial" w:eastAsia="Times New Roman" w:hAnsi="Arial"/>
          <w:lang w:eastAsia="en-GB"/>
        </w:rPr>
        <w:t>7.2.4.2</w:t>
      </w:r>
      <w:r>
        <w:rPr>
          <w:rFonts w:ascii="Arial" w:eastAsia="Times New Roman" w:hAnsi="Arial"/>
          <w:lang w:eastAsia="en-GB"/>
        </w:rPr>
        <w:tab/>
        <w:t>Procedure</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A0E11FF" w14:textId="77777777" w:rsidR="00B545CB" w:rsidRDefault="00B545CB" w:rsidP="00B545CB">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Connect the connector under test to measurement equipment as shown in annex D.2.1 for </w:t>
      </w:r>
      <w:r>
        <w:rPr>
          <w:rFonts w:eastAsia="Times New Roman"/>
          <w:i/>
          <w:lang w:eastAsia="en-GB"/>
        </w:rPr>
        <w:t>BS type 1-</w:t>
      </w:r>
      <w:proofErr w:type="gramStart"/>
      <w:r>
        <w:rPr>
          <w:rFonts w:eastAsia="Times New Roman"/>
          <w:i/>
          <w:lang w:eastAsia="en-GB"/>
        </w:rPr>
        <w:t>C</w:t>
      </w:r>
      <w:r>
        <w:rPr>
          <w:rFonts w:eastAsia="Times New Roman"/>
          <w:lang w:eastAsia="en-GB"/>
        </w:rPr>
        <w:t xml:space="preserve"> .</w:t>
      </w:r>
      <w:proofErr w:type="gramEnd"/>
      <w:r>
        <w:rPr>
          <w:rFonts w:eastAsia="Times New Roman"/>
          <w:lang w:eastAsia="en-GB"/>
        </w:rPr>
        <w:t xml:space="preserve"> </w:t>
      </w:r>
    </w:p>
    <w:p w14:paraId="565AA75D"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hint="eastAsia"/>
          <w:lang w:val="en-US" w:eastAsia="zh-CN"/>
        </w:rPr>
        <w:t>For HD-FDD operation, s</w:t>
      </w:r>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w:t>
      </w:r>
      <w:proofErr w:type="spellStart"/>
      <w:proofErr w:type="gramStart"/>
      <w:r>
        <w:rPr>
          <w:rFonts w:eastAsia="Times New Roman"/>
          <w:lang w:eastAsia="en-GB"/>
        </w:rPr>
        <w:t>P</w:t>
      </w:r>
      <w:r>
        <w:rPr>
          <w:rFonts w:eastAsia="Times New Roman"/>
          <w:vertAlign w:val="subscript"/>
          <w:lang w:eastAsia="en-GB"/>
        </w:rPr>
        <w:t>rated,c</w:t>
      </w:r>
      <w:proofErr w:type="gramEnd"/>
      <w:r>
        <w:rPr>
          <w:rFonts w:eastAsia="Times New Roman"/>
          <w:vertAlign w:val="subscript"/>
          <w:lang w:eastAsia="en-GB"/>
        </w:rPr>
        <w:t>,AC</w:t>
      </w:r>
      <w:proofErr w:type="spellEnd"/>
      <w:r>
        <w:rPr>
          <w:rFonts w:eastAsia="Times New Roman"/>
          <w:lang w:eastAsia="en-GB"/>
        </w:rPr>
        <w:t>, D.21).</w:t>
      </w:r>
    </w:p>
    <w:p w14:paraId="6ED38BA0"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Start the signal generator for the wanted signal to transmit the Fixed Reference Channels for reference sensitivity according to annex A.1.</w:t>
      </w:r>
    </w:p>
    <w:p w14:paraId="44A06818"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Set the signal generator for the wanted signal power as specified in clause 7.2.5.</w:t>
      </w:r>
    </w:p>
    <w:p w14:paraId="58C63B02"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Measure the</w:t>
      </w:r>
      <w:r>
        <w:rPr>
          <w:rFonts w:hint="eastAsia"/>
          <w:lang w:val="en-US" w:eastAsia="zh-CN"/>
        </w:rPr>
        <w:t xml:space="preserve"> BLER</w:t>
      </w:r>
      <w:r>
        <w:rPr>
          <w:rFonts w:eastAsia="Times New Roman"/>
          <w:lang w:eastAsia="en-GB"/>
        </w:rPr>
        <w:t xml:space="preserve"> according to annex A.1.</w:t>
      </w:r>
    </w:p>
    <w:p w14:paraId="47D290D8"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15" w:name="_Toc66728082"/>
      <w:bookmarkStart w:id="3216" w:name="_Toc137397930"/>
      <w:bookmarkStart w:id="3217" w:name="_Toc75242796"/>
      <w:bookmarkStart w:id="3218" w:name="_Toc74961886"/>
      <w:bookmarkStart w:id="3219" w:name="_Toc61182768"/>
      <w:bookmarkStart w:id="3220" w:name="_Toc29809822"/>
      <w:bookmarkStart w:id="3221" w:name="_Toc21100024"/>
      <w:bookmarkStart w:id="3222" w:name="_Toc124155963"/>
      <w:bookmarkStart w:id="3223" w:name="_Toc53182530"/>
      <w:bookmarkStart w:id="3224" w:name="_Toc37272261"/>
      <w:bookmarkStart w:id="3225" w:name="_Toc82595245"/>
      <w:bookmarkStart w:id="3226" w:name="_Toc115191314"/>
      <w:bookmarkStart w:id="3227" w:name="_Toc156576146"/>
      <w:bookmarkStart w:id="3228" w:name="_Toc76545142"/>
      <w:bookmarkStart w:id="3229" w:name="_Toc45884507"/>
      <w:bookmarkStart w:id="3230" w:name="_Toc58862775"/>
      <w:bookmarkStart w:id="3231" w:name="_Toc131537723"/>
      <w:bookmarkStart w:id="3232" w:name="_Toc98773701"/>
      <w:bookmarkStart w:id="3233" w:name="_Toc106201460"/>
      <w:bookmarkStart w:id="3234" w:name="_Toc58860271"/>
      <w:bookmarkStart w:id="3235" w:name="_Toc122013144"/>
      <w:bookmarkStart w:id="3236" w:name="_Toc176944668"/>
      <w:bookmarkStart w:id="3237" w:name="_Toc36645207"/>
      <w:bookmarkStart w:id="3238" w:name="_Toc89955276"/>
      <w:bookmarkStart w:id="3239" w:name="_Toc187256946"/>
      <w:r>
        <w:rPr>
          <w:rFonts w:ascii="Arial" w:eastAsia="Times New Roman" w:hAnsi="Arial"/>
          <w:sz w:val="28"/>
          <w:lang w:eastAsia="en-GB"/>
        </w:rPr>
        <w:t>7.2.5</w:t>
      </w:r>
      <w:r>
        <w:rPr>
          <w:rFonts w:ascii="Arial" w:eastAsia="Times New Roman" w:hAnsi="Arial"/>
          <w:sz w:val="28"/>
          <w:lang w:eastAsia="en-GB"/>
        </w:rPr>
        <w:tab/>
        <w:t>Test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740B957E" w14:textId="77777777" w:rsidR="00B545CB" w:rsidRDefault="00B545CB" w:rsidP="00B545CB">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14:textId="77777777" w:rsidR="00B545CB" w:rsidRDefault="00B545CB" w:rsidP="00B545CB">
      <w:pPr>
        <w:keepNext/>
        <w:keepLines/>
        <w:spacing w:before="60"/>
        <w:jc w:val="center"/>
      </w:pPr>
      <w:r>
        <w:rPr>
          <w:rFonts w:ascii="Arial" w:hAnsi="Arial"/>
          <w:b/>
        </w:rPr>
        <w:t>Table 7.2.</w:t>
      </w:r>
      <w:r>
        <w:rPr>
          <w:rFonts w:ascii="Arial" w:hAnsi="Arial" w:hint="eastAsia"/>
          <w:b/>
          <w:lang w:val="en-US" w:eastAsia="zh-CN"/>
        </w:rPr>
        <w:t>5</w:t>
      </w:r>
      <w:r>
        <w:rPr>
          <w:rFonts w:ascii="Arial" w:hAnsi="Arial"/>
          <w:b/>
        </w:rPr>
        <w:t xml:space="preserve">-1: </w:t>
      </w:r>
      <w:r>
        <w:rPr>
          <w:rFonts w:ascii="Arial" w:hAnsi="Arial" w:hint="eastAsia"/>
          <w:b/>
        </w:rPr>
        <w:t>A-IoT</w:t>
      </w:r>
      <w:r>
        <w:rPr>
          <w:rFonts w:ascii="Arial" w:hAnsi="Arial"/>
          <w:b/>
        </w:rPr>
        <w:t xml:space="preserve"> </w:t>
      </w:r>
      <w:r>
        <w:rPr>
          <w:rFonts w:ascii="Arial" w:hAnsi="Arial" w:hint="eastAsia"/>
          <w:b/>
        </w:rPr>
        <w:t>Medium range</w:t>
      </w:r>
      <w:r>
        <w:rPr>
          <w:rFonts w:ascii="Arial" w:hAnsi="Arial"/>
          <w:b/>
        </w:rPr>
        <w:t xml:space="preserve"> BS reference sensitivity levels</w:t>
      </w:r>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trPr>
        <w:tc>
          <w:tcPr>
            <w:tcW w:w="2263" w:type="dxa"/>
            <w:tcBorders>
              <w:bottom w:val="single" w:sz="4" w:space="0" w:color="auto"/>
            </w:tcBorders>
          </w:tcPr>
          <w:p w14:paraId="04DEB2D0" w14:textId="77777777" w:rsidR="00B545CB" w:rsidRDefault="00B545CB" w:rsidP="00405A48">
            <w:pPr>
              <w:pStyle w:val="TAH"/>
            </w:pPr>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6E7E80A5" w14:textId="77777777" w:rsidR="00B545CB" w:rsidRDefault="00B545CB" w:rsidP="00405A48">
            <w:pPr>
              <w:pStyle w:val="TAH"/>
            </w:pPr>
            <w:r>
              <w:rPr>
                <w:rFonts w:cs="Arial" w:hint="eastAsia"/>
                <w:lang w:val="en-US" w:eastAsia="zh-CN"/>
              </w:rPr>
              <w:t>DSB</w:t>
            </w:r>
            <w:r>
              <w:rPr>
                <w:rFonts w:cs="Arial"/>
              </w:rPr>
              <w:t xml:space="preserve"> (kHz)</w:t>
            </w:r>
          </w:p>
        </w:tc>
        <w:tc>
          <w:tcPr>
            <w:tcW w:w="3119" w:type="dxa"/>
          </w:tcPr>
          <w:p w14:paraId="061A24CB" w14:textId="77777777" w:rsidR="00B545CB" w:rsidRDefault="00B545CB" w:rsidP="00405A48">
            <w:pPr>
              <w:pStyle w:val="TAH"/>
              <w:rPr>
                <w:rFonts w:cs="Arial"/>
              </w:rPr>
            </w:pPr>
            <w:r>
              <w:rPr>
                <w:rFonts w:cs="Arial"/>
              </w:rPr>
              <w:t>Reference measurement channel</w:t>
            </w:r>
          </w:p>
          <w:p w14:paraId="3402341F" w14:textId="77777777" w:rsidR="00B545CB" w:rsidRDefault="00B545CB" w:rsidP="00405A48">
            <w:pPr>
              <w:pStyle w:val="TAH"/>
            </w:pPr>
          </w:p>
        </w:tc>
        <w:tc>
          <w:tcPr>
            <w:tcW w:w="2546" w:type="dxa"/>
          </w:tcPr>
          <w:p w14:paraId="539661D3" w14:textId="77777777" w:rsidR="00B545CB" w:rsidRDefault="00B545CB" w:rsidP="00405A48">
            <w:pPr>
              <w:pStyle w:val="TAH"/>
              <w:rPr>
                <w:rFonts w:cs="Arial"/>
              </w:rPr>
            </w:pPr>
            <w:r>
              <w:rPr>
                <w:rFonts w:cs="Arial"/>
              </w:rPr>
              <w:t xml:space="preserve">Reference sensitivity power level, </w:t>
            </w:r>
            <w:r>
              <w:t>P</w:t>
            </w:r>
            <w:r>
              <w:rPr>
                <w:vertAlign w:val="subscript"/>
              </w:rPr>
              <w:t>REFSENS</w:t>
            </w:r>
          </w:p>
          <w:p w14:paraId="4B33D051" w14:textId="77777777" w:rsidR="00B545CB" w:rsidRDefault="00B545CB" w:rsidP="00405A48">
            <w:pPr>
              <w:pStyle w:val="TAH"/>
            </w:pPr>
            <w:r>
              <w:rPr>
                <w:rFonts w:cs="Arial"/>
              </w:rPr>
              <w:t xml:space="preserve"> (dBm)</w:t>
            </w:r>
          </w:p>
        </w:tc>
      </w:tr>
      <w:tr w:rsidR="00B545CB" w14:paraId="58D0D8D8" w14:textId="77777777" w:rsidTr="00405A48">
        <w:trPr>
          <w:cantSplit/>
          <w:jc w:val="center"/>
        </w:trPr>
        <w:tc>
          <w:tcPr>
            <w:tcW w:w="2263" w:type="dxa"/>
            <w:vMerge w:val="restart"/>
            <w:vAlign w:val="center"/>
          </w:tcPr>
          <w:p w14:paraId="23E627AA" w14:textId="77777777" w:rsidR="00B545CB" w:rsidRDefault="00B545CB" w:rsidP="00405A48">
            <w:pPr>
              <w:pStyle w:val="TAC"/>
              <w:rPr>
                <w:lang w:val="en-US" w:eastAsia="zh-CN"/>
              </w:rPr>
            </w:pPr>
            <w:r>
              <w:rPr>
                <w:rFonts w:hint="eastAsia"/>
                <w:lang w:val="en-US" w:eastAsia="zh-CN"/>
              </w:rPr>
              <w:t>200</w:t>
            </w:r>
          </w:p>
        </w:tc>
        <w:tc>
          <w:tcPr>
            <w:tcW w:w="1701" w:type="dxa"/>
            <w:vMerge w:val="restart"/>
            <w:vAlign w:val="center"/>
          </w:tcPr>
          <w:p w14:paraId="4F8C5FA7" w14:textId="77777777" w:rsidR="00B545CB" w:rsidRDefault="00B545CB" w:rsidP="00405A48">
            <w:pPr>
              <w:pStyle w:val="TAC"/>
            </w:pPr>
            <w:r>
              <w:t>15</w:t>
            </w:r>
          </w:p>
        </w:tc>
        <w:tc>
          <w:tcPr>
            <w:tcW w:w="3119" w:type="dxa"/>
          </w:tcPr>
          <w:p w14:paraId="573E5AAA" w14:textId="77777777" w:rsidR="00B545CB" w:rsidRDefault="00B545CB" w:rsidP="00405A48">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vAlign w:val="center"/>
          </w:tcPr>
          <w:p w14:paraId="0E29132A" w14:textId="77777777" w:rsidR="00B545CB" w:rsidRDefault="00B545CB" w:rsidP="00405A48">
            <w:pPr>
              <w:pStyle w:val="TAC"/>
              <w:rPr>
                <w:rFonts w:cs="Arial"/>
                <w:lang w:val="en-US" w:eastAsia="zh-CN"/>
              </w:rPr>
            </w:pPr>
            <w:r>
              <w:rPr>
                <w:rFonts w:cs="Arial" w:hint="eastAsia"/>
                <w:lang w:val="en-US" w:eastAsia="zh-CN" w:bidi="ar"/>
              </w:rPr>
              <w:t>-94.5</w:t>
            </w:r>
          </w:p>
        </w:tc>
      </w:tr>
      <w:tr w:rsidR="00B545CB" w14:paraId="3C89C025" w14:textId="77777777" w:rsidTr="00405A48">
        <w:trPr>
          <w:cantSplit/>
          <w:jc w:val="center"/>
        </w:trPr>
        <w:tc>
          <w:tcPr>
            <w:tcW w:w="2263" w:type="dxa"/>
            <w:vMerge/>
          </w:tcPr>
          <w:p w14:paraId="5F1BC536" w14:textId="77777777" w:rsidR="00B545CB" w:rsidRDefault="00B545CB" w:rsidP="00405A48">
            <w:pPr>
              <w:pStyle w:val="TAC"/>
            </w:pPr>
          </w:p>
        </w:tc>
        <w:tc>
          <w:tcPr>
            <w:tcW w:w="1701" w:type="dxa"/>
            <w:vMerge/>
          </w:tcPr>
          <w:p w14:paraId="4769944A" w14:textId="77777777" w:rsidR="00B545CB" w:rsidRDefault="00B545CB" w:rsidP="00405A48">
            <w:pPr>
              <w:pStyle w:val="TAC"/>
            </w:pPr>
          </w:p>
        </w:tc>
        <w:tc>
          <w:tcPr>
            <w:tcW w:w="3119" w:type="dxa"/>
          </w:tcPr>
          <w:p w14:paraId="386AB566"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-FR1-A1-2</w:t>
            </w:r>
          </w:p>
        </w:tc>
        <w:tc>
          <w:tcPr>
            <w:tcW w:w="2546" w:type="dxa"/>
            <w:vAlign w:val="center"/>
          </w:tcPr>
          <w:p w14:paraId="70BDCDB6" w14:textId="77777777" w:rsidR="00B545CB" w:rsidRDefault="00B545CB" w:rsidP="00405A48">
            <w:pPr>
              <w:pStyle w:val="TAC"/>
              <w:rPr>
                <w:rFonts w:cs="Arial"/>
                <w:lang w:val="en-US" w:eastAsia="zh-CN"/>
              </w:rPr>
            </w:pPr>
            <w:r>
              <w:rPr>
                <w:rFonts w:cs="Arial" w:hint="eastAsia"/>
                <w:lang w:val="en-US" w:eastAsia="zh-CN" w:bidi="ar"/>
              </w:rPr>
              <w:t>-91.5</w:t>
            </w:r>
          </w:p>
        </w:tc>
      </w:tr>
      <w:tr w:rsidR="00B545CB" w14:paraId="16C4DAA1" w14:textId="77777777" w:rsidTr="00405A48">
        <w:trPr>
          <w:cantSplit/>
          <w:jc w:val="center"/>
        </w:trPr>
        <w:tc>
          <w:tcPr>
            <w:tcW w:w="2263" w:type="dxa"/>
            <w:vMerge w:val="restart"/>
            <w:vAlign w:val="center"/>
          </w:tcPr>
          <w:p w14:paraId="0B9D1D31" w14:textId="77777777" w:rsidR="00B545CB" w:rsidRDefault="00B545CB" w:rsidP="00405A48">
            <w:pPr>
              <w:pStyle w:val="TAC"/>
              <w:rPr>
                <w:lang w:val="en-US" w:eastAsia="zh-CN"/>
              </w:rPr>
            </w:pPr>
            <w:r>
              <w:rPr>
                <w:rFonts w:hint="eastAsia"/>
                <w:lang w:val="en-US" w:eastAsia="zh-CN"/>
              </w:rPr>
              <w:t>3520</w:t>
            </w:r>
          </w:p>
        </w:tc>
        <w:tc>
          <w:tcPr>
            <w:tcW w:w="1701" w:type="dxa"/>
            <w:vMerge w:val="restart"/>
            <w:vAlign w:val="center"/>
          </w:tcPr>
          <w:p w14:paraId="25759ACC" w14:textId="77777777" w:rsidR="00B545CB" w:rsidRDefault="00B545CB" w:rsidP="00405A48">
            <w:pPr>
              <w:pStyle w:val="TAC"/>
              <w:rPr>
                <w:lang w:val="en-US" w:eastAsia="zh-CN"/>
              </w:rPr>
            </w:pPr>
            <w:r>
              <w:rPr>
                <w:rFonts w:hint="eastAsia"/>
                <w:lang w:val="en-US" w:eastAsia="zh-CN"/>
              </w:rPr>
              <w:t>2880</w:t>
            </w:r>
          </w:p>
        </w:tc>
        <w:tc>
          <w:tcPr>
            <w:tcW w:w="3119" w:type="dxa"/>
            <w:shd w:val="clear" w:color="auto" w:fill="auto"/>
          </w:tcPr>
          <w:p w14:paraId="2BC04E37" w14:textId="77777777" w:rsidR="00B545CB" w:rsidRDefault="00B545CB" w:rsidP="00405A48">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vAlign w:val="center"/>
          </w:tcPr>
          <w:p w14:paraId="0B85601C" w14:textId="77777777" w:rsidR="00B545CB" w:rsidRDefault="00B545CB" w:rsidP="00405A48">
            <w:pPr>
              <w:pStyle w:val="TAC"/>
              <w:rPr>
                <w:rFonts w:cs="Arial"/>
                <w:lang w:val="en-US" w:eastAsia="zh-CN"/>
              </w:rPr>
            </w:pPr>
            <w:r>
              <w:rPr>
                <w:rFonts w:cs="Arial" w:hint="eastAsia"/>
                <w:lang w:val="en-US" w:eastAsia="zh-CN" w:bidi="ar"/>
              </w:rPr>
              <w:t>-71.7</w:t>
            </w:r>
          </w:p>
        </w:tc>
      </w:tr>
      <w:tr w:rsidR="00B545CB" w14:paraId="1F5A057D" w14:textId="77777777" w:rsidTr="00405A48">
        <w:trPr>
          <w:cantSplit/>
          <w:jc w:val="center"/>
        </w:trPr>
        <w:tc>
          <w:tcPr>
            <w:tcW w:w="2263" w:type="dxa"/>
            <w:vMerge/>
          </w:tcPr>
          <w:p w14:paraId="19041EC5" w14:textId="77777777" w:rsidR="00B545CB" w:rsidRDefault="00B545CB" w:rsidP="00405A48">
            <w:pPr>
              <w:pStyle w:val="TAC"/>
            </w:pPr>
          </w:p>
        </w:tc>
        <w:tc>
          <w:tcPr>
            <w:tcW w:w="1701" w:type="dxa"/>
            <w:vMerge/>
          </w:tcPr>
          <w:p w14:paraId="4E1D1B98" w14:textId="77777777" w:rsidR="00B545CB" w:rsidRDefault="00B545CB" w:rsidP="00405A48">
            <w:pPr>
              <w:pStyle w:val="TAC"/>
            </w:pPr>
          </w:p>
        </w:tc>
        <w:tc>
          <w:tcPr>
            <w:tcW w:w="3119" w:type="dxa"/>
            <w:shd w:val="clear" w:color="auto" w:fill="auto"/>
          </w:tcPr>
          <w:p w14:paraId="4DB8809E"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vAlign w:val="center"/>
          </w:tcPr>
          <w:p w14:paraId="3A2B048A" w14:textId="77777777" w:rsidR="00B545CB" w:rsidRDefault="00B545CB" w:rsidP="00405A48">
            <w:pPr>
              <w:pStyle w:val="TAC"/>
              <w:rPr>
                <w:rFonts w:cs="Arial"/>
                <w:lang w:val="en-US" w:eastAsia="zh-CN"/>
              </w:rPr>
            </w:pPr>
            <w:r>
              <w:rPr>
                <w:rFonts w:cs="Arial" w:hint="eastAsia"/>
                <w:lang w:val="en-US" w:eastAsia="zh-CN" w:bidi="ar"/>
              </w:rPr>
              <w:t>-68.7</w:t>
            </w:r>
          </w:p>
        </w:tc>
      </w:tr>
      <w:tr w:rsidR="00B545CB" w14:paraId="7337C07D" w14:textId="77777777" w:rsidTr="00405A48">
        <w:trPr>
          <w:cantSplit/>
          <w:jc w:val="center"/>
        </w:trPr>
        <w:tc>
          <w:tcPr>
            <w:tcW w:w="9629" w:type="dxa"/>
            <w:gridSpan w:val="4"/>
            <w:tcBorders>
              <w:bottom w:val="single" w:sz="4" w:space="0" w:color="auto"/>
            </w:tcBorders>
          </w:tcPr>
          <w:p w14:paraId="5B9160B4" w14:textId="77777777" w:rsidR="00B545CB" w:rsidRDefault="00B545CB" w:rsidP="00405A48">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tbl>
    <w:p w14:paraId="3CE07937" w14:textId="77777777" w:rsidR="00B545CB" w:rsidRDefault="00B545CB" w:rsidP="00B545CB"/>
    <w:p w14:paraId="798C40C4" w14:textId="09B3B066" w:rsidR="00441D21" w:rsidRPr="00F95B02" w:rsidRDefault="00441D21" w:rsidP="00441D21">
      <w:pPr>
        <w:pStyle w:val="21"/>
      </w:pPr>
      <w:bookmarkStart w:id="3240" w:name="_Toc214977255"/>
      <w:r w:rsidRPr="00F95B02">
        <w:lastRenderedPageBreak/>
        <w:t>7.</w:t>
      </w:r>
      <w:r w:rsidR="00A26349">
        <w:t>3</w:t>
      </w:r>
      <w:r w:rsidRPr="00F95B02">
        <w:tab/>
        <w:t>In-band selectivity and blocking</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240"/>
    </w:p>
    <w:p w14:paraId="132D5D70" w14:textId="77777777" w:rsidR="00B545CB" w:rsidRDefault="00B545CB" w:rsidP="00B545CB">
      <w:pPr>
        <w:pStyle w:val="31"/>
      </w:pPr>
      <w:bookmarkStart w:id="3241" w:name="_Toc21100034"/>
      <w:bookmarkStart w:id="3242" w:name="_Toc29809832"/>
      <w:bookmarkStart w:id="3243" w:name="_Toc122013154"/>
      <w:bookmarkStart w:id="3244" w:name="_Toc89955286"/>
      <w:bookmarkStart w:id="3245" w:name="_Toc61182778"/>
      <w:bookmarkStart w:id="3246" w:name="_Toc45884517"/>
      <w:bookmarkStart w:id="3247" w:name="_Toc124155973"/>
      <w:bookmarkStart w:id="3248" w:name="_Toc66728092"/>
      <w:bookmarkStart w:id="3249" w:name="_Toc176944678"/>
      <w:bookmarkStart w:id="3250" w:name="_Toc36645217"/>
      <w:bookmarkStart w:id="3251" w:name="_Toc82595255"/>
      <w:bookmarkStart w:id="3252" w:name="_Toc75242806"/>
      <w:bookmarkStart w:id="3253" w:name="_Toc98773711"/>
      <w:bookmarkStart w:id="3254" w:name="_Toc156576156"/>
      <w:bookmarkStart w:id="3255" w:name="_Toc137397940"/>
      <w:bookmarkStart w:id="3256" w:name="_Toc210479904"/>
      <w:bookmarkStart w:id="3257" w:name="_Toc131537733"/>
      <w:bookmarkStart w:id="3258" w:name="_Toc37272271"/>
      <w:bookmarkStart w:id="3259" w:name="_Toc58862785"/>
      <w:bookmarkStart w:id="3260" w:name="_Toc76545152"/>
      <w:bookmarkStart w:id="3261" w:name="_Toc74961896"/>
      <w:bookmarkStart w:id="3262" w:name="_Toc106201470"/>
      <w:bookmarkStart w:id="3263" w:name="_Toc58860281"/>
      <w:bookmarkStart w:id="3264" w:name="_Toc115191324"/>
      <w:bookmarkStart w:id="3265" w:name="_Toc53182540"/>
      <w:bookmarkStart w:id="3266" w:name="_Toc114255564"/>
      <w:bookmarkStart w:id="3267" w:name="_Toc115186244"/>
      <w:bookmarkStart w:id="3268" w:name="_Toc123049058"/>
      <w:bookmarkStart w:id="3269" w:name="_Toc123051977"/>
      <w:bookmarkStart w:id="3270" w:name="_Toc123054446"/>
      <w:bookmarkStart w:id="3271" w:name="_Toc123717547"/>
      <w:bookmarkStart w:id="3272" w:name="_Toc124157123"/>
      <w:bookmarkStart w:id="3273" w:name="_Toc124266527"/>
      <w:bookmarkStart w:id="3274" w:name="_Toc131595885"/>
      <w:bookmarkStart w:id="3275" w:name="_Toc131740883"/>
      <w:bookmarkStart w:id="3276" w:name="_Toc131766417"/>
      <w:bookmarkStart w:id="3277" w:name="_Toc138837639"/>
      <w:bookmarkStart w:id="3278" w:name="_Toc156567460"/>
      <w:bookmarkStart w:id="3279" w:name="_Toc176876066"/>
      <w:bookmarkStart w:id="3280" w:name="_Toc187245571"/>
      <w:bookmarkStart w:id="3281" w:name="_Toc193202760"/>
      <w:r>
        <w:t>7.</w:t>
      </w:r>
      <w:r>
        <w:rPr>
          <w:rFonts w:hint="eastAsia"/>
          <w:lang w:val="en-US" w:eastAsia="zh-CN"/>
        </w:rPr>
        <w:t>3</w:t>
      </w:r>
      <w:r>
        <w:t>.1</w:t>
      </w:r>
      <w:r>
        <w:tab/>
        <w:t>Adjacent Channel Selectivity (ACS)</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4E663EF2" w14:textId="77777777" w:rsidR="00B545CB" w:rsidRDefault="00B545CB" w:rsidP="00B545CB">
      <w:pPr>
        <w:pStyle w:val="41"/>
      </w:pPr>
      <w:bookmarkStart w:id="3282" w:name="_Toc124155974"/>
      <w:bookmarkStart w:id="3283" w:name="_Toc156576157"/>
      <w:bookmarkStart w:id="3284" w:name="_Toc98773712"/>
      <w:bookmarkStart w:id="3285" w:name="_Toc131537734"/>
      <w:bookmarkStart w:id="3286" w:name="_Toc45884518"/>
      <w:bookmarkStart w:id="3287" w:name="_Toc176944679"/>
      <w:bookmarkStart w:id="3288" w:name="_Toc36645218"/>
      <w:bookmarkStart w:id="3289" w:name="_Toc66728093"/>
      <w:bookmarkStart w:id="3290" w:name="_Toc106201471"/>
      <w:bookmarkStart w:id="3291" w:name="_Toc89955287"/>
      <w:bookmarkStart w:id="3292" w:name="_Toc21100035"/>
      <w:bookmarkStart w:id="3293" w:name="_Toc29809833"/>
      <w:bookmarkStart w:id="3294" w:name="_Toc37272272"/>
      <w:bookmarkStart w:id="3295" w:name="_Toc210479905"/>
      <w:bookmarkStart w:id="3296" w:name="_Toc58862786"/>
      <w:bookmarkStart w:id="3297" w:name="_Toc115191325"/>
      <w:bookmarkStart w:id="3298" w:name="_Toc82595256"/>
      <w:bookmarkStart w:id="3299" w:name="_Toc74961897"/>
      <w:bookmarkStart w:id="3300" w:name="_Toc61182779"/>
      <w:bookmarkStart w:id="3301" w:name="_Toc75242807"/>
      <w:bookmarkStart w:id="3302" w:name="_Toc137397941"/>
      <w:bookmarkStart w:id="3303" w:name="_Toc53182541"/>
      <w:bookmarkStart w:id="3304" w:name="_Toc122013155"/>
      <w:bookmarkStart w:id="3305" w:name="_Toc58860282"/>
      <w:bookmarkStart w:id="3306" w:name="_Toc76545153"/>
      <w:r>
        <w:t>7.</w:t>
      </w:r>
      <w:r>
        <w:rPr>
          <w:rFonts w:hint="eastAsia"/>
          <w:lang w:val="en-US" w:eastAsia="zh-CN"/>
        </w:rPr>
        <w:t>3</w:t>
      </w:r>
      <w:r>
        <w:t>.1.1</w:t>
      </w:r>
      <w:r>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438998AA" w14:textId="77777777" w:rsidR="00B545CB" w:rsidRDefault="00B545CB" w:rsidP="00B545CB">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14:textId="77777777" w:rsidR="00B545CB" w:rsidRDefault="00B545CB" w:rsidP="00B545CB">
      <w:pPr>
        <w:pStyle w:val="41"/>
      </w:pPr>
      <w:bookmarkStart w:id="3307" w:name="_Toc66728094"/>
      <w:bookmarkStart w:id="3308" w:name="_Toc29809834"/>
      <w:bookmarkStart w:id="3309" w:name="_Toc131537735"/>
      <w:bookmarkStart w:id="3310" w:name="_Toc115191326"/>
      <w:bookmarkStart w:id="3311" w:name="_Toc122013156"/>
      <w:bookmarkStart w:id="3312" w:name="_Toc75242808"/>
      <w:bookmarkStart w:id="3313" w:name="_Toc137397942"/>
      <w:bookmarkStart w:id="3314" w:name="_Toc156576158"/>
      <w:bookmarkStart w:id="3315" w:name="_Toc21100036"/>
      <w:bookmarkStart w:id="3316" w:name="_Toc37272273"/>
      <w:bookmarkStart w:id="3317" w:name="_Toc36645219"/>
      <w:bookmarkStart w:id="3318" w:name="_Toc74961898"/>
      <w:bookmarkStart w:id="3319" w:name="_Toc176944680"/>
      <w:bookmarkStart w:id="3320" w:name="_Toc58860283"/>
      <w:bookmarkStart w:id="3321" w:name="_Toc82595257"/>
      <w:bookmarkStart w:id="3322" w:name="_Toc61182780"/>
      <w:bookmarkStart w:id="3323" w:name="_Toc89955288"/>
      <w:bookmarkStart w:id="3324" w:name="_Toc98773713"/>
      <w:bookmarkStart w:id="3325" w:name="_Toc106201472"/>
      <w:bookmarkStart w:id="3326" w:name="_Toc124155975"/>
      <w:bookmarkStart w:id="3327" w:name="_Toc76545154"/>
      <w:bookmarkStart w:id="3328" w:name="_Toc58862787"/>
      <w:bookmarkStart w:id="3329" w:name="_Toc45884519"/>
      <w:bookmarkStart w:id="3330" w:name="_Toc53182542"/>
      <w:bookmarkStart w:id="3331" w:name="_Toc210479906"/>
      <w:r>
        <w:t>7.</w:t>
      </w:r>
      <w:r>
        <w:rPr>
          <w:rFonts w:hint="eastAsia"/>
          <w:lang w:val="en-US" w:eastAsia="zh-CN"/>
        </w:rPr>
        <w:t>3</w:t>
      </w:r>
      <w:r>
        <w:t>.1.2</w:t>
      </w:r>
      <w:r>
        <w:tab/>
        <w:t>Minimum requirement</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C156498" w14:textId="7102DA14" w:rsidR="00B545CB" w:rsidRDefault="00B545CB" w:rsidP="00B545CB">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w:t>
      </w:r>
      <w:r w:rsidR="003D0C01">
        <w:rPr>
          <w:rFonts w:eastAsia="等线"/>
          <w:lang w:eastAsia="ko-KR"/>
        </w:rPr>
        <w:t>3</w:t>
      </w:r>
      <w:r>
        <w:rPr>
          <w:rFonts w:eastAsia="等线"/>
          <w:lang w:eastAsia="ko-KR"/>
        </w:rPr>
        <w:t>], clause 7.3.1.2.</w:t>
      </w:r>
    </w:p>
    <w:p w14:paraId="4BC0D85C" w14:textId="77777777" w:rsidR="00B545CB" w:rsidRDefault="00B545CB" w:rsidP="00B545CB">
      <w:pPr>
        <w:pStyle w:val="41"/>
      </w:pPr>
      <w:bookmarkStart w:id="3332" w:name="_Toc21100037"/>
      <w:bookmarkStart w:id="3333" w:name="_Toc106201473"/>
      <w:bookmarkStart w:id="3334" w:name="_Toc58862788"/>
      <w:bookmarkStart w:id="3335" w:name="_Toc98773714"/>
      <w:bookmarkStart w:id="3336" w:name="_Toc210479907"/>
      <w:bookmarkStart w:id="3337" w:name="_Toc122013157"/>
      <w:bookmarkStart w:id="3338" w:name="_Toc37272274"/>
      <w:bookmarkStart w:id="3339" w:name="_Toc82595258"/>
      <w:bookmarkStart w:id="3340" w:name="_Toc89955289"/>
      <w:bookmarkStart w:id="3341" w:name="_Toc29809835"/>
      <w:bookmarkStart w:id="3342" w:name="_Toc36645220"/>
      <w:bookmarkStart w:id="3343" w:name="_Toc124155976"/>
      <w:bookmarkStart w:id="3344" w:name="_Toc58860284"/>
      <w:bookmarkStart w:id="3345" w:name="_Toc176944681"/>
      <w:bookmarkStart w:id="3346" w:name="_Toc74961899"/>
      <w:bookmarkStart w:id="3347" w:name="_Toc156576159"/>
      <w:bookmarkStart w:id="3348" w:name="_Toc137397943"/>
      <w:bookmarkStart w:id="3349" w:name="_Toc66728095"/>
      <w:bookmarkStart w:id="3350" w:name="_Toc53182543"/>
      <w:bookmarkStart w:id="3351" w:name="_Toc61182781"/>
      <w:bookmarkStart w:id="3352" w:name="_Toc75242809"/>
      <w:bookmarkStart w:id="3353" w:name="_Toc115191327"/>
      <w:bookmarkStart w:id="3354" w:name="_Toc76545155"/>
      <w:bookmarkStart w:id="3355" w:name="_Toc131537736"/>
      <w:bookmarkStart w:id="3356" w:name="_Toc45884520"/>
      <w:r>
        <w:t>7.</w:t>
      </w:r>
      <w:r>
        <w:rPr>
          <w:rFonts w:hint="eastAsia"/>
          <w:lang w:val="en-US" w:eastAsia="zh-CN"/>
        </w:rPr>
        <w:t>3</w:t>
      </w:r>
      <w:r>
        <w:t>.1.3</w:t>
      </w:r>
      <w:r>
        <w:tab/>
        <w:t>Test purpose</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403923A7" w14:textId="77777777" w:rsidR="00B545CB" w:rsidRDefault="00B545CB" w:rsidP="00B545CB">
      <w:pPr>
        <w:rPr>
          <w:rFonts w:cs="v4.2.0"/>
        </w:rPr>
      </w:pPr>
      <w:r>
        <w:rPr>
          <w:rFonts w:cs="v4.2.0"/>
        </w:rPr>
        <w:t>The test purpose is to verify the ability of the BS receiver filter to suppress interfering signals in the channels adjacent to the wanted channel.</w:t>
      </w:r>
    </w:p>
    <w:p w14:paraId="6B199C86" w14:textId="77777777" w:rsidR="00B545CB" w:rsidRDefault="00B545CB" w:rsidP="00B545CB">
      <w:pPr>
        <w:pStyle w:val="41"/>
      </w:pPr>
      <w:bookmarkStart w:id="3357" w:name="_Toc122013158"/>
      <w:bookmarkStart w:id="3358" w:name="_Toc131537737"/>
      <w:bookmarkStart w:id="3359" w:name="_Toc156576160"/>
      <w:bookmarkStart w:id="3360" w:name="_Toc58862789"/>
      <w:bookmarkStart w:id="3361" w:name="_Toc124155977"/>
      <w:bookmarkStart w:id="3362" w:name="_Toc74961900"/>
      <w:bookmarkStart w:id="3363" w:name="_Toc76545156"/>
      <w:bookmarkStart w:id="3364" w:name="_Toc21100038"/>
      <w:bookmarkStart w:id="3365" w:name="_Toc106201474"/>
      <w:bookmarkStart w:id="3366" w:name="_Toc37272275"/>
      <w:bookmarkStart w:id="3367" w:name="_Toc66728096"/>
      <w:bookmarkStart w:id="3368" w:name="_Toc53182544"/>
      <w:bookmarkStart w:id="3369" w:name="_Toc137397944"/>
      <w:bookmarkStart w:id="3370" w:name="_Toc75242810"/>
      <w:bookmarkStart w:id="3371" w:name="_Toc36645221"/>
      <w:bookmarkStart w:id="3372" w:name="_Toc210479908"/>
      <w:bookmarkStart w:id="3373" w:name="_Toc45884521"/>
      <w:bookmarkStart w:id="3374" w:name="_Toc82595259"/>
      <w:bookmarkStart w:id="3375" w:name="_Toc115191328"/>
      <w:bookmarkStart w:id="3376" w:name="_Toc61182782"/>
      <w:bookmarkStart w:id="3377" w:name="_Toc98773715"/>
      <w:bookmarkStart w:id="3378" w:name="_Toc176944682"/>
      <w:bookmarkStart w:id="3379" w:name="_Toc89955290"/>
      <w:bookmarkStart w:id="3380" w:name="_Toc58860285"/>
      <w:bookmarkStart w:id="3381" w:name="_Toc29809836"/>
      <w:r>
        <w:t>7.</w:t>
      </w:r>
      <w:r>
        <w:rPr>
          <w:rFonts w:hint="eastAsia"/>
          <w:lang w:val="en-US" w:eastAsia="zh-CN"/>
        </w:rPr>
        <w:t>3</w:t>
      </w:r>
      <w:r>
        <w:t>.1.4</w:t>
      </w:r>
      <w:r>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5096BF3C" w14:textId="77777777" w:rsidR="00B545CB" w:rsidRDefault="00B545CB" w:rsidP="00B545CB">
      <w:pPr>
        <w:pStyle w:val="51"/>
      </w:pPr>
      <w:bookmarkStart w:id="3382" w:name="_Toc98773716"/>
      <w:bookmarkStart w:id="3383" w:name="_Toc82595260"/>
      <w:bookmarkStart w:id="3384" w:name="_Toc58860286"/>
      <w:bookmarkStart w:id="3385" w:name="_Toc53182545"/>
      <w:bookmarkStart w:id="3386" w:name="_Toc45884522"/>
      <w:bookmarkStart w:id="3387" w:name="_Toc37272276"/>
      <w:bookmarkStart w:id="3388" w:name="_Toc131537738"/>
      <w:bookmarkStart w:id="3389" w:name="_Toc124155978"/>
      <w:bookmarkStart w:id="3390" w:name="_Toc36645222"/>
      <w:bookmarkStart w:id="3391" w:name="_Toc115191329"/>
      <w:bookmarkStart w:id="3392" w:name="_Toc61182783"/>
      <w:bookmarkStart w:id="3393" w:name="_Toc89955291"/>
      <w:bookmarkStart w:id="3394" w:name="_Toc75242811"/>
      <w:bookmarkStart w:id="3395" w:name="_Toc58862790"/>
      <w:bookmarkStart w:id="3396" w:name="_Toc74961901"/>
      <w:bookmarkStart w:id="3397" w:name="_Toc29809837"/>
      <w:bookmarkStart w:id="3398" w:name="_Toc66728097"/>
      <w:bookmarkStart w:id="3399" w:name="_Toc122013159"/>
      <w:bookmarkStart w:id="3400" w:name="_Toc156576161"/>
      <w:bookmarkStart w:id="3401" w:name="_Toc76545157"/>
      <w:bookmarkStart w:id="3402" w:name="_Toc21100039"/>
      <w:bookmarkStart w:id="3403" w:name="_Toc210479909"/>
      <w:bookmarkStart w:id="3404" w:name="_Toc137397945"/>
      <w:bookmarkStart w:id="3405" w:name="_Toc176944683"/>
      <w:bookmarkStart w:id="3406" w:name="_Toc106201475"/>
      <w:r>
        <w:t>7.</w:t>
      </w:r>
      <w:r>
        <w:rPr>
          <w:rFonts w:hint="eastAsia"/>
          <w:lang w:val="en-US" w:eastAsia="zh-CN"/>
        </w:rPr>
        <w:t>3</w:t>
      </w:r>
      <w:r>
        <w:t>.1.4.1</w:t>
      </w:r>
      <w:r>
        <w:tab/>
        <w:t>Initial conditions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423332B2" w14:textId="77777777" w:rsidR="00B545CB" w:rsidRDefault="00B545CB" w:rsidP="00B545CB">
      <w:r>
        <w:t>Test environment: Normal; see annex B.2.</w:t>
      </w:r>
    </w:p>
    <w:p w14:paraId="412C9E98" w14:textId="77777777" w:rsidR="00B545CB" w:rsidRDefault="00B545CB" w:rsidP="00B545CB">
      <w:pPr>
        <w:rPr>
          <w:i/>
        </w:rPr>
      </w:pPr>
      <w:r>
        <w:rPr>
          <w:rFonts w:cs="v4.2.0"/>
        </w:rPr>
        <w:t xml:space="preserve">RF channels to be tested for single carrier (SC): </w:t>
      </w:r>
      <w:r>
        <w:t>M; see clause 4.9.1.</w:t>
      </w:r>
    </w:p>
    <w:p w14:paraId="67CD1571" w14:textId="77777777" w:rsidR="00B545CB" w:rsidRDefault="00B545CB" w:rsidP="00B545CB">
      <w:pPr>
        <w:pStyle w:val="51"/>
      </w:pPr>
      <w:bookmarkStart w:id="3407" w:name="_Toc37272277"/>
      <w:bookmarkStart w:id="3408" w:name="_Toc58862791"/>
      <w:bookmarkStart w:id="3409" w:name="_Toc53182546"/>
      <w:bookmarkStart w:id="3410" w:name="_Toc124155979"/>
      <w:bookmarkStart w:id="3411" w:name="_Toc29809838"/>
      <w:bookmarkStart w:id="3412" w:name="_Toc82595261"/>
      <w:bookmarkStart w:id="3413" w:name="_Toc89955292"/>
      <w:bookmarkStart w:id="3414" w:name="_Toc76545158"/>
      <w:bookmarkStart w:id="3415" w:name="_Toc36645223"/>
      <w:bookmarkStart w:id="3416" w:name="_Toc75242812"/>
      <w:bookmarkStart w:id="3417" w:name="_Toc66728098"/>
      <w:bookmarkStart w:id="3418" w:name="_Toc74961902"/>
      <w:bookmarkStart w:id="3419" w:name="_Toc122013160"/>
      <w:bookmarkStart w:id="3420" w:name="_Toc61182784"/>
      <w:bookmarkStart w:id="3421" w:name="_Toc115191330"/>
      <w:bookmarkStart w:id="3422" w:name="_Toc156576162"/>
      <w:bookmarkStart w:id="3423" w:name="_Toc176944684"/>
      <w:bookmarkStart w:id="3424" w:name="_Toc98773717"/>
      <w:bookmarkStart w:id="3425" w:name="_Toc106201476"/>
      <w:bookmarkStart w:id="3426" w:name="_Toc210479910"/>
      <w:bookmarkStart w:id="3427" w:name="_Toc45884523"/>
      <w:bookmarkStart w:id="3428" w:name="_Toc131537739"/>
      <w:bookmarkStart w:id="3429" w:name="_Toc58860287"/>
      <w:bookmarkStart w:id="3430" w:name="_Toc137397946"/>
      <w:bookmarkStart w:id="3431" w:name="_Toc21100040"/>
      <w:r>
        <w:t>7.</w:t>
      </w:r>
      <w:r>
        <w:rPr>
          <w:rFonts w:hint="eastAsia"/>
          <w:lang w:val="en-US" w:eastAsia="zh-CN"/>
        </w:rPr>
        <w:t>3</w:t>
      </w:r>
      <w:r>
        <w:t>.1.4.2</w:t>
      </w:r>
      <w:r>
        <w:tab/>
        <w:t>Procedure</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41BC834A" w14:textId="77777777" w:rsidR="00B545CB" w:rsidRDefault="00B545CB" w:rsidP="00B545CB">
      <w:pPr>
        <w:rPr>
          <w:i/>
        </w:rPr>
      </w:pPr>
      <w:r>
        <w:t>The minimum requirement is applied to all connectors under test.</w:t>
      </w:r>
    </w:p>
    <w:p w14:paraId="780595A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268FA1CB"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6F3EAFED"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p>
    <w:p w14:paraId="52F0065E"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5C70742B" w14:textId="77777777" w:rsidR="00B545CB" w:rsidRDefault="00B545CB" w:rsidP="00B545CB">
      <w:pPr>
        <w:pStyle w:val="41"/>
      </w:pPr>
      <w:bookmarkStart w:id="3432" w:name="_Toc74961903"/>
      <w:bookmarkStart w:id="3433" w:name="_Toc89955293"/>
      <w:bookmarkStart w:id="3434" w:name="_Toc45884524"/>
      <w:bookmarkStart w:id="3435" w:name="_Toc36645224"/>
      <w:bookmarkStart w:id="3436" w:name="_Toc131537740"/>
      <w:bookmarkStart w:id="3437" w:name="_Toc122013161"/>
      <w:bookmarkStart w:id="3438" w:name="_Toc58862792"/>
      <w:bookmarkStart w:id="3439" w:name="_Toc53182547"/>
      <w:bookmarkStart w:id="3440" w:name="_Toc98773718"/>
      <w:bookmarkStart w:id="3441" w:name="_Toc137397947"/>
      <w:bookmarkStart w:id="3442" w:name="_Toc106201477"/>
      <w:bookmarkStart w:id="3443" w:name="_Toc21100041"/>
      <w:bookmarkStart w:id="3444" w:name="_Toc82595262"/>
      <w:bookmarkStart w:id="3445" w:name="_Toc124155980"/>
      <w:bookmarkStart w:id="3446" w:name="_Toc176944685"/>
      <w:bookmarkStart w:id="3447" w:name="_Toc66728099"/>
      <w:bookmarkStart w:id="3448" w:name="_Toc210479911"/>
      <w:bookmarkStart w:id="3449" w:name="_Toc61182785"/>
      <w:bookmarkStart w:id="3450" w:name="_Toc29809839"/>
      <w:bookmarkStart w:id="3451" w:name="_Toc115191331"/>
      <w:bookmarkStart w:id="3452" w:name="_Toc76545159"/>
      <w:bookmarkStart w:id="3453" w:name="_Toc58860288"/>
      <w:bookmarkStart w:id="3454" w:name="_Toc75242813"/>
      <w:bookmarkStart w:id="3455" w:name="_Toc156576163"/>
      <w:bookmarkStart w:id="3456" w:name="_Toc37272278"/>
      <w:r>
        <w:t>7.</w:t>
      </w:r>
      <w:r>
        <w:rPr>
          <w:rFonts w:hint="eastAsia"/>
          <w:lang w:val="en-US" w:eastAsia="zh-CN"/>
        </w:rPr>
        <w:t>3</w:t>
      </w:r>
      <w:r>
        <w:t>.1.5</w:t>
      </w:r>
      <w:r>
        <w:tab/>
        <w:t>Test requirements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61257E5F" w14:textId="77777777" w:rsidR="00B545CB" w:rsidRDefault="00B545CB" w:rsidP="00B545CB">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 xml:space="preserve">less than or equal </w:t>
      </w:r>
      <w:proofErr w:type="gramStart"/>
      <w:r>
        <w:rPr>
          <w:rFonts w:hint="eastAsia"/>
          <w:lang w:val="en-US" w:eastAsia="zh-CN"/>
        </w:rPr>
        <w:t>to</w:t>
      </w:r>
      <w:r>
        <w:rPr>
          <w:rFonts w:eastAsia="Times New Roman"/>
        </w:rPr>
        <w:t>[</w:t>
      </w:r>
      <w:proofErr w:type="gramEnd"/>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14:paraId="766DD9CD" w14:textId="77777777" w:rsidR="00B545CB" w:rsidRDefault="00B545CB" w:rsidP="00B545CB">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w:t>
      </w:r>
      <w:r>
        <w:rPr>
          <w:lang w:eastAsia="zh-CN"/>
        </w:rPr>
        <w:t xml:space="preserve">and the frequency offset between the wanted and interfering signal in table </w:t>
      </w:r>
      <w:r>
        <w:rPr>
          <w:lang w:val="sv-SE" w:eastAsia="zh-CN"/>
        </w:rPr>
        <w:t>7.3.1.</w:t>
      </w:r>
      <w:r>
        <w:rPr>
          <w:rFonts w:hint="eastAsia"/>
          <w:lang w:val="en-US" w:eastAsia="zh-CN"/>
        </w:rPr>
        <w:t>5</w:t>
      </w:r>
      <w:r>
        <w:rPr>
          <w:lang w:val="sv-SE"/>
        </w:rPr>
        <w:t>-</w:t>
      </w:r>
      <w:r>
        <w:rPr>
          <w:rFonts w:hint="eastAsia"/>
          <w:lang w:val="en-US" w:eastAsia="zh-CN"/>
        </w:rPr>
        <w:t>2</w:t>
      </w:r>
      <w:r>
        <w:rPr>
          <w:lang w:eastAsia="zh-CN"/>
        </w:rPr>
        <w:t xml:space="preserve"> </w:t>
      </w:r>
      <w:r>
        <w:rPr>
          <w:rFonts w:eastAsia="Osaka"/>
        </w:rPr>
        <w:t>for ACS.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6F497EC3" w14:textId="77777777" w:rsidR="00B545CB" w:rsidRDefault="00B545CB" w:rsidP="00B545CB">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7190F141"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14:textId="77777777" w:rsidR="00B545CB" w:rsidRDefault="00B545CB" w:rsidP="00B545CB">
      <w:pPr>
        <w:pStyle w:val="TH"/>
        <w:rPr>
          <w:lang w:val="sv-SE" w:eastAsia="zh-CN"/>
        </w:rPr>
      </w:pPr>
      <w:bookmarkStart w:id="3457" w:name="MCCQCTEMPBM_00000066"/>
      <w:r>
        <w:rPr>
          <w:lang w:val="sv-SE"/>
        </w:rPr>
        <w:lastRenderedPageBreak/>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Start w:id="3458" w:name="MCCQCTEMPBM_00000051"/>
      <w:bookmarkEnd w:id="3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trPr>
        <w:tc>
          <w:tcPr>
            <w:tcW w:w="2122" w:type="dxa"/>
            <w:shd w:val="clear" w:color="auto" w:fill="auto"/>
          </w:tcPr>
          <w:bookmarkEnd w:id="3458"/>
          <w:p w14:paraId="4A93AF93" w14:textId="77777777" w:rsidR="00B545CB" w:rsidRDefault="00B545CB" w:rsidP="00405A48">
            <w:pPr>
              <w:pStyle w:val="TAH"/>
              <w:rPr>
                <w:lang w:val="it-IT" w:eastAsia="ja-JP"/>
              </w:rPr>
            </w:pPr>
            <w:r>
              <w:rPr>
                <w:lang w:val="it-IT" w:eastAsia="ja-JP"/>
              </w:rPr>
              <w:t>A-IoT</w:t>
            </w:r>
          </w:p>
          <w:p w14:paraId="1EC37345" w14:textId="77777777" w:rsidR="00B545CB" w:rsidRDefault="00B545CB" w:rsidP="00405A4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14:textId="77777777" w:rsidR="00B545CB" w:rsidRDefault="00B545CB" w:rsidP="00405A48">
            <w:pPr>
              <w:pStyle w:val="TAH"/>
              <w:rPr>
                <w:lang w:val="en-US" w:eastAsia="ja-JP"/>
              </w:rPr>
            </w:pPr>
            <w:r>
              <w:rPr>
                <w:lang w:val="en-US" w:eastAsia="ja-JP"/>
              </w:rPr>
              <w:t>Wanted signal mean power [dBm]</w:t>
            </w:r>
          </w:p>
        </w:tc>
        <w:tc>
          <w:tcPr>
            <w:tcW w:w="1434" w:type="dxa"/>
          </w:tcPr>
          <w:p w14:paraId="20CB36FA" w14:textId="77777777" w:rsidR="00B545CB" w:rsidRDefault="00B545CB" w:rsidP="00405A48">
            <w:pPr>
              <w:pStyle w:val="TAH"/>
              <w:rPr>
                <w:lang w:val="en-US" w:eastAsia="ja-JP"/>
              </w:rPr>
            </w:pPr>
            <w:r>
              <w:rPr>
                <w:lang w:val="en-US" w:eastAsia="ja-JP"/>
              </w:rPr>
              <w:t>Interfering signal mean power [dBm]</w:t>
            </w:r>
          </w:p>
        </w:tc>
        <w:tc>
          <w:tcPr>
            <w:tcW w:w="2324" w:type="dxa"/>
          </w:tcPr>
          <w:p w14:paraId="2F08DE2D" w14:textId="77777777" w:rsidR="00B545CB" w:rsidRDefault="00B545CB" w:rsidP="00405A48">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Pr>
          <w:p w14:paraId="02403786" w14:textId="77777777" w:rsidR="00B545CB" w:rsidRDefault="00B545CB" w:rsidP="00405A48">
            <w:pPr>
              <w:pStyle w:val="TAH"/>
              <w:rPr>
                <w:lang w:eastAsia="ja-JP"/>
              </w:rPr>
            </w:pPr>
            <w:r>
              <w:rPr>
                <w:lang w:eastAsia="ja-JP"/>
              </w:rPr>
              <w:t>Type of interfering signal</w:t>
            </w:r>
          </w:p>
        </w:tc>
      </w:tr>
      <w:tr w:rsidR="00B545CB" w14:paraId="6202EA9E" w14:textId="77777777" w:rsidTr="00405A48">
        <w:trPr>
          <w:jc w:val="center"/>
        </w:trPr>
        <w:tc>
          <w:tcPr>
            <w:tcW w:w="2122" w:type="dxa"/>
            <w:vAlign w:val="center"/>
          </w:tcPr>
          <w:p w14:paraId="0784004C" w14:textId="77777777" w:rsidR="00B545CB" w:rsidRDefault="00B545CB" w:rsidP="00405A48">
            <w:pPr>
              <w:pStyle w:val="TAC"/>
              <w:rPr>
                <w:rFonts w:eastAsia="MS Mincho"/>
                <w:lang w:eastAsia="zh-CN"/>
              </w:rPr>
            </w:pPr>
            <w:r>
              <w:rPr>
                <w:lang w:eastAsia="ja-JP"/>
              </w:rPr>
              <w:t>200</w:t>
            </w:r>
          </w:p>
        </w:tc>
        <w:tc>
          <w:tcPr>
            <w:tcW w:w="1279" w:type="dxa"/>
            <w:vAlign w:val="center"/>
          </w:tcPr>
          <w:p w14:paraId="6E0C2791"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14:textId="77777777" w:rsidR="00B545CB" w:rsidRDefault="00B545CB" w:rsidP="00405A48">
            <w:pPr>
              <w:pStyle w:val="TAC"/>
              <w:rPr>
                <w:lang w:eastAsia="ja-JP"/>
              </w:rPr>
            </w:pPr>
            <w:r>
              <w:rPr>
                <w:lang w:eastAsia="ja-JP"/>
              </w:rPr>
              <w:t>-53</w:t>
            </w:r>
          </w:p>
        </w:tc>
        <w:tc>
          <w:tcPr>
            <w:tcW w:w="2324" w:type="dxa"/>
            <w:vAlign w:val="center"/>
          </w:tcPr>
          <w:p w14:paraId="164AEB3F" w14:textId="77777777" w:rsidR="00B545CB" w:rsidRDefault="00B545CB" w:rsidP="00405A48">
            <w:pPr>
              <w:pStyle w:val="TAC"/>
              <w:rPr>
                <w:lang w:eastAsia="ja-JP"/>
              </w:rPr>
            </w:pPr>
            <w:r>
              <w:rPr>
                <w:lang w:eastAsia="ja-JP"/>
              </w:rPr>
              <w:t>±</w:t>
            </w:r>
            <w:r>
              <w:rPr>
                <w:lang w:eastAsia="zh-CN"/>
              </w:rPr>
              <w:t>340</w:t>
            </w:r>
          </w:p>
        </w:tc>
        <w:tc>
          <w:tcPr>
            <w:tcW w:w="2472" w:type="dxa"/>
            <w:shd w:val="clear" w:color="auto" w:fill="auto"/>
            <w:vAlign w:val="center"/>
          </w:tcPr>
          <w:p w14:paraId="532F8B61" w14:textId="77777777" w:rsidR="00B545CB" w:rsidRDefault="00B545CB" w:rsidP="00405A4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B545CB" w14:paraId="496CEDCE" w14:textId="77777777" w:rsidTr="00405A48">
        <w:trPr>
          <w:jc w:val="center"/>
        </w:trPr>
        <w:tc>
          <w:tcPr>
            <w:tcW w:w="2122" w:type="dxa"/>
            <w:vAlign w:val="center"/>
          </w:tcPr>
          <w:p w14:paraId="24EF9C32" w14:textId="77777777" w:rsidR="00B545CB" w:rsidRDefault="00B545CB" w:rsidP="00405A48">
            <w:pPr>
              <w:pStyle w:val="TAC"/>
              <w:rPr>
                <w:lang w:eastAsia="ja-JP"/>
              </w:rPr>
            </w:pPr>
            <w:r>
              <w:rPr>
                <w:lang w:eastAsia="ja-JP"/>
              </w:rPr>
              <w:t>3520</w:t>
            </w:r>
          </w:p>
        </w:tc>
        <w:tc>
          <w:tcPr>
            <w:tcW w:w="1279" w:type="dxa"/>
            <w:vAlign w:val="center"/>
          </w:tcPr>
          <w:p w14:paraId="1747FA1E"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14:textId="77777777" w:rsidR="00B545CB" w:rsidRDefault="00B545CB" w:rsidP="00405A48">
            <w:pPr>
              <w:pStyle w:val="TAC"/>
              <w:rPr>
                <w:lang w:eastAsia="ja-JP"/>
              </w:rPr>
            </w:pPr>
            <w:r>
              <w:rPr>
                <w:lang w:eastAsia="ja-JP"/>
              </w:rPr>
              <w:t>-53</w:t>
            </w:r>
          </w:p>
        </w:tc>
        <w:tc>
          <w:tcPr>
            <w:tcW w:w="2324" w:type="dxa"/>
            <w:vAlign w:val="center"/>
          </w:tcPr>
          <w:p w14:paraId="6DC4D517" w14:textId="77777777" w:rsidR="00B545CB" w:rsidRDefault="00B545CB" w:rsidP="00405A48">
            <w:pPr>
              <w:pStyle w:val="TAC"/>
              <w:rPr>
                <w:lang w:eastAsia="ja-JP"/>
              </w:rPr>
            </w:pPr>
            <w:r>
              <w:rPr>
                <w:lang w:eastAsia="ja-JP"/>
              </w:rPr>
              <w:t>±</w:t>
            </w:r>
            <w:r>
              <w:rPr>
                <w:lang w:eastAsia="zh-CN"/>
              </w:rPr>
              <w:t>2500</w:t>
            </w:r>
          </w:p>
        </w:tc>
        <w:tc>
          <w:tcPr>
            <w:tcW w:w="2472" w:type="dxa"/>
            <w:shd w:val="clear" w:color="auto" w:fill="auto"/>
            <w:vAlign w:val="center"/>
          </w:tcPr>
          <w:p w14:paraId="332FBCDB" w14:textId="77777777" w:rsidR="00B545CB" w:rsidRDefault="00B545CB" w:rsidP="00405A4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w:t>
            </w:r>
            <w:proofErr w:type="gramStart"/>
            <w:r>
              <w:rPr>
                <w:lang w:val="en-US"/>
              </w:rPr>
              <w:t>signal</w:t>
            </w:r>
            <w:proofErr w:type="gramEnd"/>
          </w:p>
        </w:tc>
      </w:tr>
      <w:tr w:rsidR="00B545CB" w14:paraId="5EEE27F4" w14:textId="77777777" w:rsidTr="00405A48">
        <w:trPr>
          <w:jc w:val="center"/>
        </w:trPr>
        <w:tc>
          <w:tcPr>
            <w:tcW w:w="9631" w:type="dxa"/>
            <w:gridSpan w:val="5"/>
            <w:vAlign w:val="center"/>
          </w:tcPr>
          <w:p w14:paraId="72EBE647" w14:textId="77777777" w:rsidR="00B545CB" w:rsidRDefault="00B545CB" w:rsidP="00405A4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14:textId="77777777" w:rsidR="00B545CB" w:rsidRDefault="00B545CB" w:rsidP="00B545CB">
      <w:pPr>
        <w:rPr>
          <w:lang w:eastAsia="zh-CN"/>
        </w:rPr>
      </w:pPr>
    </w:p>
    <w:p w14:paraId="492B839C" w14:textId="77777777" w:rsidR="00B545CB" w:rsidRDefault="00B545CB" w:rsidP="00B545CB">
      <w:pPr>
        <w:pStyle w:val="TH"/>
        <w:rPr>
          <w:lang w:val="en-US" w:eastAsia="zh-CN"/>
        </w:rPr>
      </w:pPr>
      <w:bookmarkStart w:id="3459" w:name="MCCQCTEMPBM_00000067"/>
      <w:bookmarkStart w:id="3460" w:name="MCCQCTEMPBM_00000052"/>
      <w:r>
        <w:rPr>
          <w:lang w:val="en-US"/>
        </w:rPr>
        <w:t xml:space="preserve">Table </w:t>
      </w:r>
      <w:r>
        <w:rPr>
          <w:lang w:val="sv-SE" w:eastAsia="zh-CN"/>
        </w:rPr>
        <w:t>7.3.1.</w:t>
      </w:r>
      <w:r>
        <w:rPr>
          <w:rFonts w:hint="eastAsia"/>
          <w:lang w:val="en-US" w:eastAsia="zh-CN"/>
        </w:rPr>
        <w:t>5</w:t>
      </w:r>
      <w:r>
        <w:rPr>
          <w:lang w:val="sv-SE"/>
        </w:rPr>
        <w:t>-</w:t>
      </w:r>
      <w:r>
        <w:rPr>
          <w:rFonts w:hint="eastAsia"/>
          <w:lang w:val="en-US" w:eastAsia="zh-CN"/>
        </w:rPr>
        <w:t>2</w:t>
      </w:r>
      <w:r>
        <w:rPr>
          <w:lang w:val="en-US"/>
        </w:rPr>
        <w:t>: Base Station A</w:t>
      </w:r>
      <w:r>
        <w:rPr>
          <w:lang w:val="en-US" w:eastAsia="zh-CN"/>
        </w:rPr>
        <w:t>CS interferer frequency offset values</w:t>
      </w:r>
    </w:p>
    <w:tbl>
      <w:tblPr>
        <w:tblStyle w:val="TableGrid20"/>
        <w:tblW w:w="0" w:type="auto"/>
        <w:jc w:val="center"/>
        <w:tblLayout w:type="fixed"/>
        <w:tblLook w:val="04A0" w:firstRow="1" w:lastRow="0" w:firstColumn="1" w:lastColumn="0" w:noHBand="0" w:noVBand="1"/>
      </w:tblPr>
      <w:tblGrid>
        <w:gridCol w:w="2415"/>
        <w:gridCol w:w="3676"/>
        <w:gridCol w:w="2981"/>
      </w:tblGrid>
      <w:tr w:rsidR="00B545CB" w14:paraId="02B9C85C" w14:textId="77777777" w:rsidTr="00405A48">
        <w:trPr>
          <w:cantSplit/>
          <w:jc w:val="center"/>
        </w:trPr>
        <w:tc>
          <w:tcPr>
            <w:tcW w:w="2415" w:type="dxa"/>
            <w:tcBorders>
              <w:top w:val="single" w:sz="4" w:space="0" w:color="auto"/>
              <w:left w:val="single" w:sz="4" w:space="0" w:color="auto"/>
              <w:bottom w:val="single" w:sz="4" w:space="0" w:color="auto"/>
              <w:right w:val="single" w:sz="4" w:space="0" w:color="auto"/>
            </w:tcBorders>
          </w:tcPr>
          <w:bookmarkEnd w:id="3459"/>
          <w:bookmarkEnd w:id="3460"/>
          <w:p w14:paraId="2564DC4D" w14:textId="77777777" w:rsidR="00B545CB" w:rsidRDefault="00B545CB" w:rsidP="00405A48">
            <w:pPr>
              <w:keepNext/>
              <w:keepLines/>
              <w:spacing w:after="0"/>
              <w:jc w:val="center"/>
              <w:rPr>
                <w:rFonts w:ascii="Arial" w:eastAsia="Times New Roman" w:hAnsi="Arial" w:cs="Arial"/>
                <w:b/>
                <w:sz w:val="18"/>
                <w:lang w:val="en-US"/>
              </w:rPr>
            </w:pPr>
            <w:r>
              <w:rPr>
                <w:rFonts w:ascii="Arial" w:eastAsia="Times New Roman" w:hAnsi="Arial" w:cs="Arial"/>
                <w:b/>
                <w:i/>
                <w:sz w:val="18"/>
                <w:lang w:val="en-US"/>
              </w:rPr>
              <w:t>BS channel bandwidth</w:t>
            </w:r>
            <w:r>
              <w:rPr>
                <w:rFonts w:ascii="Arial" w:eastAsia="Times New Roman" w:hAnsi="Arial" w:cs="Arial"/>
                <w:b/>
                <w:sz w:val="18"/>
                <w:lang w:val="en-US"/>
              </w:rPr>
              <w:t xml:space="preserve"> of the </w:t>
            </w:r>
            <w:r>
              <w:rPr>
                <w:rFonts w:ascii="Arial" w:eastAsia="Times New Roman" w:hAnsi="Arial" w:cs="Arial"/>
                <w:b/>
                <w:i/>
                <w:sz w:val="18"/>
                <w:lang w:val="en-US"/>
              </w:rPr>
              <w:t>lowest/highest carrier</w:t>
            </w:r>
            <w:r>
              <w:rPr>
                <w:rFonts w:ascii="Arial" w:eastAsia="Times New Roman"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14:paraId="29644DA4" w14:textId="77777777" w:rsidR="00B545CB" w:rsidRDefault="00B545CB" w:rsidP="00405A48">
            <w:pPr>
              <w:keepNext/>
              <w:keepLines/>
              <w:spacing w:after="0"/>
              <w:jc w:val="center"/>
              <w:rPr>
                <w:rFonts w:ascii="Arial" w:eastAsia="Times New Roman" w:hAnsi="Arial" w:cs="Arial"/>
                <w:b/>
                <w:sz w:val="18"/>
                <w:lang w:val="en-US"/>
              </w:rPr>
            </w:pPr>
            <w:r>
              <w:rPr>
                <w:rFonts w:ascii="Arial" w:eastAsia="Times New Roman" w:hAnsi="Arial" w:cs="Arial"/>
                <w:b/>
                <w:sz w:val="18"/>
                <w:lang w:val="en-US"/>
              </w:rPr>
              <w:t xml:space="preserve">Interfering signal </w:t>
            </w:r>
            <w:proofErr w:type="spellStart"/>
            <w:r>
              <w:rPr>
                <w:rFonts w:ascii="Arial" w:eastAsia="Times New Roman" w:hAnsi="Arial" w:cs="Arial"/>
                <w:b/>
                <w:sz w:val="18"/>
                <w:lang w:val="en-US"/>
              </w:rPr>
              <w:t>centre</w:t>
            </w:r>
            <w:proofErr w:type="spellEnd"/>
            <w:r>
              <w:rPr>
                <w:rFonts w:ascii="Arial" w:eastAsia="Times New Roman" w:hAnsi="Arial" w:cs="Arial"/>
                <w:b/>
                <w:sz w:val="18"/>
                <w:lang w:val="en-US"/>
              </w:rPr>
              <w:t xml:space="preserve"> frequency offset from the lower/upper </w:t>
            </w:r>
            <w:r>
              <w:rPr>
                <w:rFonts w:ascii="Arial" w:eastAsia="Times New Roman" w:hAnsi="Arial" w:cs="Arial"/>
                <w:b/>
                <w:i/>
                <w:sz w:val="18"/>
                <w:lang w:val="en-US"/>
              </w:rPr>
              <w:t>Base Station RF Bandwidth edge</w:t>
            </w:r>
            <w:r>
              <w:rPr>
                <w:rFonts w:ascii="Arial" w:eastAsia="Times New Roman"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14:paraId="080353FD" w14:textId="77777777" w:rsidR="00B545CB" w:rsidRDefault="00B545CB" w:rsidP="00405A48">
            <w:pPr>
              <w:keepNext/>
              <w:keepLines/>
              <w:spacing w:after="0"/>
              <w:jc w:val="center"/>
              <w:rPr>
                <w:rFonts w:ascii="Arial" w:eastAsia="Times New Roman" w:hAnsi="Arial" w:cs="Arial"/>
                <w:b/>
                <w:sz w:val="18"/>
                <w:lang w:val="sv-SE"/>
              </w:rPr>
            </w:pPr>
            <w:r>
              <w:rPr>
                <w:rFonts w:ascii="Arial" w:eastAsia="Times New Roman" w:hAnsi="Arial" w:cs="Arial"/>
                <w:b/>
                <w:sz w:val="18"/>
                <w:lang w:val="sv-SE"/>
              </w:rPr>
              <w:t>Type of interfering signal</w:t>
            </w:r>
          </w:p>
        </w:tc>
      </w:tr>
      <w:tr w:rsidR="00B545CB" w14:paraId="00A08761" w14:textId="77777777" w:rsidTr="00405A48">
        <w:trPr>
          <w:cantSplit/>
          <w:jc w:val="center"/>
        </w:trPr>
        <w:tc>
          <w:tcPr>
            <w:tcW w:w="2415" w:type="dxa"/>
            <w:vAlign w:val="center"/>
          </w:tcPr>
          <w:p w14:paraId="2C4834C9" w14:textId="77777777" w:rsidR="00B545CB" w:rsidRDefault="00B545CB" w:rsidP="00405A48">
            <w:pPr>
              <w:keepNext/>
              <w:keepLines/>
              <w:spacing w:after="0"/>
              <w:jc w:val="center"/>
              <w:rPr>
                <w:rFonts w:ascii="Arial" w:eastAsia="Times New Roman" w:hAnsi="Arial" w:cs="Arial"/>
                <w:sz w:val="18"/>
                <w:lang w:val="en-US" w:eastAsia="zh-CN"/>
              </w:rPr>
            </w:pPr>
            <w:r>
              <w:rPr>
                <w:rFonts w:eastAsia="Times New Roman"/>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691DC1CF" w14:textId="77777777" w:rsidR="00B545CB" w:rsidRDefault="00B545CB" w:rsidP="00405A48">
            <w:pPr>
              <w:keepNext/>
              <w:keepLines/>
              <w:spacing w:after="0"/>
              <w:jc w:val="center"/>
              <w:rPr>
                <w:rFonts w:ascii="Arial" w:eastAsia="Times New Roman" w:hAnsi="Arial" w:cs="Arial"/>
                <w:sz w:val="18"/>
                <w:lang w:val="en-US"/>
              </w:rPr>
            </w:pPr>
            <w:r>
              <w:rPr>
                <w:rFonts w:eastAsia="Times New Roman"/>
                <w:lang w:eastAsia="ja-JP"/>
              </w:rPr>
              <w:t>±</w:t>
            </w:r>
            <w:r>
              <w:rPr>
                <w:lang w:eastAsia="zh-CN"/>
              </w:rPr>
              <w:t>340</w:t>
            </w:r>
          </w:p>
        </w:tc>
        <w:tc>
          <w:tcPr>
            <w:tcW w:w="2981" w:type="dxa"/>
            <w:tcBorders>
              <w:top w:val="single" w:sz="4" w:space="0" w:color="auto"/>
              <w:left w:val="single" w:sz="4" w:space="0" w:color="auto"/>
              <w:bottom w:val="single" w:sz="4" w:space="0" w:color="auto"/>
              <w:right w:val="single" w:sz="4" w:space="0" w:color="auto"/>
            </w:tcBorders>
            <w:vAlign w:val="center"/>
          </w:tcPr>
          <w:p w14:paraId="35A11B49" w14:textId="77777777" w:rsidR="00B545CB" w:rsidRDefault="00B545CB" w:rsidP="00405A48">
            <w:pPr>
              <w:keepNext/>
              <w:keepLines/>
              <w:spacing w:after="0"/>
              <w:jc w:val="center"/>
              <w:rPr>
                <w:rFonts w:ascii="Arial" w:eastAsia="Times New Roman" w:hAnsi="Arial" w:cs="Arial"/>
                <w:sz w:val="18"/>
                <w:lang w:val="en-US"/>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signal, 15 kHz SCS, 1 RB</w:t>
            </w:r>
            <w:r>
              <w:rPr>
                <w:rFonts w:eastAsia="Times New Roman" w:hint="eastAsia"/>
                <w:lang w:val="en-US" w:eastAsia="zh-CN"/>
              </w:rPr>
              <w:t>, closest</w:t>
            </w:r>
            <w:r>
              <w:rPr>
                <w:rFonts w:eastAsia="Times New Roman"/>
                <w:lang w:val="en-US"/>
              </w:rPr>
              <w:t xml:space="preserve"> </w:t>
            </w:r>
            <w:r>
              <w:rPr>
                <w:rFonts w:eastAsia="Times New Roman" w:hint="eastAsia"/>
                <w:lang w:val="en-US" w:eastAsia="zh-CN"/>
              </w:rPr>
              <w:t>to</w:t>
            </w:r>
            <w:r>
              <w:rPr>
                <w:rFonts w:eastAsia="Times New Roman"/>
                <w:lang w:val="en-US"/>
              </w:rPr>
              <w:t xml:space="preserve"> </w:t>
            </w:r>
            <w:r>
              <w:rPr>
                <w:rFonts w:eastAsia="Times New Roman" w:hint="eastAsia"/>
                <w:lang w:val="en-US" w:eastAsia="zh-CN"/>
              </w:rPr>
              <w:t>wanted</w:t>
            </w:r>
            <w:r>
              <w:rPr>
                <w:rFonts w:eastAsia="Times New Roman"/>
                <w:lang w:val="en-US"/>
              </w:rPr>
              <w:t xml:space="preserve"> </w:t>
            </w:r>
            <w:r>
              <w:rPr>
                <w:rFonts w:eastAsia="Times New Roman" w:hint="eastAsia"/>
                <w:lang w:val="en-US" w:eastAsia="zh-CN"/>
              </w:rPr>
              <w:t>signal</w:t>
            </w:r>
          </w:p>
        </w:tc>
      </w:tr>
      <w:tr w:rsidR="00B545CB" w14:paraId="0594DA5D" w14:textId="77777777" w:rsidTr="00405A48">
        <w:trPr>
          <w:cantSplit/>
          <w:jc w:val="center"/>
        </w:trPr>
        <w:tc>
          <w:tcPr>
            <w:tcW w:w="2415" w:type="dxa"/>
            <w:vAlign w:val="center"/>
          </w:tcPr>
          <w:p w14:paraId="29764F22" w14:textId="77777777" w:rsidR="00B545CB" w:rsidRDefault="00B545CB" w:rsidP="00405A48">
            <w:pPr>
              <w:keepNext/>
              <w:keepLines/>
              <w:spacing w:after="0"/>
              <w:jc w:val="center"/>
              <w:rPr>
                <w:rFonts w:ascii="Arial" w:eastAsia="Times New Roman" w:hAnsi="Arial" w:cs="Arial"/>
                <w:sz w:val="18"/>
                <w:lang w:val="en-US" w:eastAsia="zh-CN"/>
              </w:rPr>
            </w:pPr>
            <w:r>
              <w:rPr>
                <w:rFonts w:eastAsia="Times New Roman"/>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3AC69C5A" w14:textId="77777777" w:rsidR="00B545CB" w:rsidRDefault="00B545CB" w:rsidP="00405A48">
            <w:pPr>
              <w:keepNext/>
              <w:keepLines/>
              <w:spacing w:after="0"/>
              <w:jc w:val="center"/>
              <w:rPr>
                <w:rFonts w:ascii="Arial" w:eastAsia="Times New Roman" w:hAnsi="Arial" w:cs="Arial"/>
                <w:sz w:val="18"/>
                <w:lang w:val="sv-SE"/>
              </w:rPr>
            </w:pPr>
            <w:r>
              <w:rPr>
                <w:rFonts w:eastAsia="Times New Roman"/>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14:paraId="7068F53B" w14:textId="77777777" w:rsidR="00B545CB" w:rsidRDefault="00B545CB" w:rsidP="00405A48">
            <w:pPr>
              <w:keepNext/>
              <w:keepLines/>
              <w:snapToGrid w:val="0"/>
              <w:spacing w:after="0"/>
              <w:jc w:val="center"/>
              <w:rPr>
                <w:rFonts w:ascii="Arial" w:eastAsia="Times New Roman" w:hAnsi="Arial" w:cs="Arial"/>
                <w:sz w:val="18"/>
                <w:lang w:val="en-US" w:eastAsia="zh-CN"/>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w:t>
            </w:r>
            <w:proofErr w:type="gramStart"/>
            <w:r>
              <w:rPr>
                <w:rFonts w:eastAsia="Times New Roman"/>
                <w:lang w:val="en-US"/>
              </w:rPr>
              <w:t>signal</w:t>
            </w:r>
            <w:proofErr w:type="gramEnd"/>
          </w:p>
        </w:tc>
      </w:tr>
    </w:tbl>
    <w:p w14:paraId="3A89D410" w14:textId="77777777" w:rsidR="00B545CB" w:rsidRDefault="00B545CB" w:rsidP="00B545CB"/>
    <w:p w14:paraId="54993F14" w14:textId="77777777" w:rsidR="00B545CB" w:rsidRDefault="00B545CB" w:rsidP="00B545CB">
      <w:pPr>
        <w:pStyle w:val="31"/>
      </w:pPr>
      <w:bookmarkStart w:id="3461" w:name="_Toc131537741"/>
      <w:bookmarkStart w:id="3462" w:name="_Toc76545160"/>
      <w:bookmarkStart w:id="3463" w:name="_Toc74961904"/>
      <w:bookmarkStart w:id="3464" w:name="_Toc115191332"/>
      <w:bookmarkStart w:id="3465" w:name="_Toc98773719"/>
      <w:bookmarkStart w:id="3466" w:name="_Toc37272279"/>
      <w:bookmarkStart w:id="3467" w:name="_Toc53182548"/>
      <w:bookmarkStart w:id="3468" w:name="_Toc21100042"/>
      <w:bookmarkStart w:id="3469" w:name="_Toc122013162"/>
      <w:bookmarkStart w:id="3470" w:name="_Toc29809840"/>
      <w:bookmarkStart w:id="3471" w:name="_Toc106201478"/>
      <w:bookmarkStart w:id="3472" w:name="_Toc156576164"/>
      <w:bookmarkStart w:id="3473" w:name="_Toc36645225"/>
      <w:bookmarkStart w:id="3474" w:name="_Toc137397948"/>
      <w:bookmarkStart w:id="3475" w:name="_Toc124155981"/>
      <w:bookmarkStart w:id="3476" w:name="_Toc176944686"/>
      <w:bookmarkStart w:id="3477" w:name="_Toc89955294"/>
      <w:bookmarkStart w:id="3478" w:name="_Toc210479912"/>
      <w:bookmarkStart w:id="3479" w:name="_Toc58860289"/>
      <w:bookmarkStart w:id="3480" w:name="_Toc82595263"/>
      <w:bookmarkStart w:id="3481" w:name="_Toc61182786"/>
      <w:bookmarkStart w:id="3482" w:name="_Toc58862793"/>
      <w:bookmarkStart w:id="3483" w:name="_Toc75242814"/>
      <w:bookmarkStart w:id="3484" w:name="_Toc45884525"/>
      <w:bookmarkStart w:id="3485" w:name="_Toc66728100"/>
      <w:r>
        <w:t>7.</w:t>
      </w:r>
      <w:r>
        <w:rPr>
          <w:rFonts w:hint="eastAsia"/>
          <w:lang w:val="en-US" w:eastAsia="zh-CN"/>
        </w:rPr>
        <w:t>3</w:t>
      </w:r>
      <w:r>
        <w:t>.2</w:t>
      </w:r>
      <w:r>
        <w:tab/>
        <w:t>In-band blocking</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1615D73B" w14:textId="77777777" w:rsidR="00B545CB" w:rsidRDefault="00B545CB" w:rsidP="00B545CB">
      <w:pPr>
        <w:pStyle w:val="41"/>
      </w:pPr>
      <w:bookmarkStart w:id="3486" w:name="_Toc176944687"/>
      <w:bookmarkStart w:id="3487" w:name="_Toc37272280"/>
      <w:bookmarkStart w:id="3488" w:name="_Toc29809841"/>
      <w:bookmarkStart w:id="3489" w:name="_Toc45884526"/>
      <w:bookmarkStart w:id="3490" w:name="_Toc53182549"/>
      <w:bookmarkStart w:id="3491" w:name="_Toc36645226"/>
      <w:bookmarkStart w:id="3492" w:name="_Toc21100043"/>
      <w:bookmarkStart w:id="3493" w:name="_Toc76545161"/>
      <w:bookmarkStart w:id="3494" w:name="_Toc66728101"/>
      <w:bookmarkStart w:id="3495" w:name="_Toc82595264"/>
      <w:bookmarkStart w:id="3496" w:name="_Toc98773720"/>
      <w:bookmarkStart w:id="3497" w:name="_Toc122013163"/>
      <w:bookmarkStart w:id="3498" w:name="_Toc89955295"/>
      <w:bookmarkStart w:id="3499" w:name="_Toc75242815"/>
      <w:bookmarkStart w:id="3500" w:name="_Toc61182787"/>
      <w:bookmarkStart w:id="3501" w:name="_Toc156576165"/>
      <w:bookmarkStart w:id="3502" w:name="_Toc58862794"/>
      <w:bookmarkStart w:id="3503" w:name="_Toc124155982"/>
      <w:bookmarkStart w:id="3504" w:name="_Toc106201479"/>
      <w:bookmarkStart w:id="3505" w:name="_Toc58860290"/>
      <w:bookmarkStart w:id="3506" w:name="_Toc115191333"/>
      <w:bookmarkStart w:id="3507" w:name="_Toc137397949"/>
      <w:bookmarkStart w:id="3508" w:name="_Toc131537742"/>
      <w:bookmarkStart w:id="3509" w:name="_Toc74961905"/>
      <w:bookmarkStart w:id="3510" w:name="_Toc210479913"/>
      <w:r>
        <w:t>7.</w:t>
      </w:r>
      <w:r>
        <w:rPr>
          <w:rFonts w:hint="eastAsia"/>
          <w:lang w:val="en-US" w:eastAsia="zh-CN"/>
        </w:rPr>
        <w:t>3</w:t>
      </w:r>
      <w:r>
        <w:t>.2.1</w:t>
      </w:r>
      <w:r>
        <w:tab/>
        <w:t>Definition and applicability</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5EEEBAAA" w14:textId="77777777" w:rsidR="00B545CB" w:rsidRDefault="00B545CB" w:rsidP="00B545C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14:textId="77777777" w:rsidR="00B545CB" w:rsidRDefault="00B545CB" w:rsidP="00B545CB">
      <w:pPr>
        <w:pStyle w:val="41"/>
      </w:pPr>
      <w:bookmarkStart w:id="3511" w:name="_Toc106201480"/>
      <w:bookmarkStart w:id="3512" w:name="_Toc29809842"/>
      <w:bookmarkStart w:id="3513" w:name="_Toc74961906"/>
      <w:bookmarkStart w:id="3514" w:name="_Toc58860291"/>
      <w:bookmarkStart w:id="3515" w:name="_Toc61182788"/>
      <w:bookmarkStart w:id="3516" w:name="_Toc137397950"/>
      <w:bookmarkStart w:id="3517" w:name="_Toc122013164"/>
      <w:bookmarkStart w:id="3518" w:name="_Toc131537743"/>
      <w:bookmarkStart w:id="3519" w:name="_Toc36645227"/>
      <w:bookmarkStart w:id="3520" w:name="_Toc53182550"/>
      <w:bookmarkStart w:id="3521" w:name="_Toc82595265"/>
      <w:bookmarkStart w:id="3522" w:name="_Toc75242816"/>
      <w:bookmarkStart w:id="3523" w:name="_Toc66728102"/>
      <w:bookmarkStart w:id="3524" w:name="_Toc76545162"/>
      <w:bookmarkStart w:id="3525" w:name="_Toc58862795"/>
      <w:bookmarkStart w:id="3526" w:name="_Toc89955296"/>
      <w:bookmarkStart w:id="3527" w:name="_Toc156576166"/>
      <w:bookmarkStart w:id="3528" w:name="_Toc124155983"/>
      <w:bookmarkStart w:id="3529" w:name="_Toc37272281"/>
      <w:bookmarkStart w:id="3530" w:name="_Toc210479914"/>
      <w:bookmarkStart w:id="3531" w:name="_Toc21100044"/>
      <w:bookmarkStart w:id="3532" w:name="_Toc98773721"/>
      <w:bookmarkStart w:id="3533" w:name="_Toc176944688"/>
      <w:bookmarkStart w:id="3534" w:name="_Toc45884527"/>
      <w:bookmarkStart w:id="3535" w:name="_Toc115191334"/>
      <w:r>
        <w:t>7.</w:t>
      </w:r>
      <w:r>
        <w:rPr>
          <w:rFonts w:hint="eastAsia"/>
          <w:lang w:val="en-US" w:eastAsia="zh-CN"/>
        </w:rPr>
        <w:t>3</w:t>
      </w:r>
      <w:r>
        <w:t>.2.2</w:t>
      </w:r>
      <w:r>
        <w:tab/>
        <w:t>Minimum requirement</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37B96988" w14:textId="15753571" w:rsidR="00B545CB" w:rsidRDefault="00B545CB" w:rsidP="00B545CB">
      <w:r>
        <w:t xml:space="preserve">The minimum requirements for </w:t>
      </w:r>
      <w:r>
        <w:rPr>
          <w:i/>
        </w:rPr>
        <w:t>BS type 1-C</w:t>
      </w:r>
      <w:r>
        <w:t xml:space="preserve"> are in TS 38.1</w:t>
      </w:r>
      <w:r>
        <w:rPr>
          <w:rFonts w:hint="eastAsia"/>
          <w:lang w:val="en-US" w:eastAsia="zh-CN"/>
        </w:rPr>
        <w:t>9</w:t>
      </w:r>
      <w:r>
        <w:t>4 [</w:t>
      </w:r>
      <w:r w:rsidR="003D0C01">
        <w:t>3</w:t>
      </w:r>
      <w:r>
        <w:t>], clause 7.3.2.2.</w:t>
      </w:r>
    </w:p>
    <w:p w14:paraId="5F124951" w14:textId="77777777" w:rsidR="00B545CB" w:rsidRDefault="00B545CB" w:rsidP="00B545CB">
      <w:pPr>
        <w:pStyle w:val="41"/>
      </w:pPr>
      <w:bookmarkStart w:id="3536" w:name="_Toc74961907"/>
      <w:bookmarkStart w:id="3537" w:name="_Toc66728103"/>
      <w:bookmarkStart w:id="3538" w:name="_Toc36645228"/>
      <w:bookmarkStart w:id="3539" w:name="_Toc176944689"/>
      <w:bookmarkStart w:id="3540" w:name="_Toc89955297"/>
      <w:bookmarkStart w:id="3541" w:name="_Toc21100045"/>
      <w:bookmarkStart w:id="3542" w:name="_Toc82595266"/>
      <w:bookmarkStart w:id="3543" w:name="_Toc131537744"/>
      <w:bookmarkStart w:id="3544" w:name="_Toc124155984"/>
      <w:bookmarkStart w:id="3545" w:name="_Toc210479915"/>
      <w:bookmarkStart w:id="3546" w:name="_Toc115191335"/>
      <w:bookmarkStart w:id="3547" w:name="_Toc58862796"/>
      <w:bookmarkStart w:id="3548" w:name="_Toc106201481"/>
      <w:bookmarkStart w:id="3549" w:name="_Toc37272282"/>
      <w:bookmarkStart w:id="3550" w:name="_Toc76545163"/>
      <w:bookmarkStart w:id="3551" w:name="_Toc122013165"/>
      <w:bookmarkStart w:id="3552" w:name="_Toc53182551"/>
      <w:bookmarkStart w:id="3553" w:name="_Toc75242817"/>
      <w:bookmarkStart w:id="3554" w:name="_Toc98773722"/>
      <w:bookmarkStart w:id="3555" w:name="_Toc58860292"/>
      <w:bookmarkStart w:id="3556" w:name="_Toc156576167"/>
      <w:bookmarkStart w:id="3557" w:name="_Toc61182789"/>
      <w:bookmarkStart w:id="3558" w:name="_Toc137397951"/>
      <w:bookmarkStart w:id="3559" w:name="_Toc45884528"/>
      <w:bookmarkStart w:id="3560" w:name="_Toc29809843"/>
      <w:r>
        <w:t>7.</w:t>
      </w:r>
      <w:r>
        <w:rPr>
          <w:rFonts w:hint="eastAsia"/>
          <w:lang w:val="en-US" w:eastAsia="zh-CN"/>
        </w:rPr>
        <w:t>3</w:t>
      </w:r>
      <w:r>
        <w:t>.2.3</w:t>
      </w:r>
      <w:r>
        <w:tab/>
        <w:t>Test purpose</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B938A22" w14:textId="77777777" w:rsidR="00B545CB" w:rsidRDefault="00B545CB" w:rsidP="00B545CB">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Default="00B545CB" w:rsidP="00B545CB">
      <w:pPr>
        <w:pStyle w:val="41"/>
      </w:pPr>
      <w:bookmarkStart w:id="3561" w:name="_Toc210479916"/>
      <w:bookmarkStart w:id="3562" w:name="_Toc21100046"/>
      <w:bookmarkStart w:id="3563" w:name="_Toc106201482"/>
      <w:bookmarkStart w:id="3564" w:name="_Toc89955298"/>
      <w:bookmarkStart w:id="3565" w:name="_Toc122013166"/>
      <w:bookmarkStart w:id="3566" w:name="_Toc82595267"/>
      <w:bookmarkStart w:id="3567" w:name="_Toc131537745"/>
      <w:bookmarkStart w:id="3568" w:name="_Toc45884529"/>
      <w:bookmarkStart w:id="3569" w:name="_Toc156576168"/>
      <w:bookmarkStart w:id="3570" w:name="_Toc61182790"/>
      <w:bookmarkStart w:id="3571" w:name="_Toc176944690"/>
      <w:bookmarkStart w:id="3572" w:name="_Toc36645229"/>
      <w:bookmarkStart w:id="3573" w:name="_Toc37272283"/>
      <w:bookmarkStart w:id="3574" w:name="_Toc76545164"/>
      <w:bookmarkStart w:id="3575" w:name="_Toc115191336"/>
      <w:bookmarkStart w:id="3576" w:name="_Toc58862797"/>
      <w:bookmarkStart w:id="3577" w:name="_Toc124155985"/>
      <w:bookmarkStart w:id="3578" w:name="_Toc66728104"/>
      <w:bookmarkStart w:id="3579" w:name="_Toc74961908"/>
      <w:bookmarkStart w:id="3580" w:name="_Toc75242818"/>
      <w:bookmarkStart w:id="3581" w:name="_Toc137397952"/>
      <w:bookmarkStart w:id="3582" w:name="_Toc98773723"/>
      <w:bookmarkStart w:id="3583" w:name="_Toc58860293"/>
      <w:bookmarkStart w:id="3584" w:name="_Toc29809844"/>
      <w:bookmarkStart w:id="3585" w:name="_Toc53182552"/>
      <w:r>
        <w:t>7.</w:t>
      </w:r>
      <w:r>
        <w:rPr>
          <w:rFonts w:hint="eastAsia"/>
          <w:lang w:val="en-US" w:eastAsia="zh-CN"/>
        </w:rPr>
        <w:t>3</w:t>
      </w:r>
      <w:r>
        <w:t>.2.4</w:t>
      </w:r>
      <w:r>
        <w:tab/>
        <w:t>Method of test</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636F76C8" w14:textId="77777777" w:rsidR="00B545CB" w:rsidRDefault="00B545CB" w:rsidP="00B545CB">
      <w:pPr>
        <w:pStyle w:val="51"/>
      </w:pPr>
      <w:bookmarkStart w:id="3586" w:name="_Toc58862798"/>
      <w:bookmarkStart w:id="3587" w:name="_Toc124155986"/>
      <w:bookmarkStart w:id="3588" w:name="_Toc131537746"/>
      <w:bookmarkStart w:id="3589" w:name="_Toc122013167"/>
      <w:bookmarkStart w:id="3590" w:name="_Toc53182553"/>
      <w:bookmarkStart w:id="3591" w:name="_Toc45884530"/>
      <w:bookmarkStart w:id="3592" w:name="_Toc98773724"/>
      <w:bookmarkStart w:id="3593" w:name="_Toc21100047"/>
      <w:bookmarkStart w:id="3594" w:name="_Toc58860294"/>
      <w:bookmarkStart w:id="3595" w:name="_Toc210479917"/>
      <w:bookmarkStart w:id="3596" w:name="_Toc74961909"/>
      <w:bookmarkStart w:id="3597" w:name="_Toc37272284"/>
      <w:bookmarkStart w:id="3598" w:name="_Toc36645230"/>
      <w:bookmarkStart w:id="3599" w:name="_Toc176944691"/>
      <w:bookmarkStart w:id="3600" w:name="_Toc156576169"/>
      <w:bookmarkStart w:id="3601" w:name="_Toc75242819"/>
      <w:bookmarkStart w:id="3602" w:name="_Toc89955299"/>
      <w:bookmarkStart w:id="3603" w:name="_Toc82595268"/>
      <w:bookmarkStart w:id="3604" w:name="_Toc61182791"/>
      <w:bookmarkStart w:id="3605" w:name="_Toc29809845"/>
      <w:bookmarkStart w:id="3606" w:name="_Toc115191337"/>
      <w:bookmarkStart w:id="3607" w:name="_Toc137397953"/>
      <w:bookmarkStart w:id="3608" w:name="_Toc66728105"/>
      <w:bookmarkStart w:id="3609" w:name="_Toc76545165"/>
      <w:bookmarkStart w:id="3610" w:name="_Toc106201483"/>
      <w:r>
        <w:t>7.</w:t>
      </w:r>
      <w:r>
        <w:rPr>
          <w:rFonts w:hint="eastAsia"/>
          <w:lang w:val="en-US" w:eastAsia="zh-CN"/>
        </w:rPr>
        <w:t>3</w:t>
      </w:r>
      <w:r>
        <w:t>.2.4.1</w:t>
      </w:r>
      <w:r>
        <w:tab/>
        <w:t>Initial conditions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462CCC38" w14:textId="77777777" w:rsidR="00B545CB" w:rsidRDefault="00B545CB" w:rsidP="00B545CB">
      <w:r>
        <w:t>Test environment: Normal; see annex B.2.</w:t>
      </w:r>
    </w:p>
    <w:p w14:paraId="3FA359F5" w14:textId="77777777" w:rsidR="00B545CB" w:rsidRDefault="00B545CB" w:rsidP="00B545CB">
      <w:pPr>
        <w:rPr>
          <w:i/>
        </w:rPr>
      </w:pPr>
      <w:r>
        <w:rPr>
          <w:rFonts w:cs="v4.2.0"/>
        </w:rPr>
        <w:t xml:space="preserve">RF channels to be tested for single carrier (SC): </w:t>
      </w:r>
      <w:r>
        <w:t>M; see clause 4.9.1</w:t>
      </w:r>
    </w:p>
    <w:p w14:paraId="78BEEF22" w14:textId="77777777" w:rsidR="00B545CB" w:rsidRDefault="00B545CB" w:rsidP="00B545CB">
      <w:pPr>
        <w:pStyle w:val="51"/>
      </w:pPr>
      <w:bookmarkStart w:id="3611" w:name="_Toc124155987"/>
      <w:bookmarkStart w:id="3612" w:name="_Toc66728106"/>
      <w:bookmarkStart w:id="3613" w:name="_Toc82595269"/>
      <w:bookmarkStart w:id="3614" w:name="_Toc115191338"/>
      <w:bookmarkStart w:id="3615" w:name="_Toc36645231"/>
      <w:bookmarkStart w:id="3616" w:name="_Toc58862799"/>
      <w:bookmarkStart w:id="3617" w:name="_Toc98773725"/>
      <w:bookmarkStart w:id="3618" w:name="_Toc131537747"/>
      <w:bookmarkStart w:id="3619" w:name="_Toc210479918"/>
      <w:bookmarkStart w:id="3620" w:name="_Toc53182554"/>
      <w:bookmarkStart w:id="3621" w:name="_Toc58860295"/>
      <w:bookmarkStart w:id="3622" w:name="_Toc156576170"/>
      <w:bookmarkStart w:id="3623" w:name="_Toc75242820"/>
      <w:bookmarkStart w:id="3624" w:name="_Toc74961910"/>
      <w:bookmarkStart w:id="3625" w:name="_Toc176944692"/>
      <w:bookmarkStart w:id="3626" w:name="_Toc106201484"/>
      <w:bookmarkStart w:id="3627" w:name="_Toc21100048"/>
      <w:bookmarkStart w:id="3628" w:name="_Toc61182792"/>
      <w:bookmarkStart w:id="3629" w:name="_Toc76545166"/>
      <w:bookmarkStart w:id="3630" w:name="_Toc122013168"/>
      <w:bookmarkStart w:id="3631" w:name="_Toc37272285"/>
      <w:bookmarkStart w:id="3632" w:name="_Toc29809846"/>
      <w:bookmarkStart w:id="3633" w:name="_Toc89955300"/>
      <w:bookmarkStart w:id="3634" w:name="_Toc137397954"/>
      <w:bookmarkStart w:id="3635" w:name="_Toc45884531"/>
      <w:r>
        <w:t>7.</w:t>
      </w:r>
      <w:r>
        <w:rPr>
          <w:rFonts w:hint="eastAsia"/>
          <w:lang w:val="en-US" w:eastAsia="zh-CN"/>
        </w:rPr>
        <w:t>3</w:t>
      </w:r>
      <w:r>
        <w:t>.2.4.2</w:t>
      </w:r>
      <w:r>
        <w:tab/>
        <w:t>Procedure for general blocking</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4FE8D11B" w14:textId="77777777" w:rsidR="00B545CB" w:rsidRDefault="00B545CB" w:rsidP="00B545CB">
      <w:pPr>
        <w:rPr>
          <w:i/>
        </w:rPr>
      </w:pPr>
      <w:r>
        <w:t>The minimum requirement is applied to all connectors under test.</w:t>
      </w:r>
    </w:p>
    <w:p w14:paraId="31AAC610"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7C1D0193"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7FD266D9" w14:textId="77777777" w:rsidR="00B545CB" w:rsidRDefault="00B545CB" w:rsidP="00B545CB">
      <w:pPr>
        <w:pStyle w:val="B20"/>
      </w:pPr>
      <w:r>
        <w:lastRenderedPageBreak/>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p>
    <w:p w14:paraId="45C09C2D"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14:textId="77777777" w:rsidR="00B545CB" w:rsidRDefault="00B545CB" w:rsidP="00B545CB">
      <w:pPr>
        <w:pStyle w:val="B10"/>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14:textId="77777777" w:rsidR="00B545CB" w:rsidRDefault="00B545CB" w:rsidP="00B545CB">
      <w:pPr>
        <w:pStyle w:val="41"/>
      </w:pPr>
      <w:bookmarkStart w:id="3636" w:name="_Toc156576172"/>
      <w:bookmarkStart w:id="3637" w:name="_Toc75242822"/>
      <w:bookmarkStart w:id="3638" w:name="_Toc29809848"/>
      <w:bookmarkStart w:id="3639" w:name="_Toc124155989"/>
      <w:bookmarkStart w:id="3640" w:name="_Toc106201486"/>
      <w:bookmarkStart w:id="3641" w:name="_Toc137397956"/>
      <w:bookmarkStart w:id="3642" w:name="_Toc45884533"/>
      <w:bookmarkStart w:id="3643" w:name="_Toc82595271"/>
      <w:bookmarkStart w:id="3644" w:name="_Toc21100050"/>
      <w:bookmarkStart w:id="3645" w:name="_Toc98773727"/>
      <w:bookmarkStart w:id="3646" w:name="_Toc131537749"/>
      <w:bookmarkStart w:id="3647" w:name="_Toc58860297"/>
      <w:bookmarkStart w:id="3648" w:name="_Toc89955302"/>
      <w:bookmarkStart w:id="3649" w:name="_Toc36645233"/>
      <w:bookmarkStart w:id="3650" w:name="_Toc76545168"/>
      <w:bookmarkStart w:id="3651" w:name="_Toc122013170"/>
      <w:bookmarkStart w:id="3652" w:name="_Toc53182556"/>
      <w:bookmarkStart w:id="3653" w:name="_Toc74961912"/>
      <w:bookmarkStart w:id="3654" w:name="_Toc115191340"/>
      <w:bookmarkStart w:id="3655" w:name="_Toc210479920"/>
      <w:bookmarkStart w:id="3656" w:name="_Toc176944694"/>
      <w:bookmarkStart w:id="3657" w:name="_Toc66728108"/>
      <w:bookmarkStart w:id="3658" w:name="_Toc58862801"/>
      <w:bookmarkStart w:id="3659" w:name="_Toc37272287"/>
      <w:bookmarkStart w:id="3660" w:name="_Toc61182794"/>
      <w:r>
        <w:t>7.</w:t>
      </w:r>
      <w:r>
        <w:rPr>
          <w:rFonts w:hint="eastAsia"/>
          <w:lang w:val="en-US" w:eastAsia="zh-CN"/>
        </w:rPr>
        <w:t>3</w:t>
      </w:r>
      <w:r>
        <w:t>.2.5</w:t>
      </w:r>
      <w:r>
        <w:tab/>
        <w:t>Test requirements</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7747EB43" w14:textId="77777777" w:rsidR="00B545CB" w:rsidRDefault="00B545CB" w:rsidP="00B545CB">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 xml:space="preserve">less than or equal </w:t>
      </w:r>
      <w:proofErr w:type="gramStart"/>
      <w:r>
        <w:rPr>
          <w:rFonts w:hint="eastAsia"/>
          <w:lang w:val="en-US" w:eastAsia="zh-CN"/>
        </w:rPr>
        <w:t>to</w:t>
      </w:r>
      <w:r>
        <w:rPr>
          <w:rFonts w:eastAsia="Times New Roman"/>
        </w:rPr>
        <w:t>[</w:t>
      </w:r>
      <w:proofErr w:type="gramEnd"/>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D. </w:t>
      </w:r>
    </w:p>
    <w:p w14:paraId="1D196A4B" w14:textId="77777777" w:rsidR="00B545CB" w:rsidRDefault="00B545CB" w:rsidP="00B545C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14:textId="77777777" w:rsidR="00B545CB" w:rsidRDefault="00B545CB" w:rsidP="00B545C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proofErr w:type="spellStart"/>
      <w:proofErr w:type="gramStart"/>
      <w:r>
        <w:rPr>
          <w:rFonts w:eastAsia="Times New Roman" w:cs="Arial"/>
        </w:rPr>
        <w:t>F</w:t>
      </w:r>
      <w:r>
        <w:rPr>
          <w:rFonts w:eastAsia="Times New Roman" w:cs="Arial"/>
          <w:vertAlign w:val="subscript"/>
        </w:rPr>
        <w:t>UL,low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14:textId="77777777" w:rsidR="00B545CB" w:rsidRDefault="00B545CB" w:rsidP="00B545CB">
      <w:pPr>
        <w:pStyle w:val="TH"/>
        <w:rPr>
          <w:rFonts w:eastAsia="Times New Roman"/>
          <w:i/>
          <w:lang w:val="en-US"/>
        </w:rPr>
      </w:pPr>
      <w:bookmarkStart w:id="3661" w:name="MCCQCTEMPBM_00000053"/>
      <w:r>
        <w:rPr>
          <w:lang w:val="en-US"/>
        </w:rPr>
        <w:t>Table 7.3.2.</w:t>
      </w:r>
      <w:r>
        <w:rPr>
          <w:rFonts w:hint="eastAsia"/>
          <w:lang w:val="en-US" w:eastAsia="zh-CN"/>
        </w:rPr>
        <w:t>5</w:t>
      </w:r>
      <w:r>
        <w:rPr>
          <w:lang w:val="en-US"/>
        </w:rPr>
        <w:t xml:space="preserve">-0: </w:t>
      </w:r>
      <w:r>
        <w:rPr>
          <w:lang w:val="sv-SE"/>
        </w:rPr>
        <w:t>Δ</w:t>
      </w:r>
      <w:proofErr w:type="spellStart"/>
      <w:r>
        <w:rPr>
          <w:lang w:val="en-US"/>
        </w:rPr>
        <w:t>f</w:t>
      </w:r>
      <w:r>
        <w:rPr>
          <w:vertAlign w:val="subscript"/>
          <w:lang w:val="en-US"/>
        </w:rPr>
        <w:t>OOB</w:t>
      </w:r>
      <w:proofErr w:type="spellEnd"/>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3661"/>
          <w:p w14:paraId="5FFF2012" w14:textId="77777777" w:rsidR="00B545CB" w:rsidRDefault="00B545CB" w:rsidP="00405A48">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B545CB" w14:paraId="0CE79B7E" w14:textId="77777777" w:rsidTr="00405A48">
        <w:trPr>
          <w:cantSplit/>
          <w:jc w:val="center"/>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rFonts w:ascii="Arial" w:hAnsi="Arial" w:cs="Arial"/>
                <w:i/>
                <w:sz w:val="18"/>
                <w:lang w:val="en-US"/>
              </w:rPr>
            </w:pP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w:t>
            </w:r>
          </w:p>
        </w:tc>
      </w:tr>
      <w:tr w:rsidR="00B545CB" w14:paraId="168F1F29" w14:textId="77777777" w:rsidTr="00405A48">
        <w:trPr>
          <w:cantSplit/>
          <w:jc w:val="center"/>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6C849F6F" w14:textId="77777777" w:rsidR="00B545CB" w:rsidRDefault="00B545CB" w:rsidP="00405A48">
            <w:pPr>
              <w:keepNext/>
              <w:keepLines/>
              <w:spacing w:after="0"/>
              <w:jc w:val="center"/>
              <w:rPr>
                <w:rFonts w:ascii="Arial" w:hAnsi="Arial" w:cs="Arial"/>
                <w:i/>
                <w:sz w:val="18"/>
                <w:lang w:val="en-US"/>
              </w:rPr>
            </w:pPr>
            <w:r>
              <w:rPr>
                <w:rFonts w:ascii="Arial" w:hAnsi="Arial" w:cs="Arial"/>
                <w:sz w:val="18"/>
                <w:lang w:val="en-US"/>
              </w:rPr>
              <w:t xml:space="preserve">200 MHz &lt; </w:t>
            </w: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tcPr>
          <w:p w14:paraId="36E55232"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60</w:t>
            </w:r>
          </w:p>
        </w:tc>
      </w:tr>
    </w:tbl>
    <w:p w14:paraId="0BAB16F4" w14:textId="77777777" w:rsidR="00B545CB" w:rsidRDefault="00B545CB" w:rsidP="00B545CB">
      <w:pPr>
        <w:rPr>
          <w:rFonts w:eastAsia="Times New Roman"/>
        </w:rPr>
      </w:pPr>
    </w:p>
    <w:p w14:paraId="3D9C44D0" w14:textId="77777777" w:rsidR="00B545CB" w:rsidRDefault="00B545CB" w:rsidP="00B545CB">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B545CB"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w:t>
            </w:r>
            <w:proofErr w:type="gramStart"/>
            <w:r>
              <w:rPr>
                <w:rFonts w:ascii="Arial" w:hAnsi="Arial" w:cs="Arial"/>
                <w:sz w:val="18"/>
                <w:lang w:val="en-US"/>
              </w:rPr>
              <w:t>signal</w:t>
            </w:r>
            <w:proofErr w:type="gramEnd"/>
          </w:p>
          <w:p w14:paraId="39214D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eastAsia="zh-CN"/>
              </w:rPr>
              <w:t>2</w:t>
            </w:r>
            <w:r>
              <w:rPr>
                <w:rFonts w:ascii="Arial" w:hAnsi="Arial" w:cs="Arial"/>
                <w:sz w:val="18"/>
                <w:lang w:val="sv-SE"/>
              </w:rPr>
              <w:t>5 RBs</w:t>
            </w:r>
          </w:p>
        </w:tc>
      </w:tr>
      <w:tr w:rsidR="00B545CB"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w:t>
            </w:r>
            <w:proofErr w:type="gramStart"/>
            <w:r>
              <w:rPr>
                <w:rFonts w:ascii="Arial" w:hAnsi="Arial" w:cs="Arial"/>
                <w:sz w:val="18"/>
                <w:lang w:val="en-US"/>
              </w:rPr>
              <w:t>signal</w:t>
            </w:r>
            <w:proofErr w:type="gramEnd"/>
          </w:p>
          <w:p w14:paraId="1338C61A"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eastAsia="zh-CN"/>
              </w:rPr>
              <w:t>2</w:t>
            </w:r>
            <w:r>
              <w:rPr>
                <w:rFonts w:ascii="Arial" w:hAnsi="Arial" w:cs="Arial"/>
                <w:sz w:val="18"/>
                <w:lang w:val="en-US"/>
              </w:rPr>
              <w:t>5 RBs</w:t>
            </w:r>
          </w:p>
        </w:tc>
      </w:tr>
      <w:tr w:rsidR="00B545CB"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ascii="Arial" w:hAnsi="Arial" w:cs="Arial" w:hint="eastAsia"/>
                <w:sz w:val="18"/>
                <w:lang w:val="en-US" w:eastAsia="zh-CN"/>
              </w:rPr>
              <w:t>5</w:t>
            </w:r>
            <w:r>
              <w:rPr>
                <w:rFonts w:ascii="Arial" w:hAnsi="Arial" w:cs="Arial"/>
                <w:sz w:val="18"/>
                <w:lang w:val="en-US" w:eastAsia="zh-CN"/>
              </w:rPr>
              <w:t>-1</w:t>
            </w:r>
          </w:p>
          <w:p w14:paraId="2EF498C7"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w:t>
            </w:r>
            <w:proofErr w:type="spellStart"/>
            <w:r>
              <w:rPr>
                <w:rFonts w:ascii="Arial" w:hAnsi="Arial" w:cs="Arial"/>
                <w:sz w:val="18"/>
                <w:lang w:val="en-US"/>
              </w:rPr>
              <w:t>dB.</w:t>
            </w:r>
            <w:proofErr w:type="spellEnd"/>
          </w:p>
        </w:tc>
      </w:tr>
    </w:tbl>
    <w:p w14:paraId="27EDCE94" w14:textId="77777777" w:rsidR="00B545CB" w:rsidRDefault="00B545CB" w:rsidP="00B545CB"/>
    <w:p w14:paraId="2B88645F" w14:textId="721CCB2C" w:rsidR="00441D21" w:rsidRPr="00F95B02" w:rsidRDefault="00441D21" w:rsidP="00441D21">
      <w:pPr>
        <w:pStyle w:val="21"/>
      </w:pPr>
      <w:bookmarkStart w:id="3662" w:name="_Toc214977256"/>
      <w:r w:rsidRPr="00F95B02">
        <w:t>7.</w:t>
      </w:r>
      <w:r w:rsidR="00A26349">
        <w:t>4</w:t>
      </w:r>
      <w:r w:rsidRPr="00F95B02">
        <w:tab/>
        <w:t>Out-of-band blocking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662"/>
    </w:p>
    <w:p w14:paraId="1895781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663" w:name="_Toc21100052"/>
      <w:bookmarkStart w:id="3664" w:name="_Toc29809850"/>
      <w:bookmarkStart w:id="3665" w:name="_Toc36645235"/>
      <w:bookmarkStart w:id="3666" w:name="_Toc37272289"/>
      <w:bookmarkStart w:id="3667" w:name="_Toc45884535"/>
      <w:bookmarkStart w:id="3668" w:name="_Toc53182558"/>
      <w:bookmarkStart w:id="3669" w:name="_Toc58860299"/>
      <w:bookmarkStart w:id="3670" w:name="_Toc58862803"/>
      <w:bookmarkStart w:id="3671" w:name="_Toc61182796"/>
      <w:bookmarkStart w:id="3672" w:name="_Toc66728110"/>
      <w:bookmarkStart w:id="3673" w:name="_Toc74961914"/>
      <w:bookmarkStart w:id="3674" w:name="_Toc75242824"/>
      <w:bookmarkStart w:id="3675" w:name="_Toc76545170"/>
      <w:bookmarkStart w:id="3676" w:name="_Toc82595273"/>
      <w:bookmarkStart w:id="3677" w:name="_Toc89955304"/>
      <w:bookmarkStart w:id="3678" w:name="_Toc98773729"/>
      <w:bookmarkStart w:id="3679" w:name="_Toc106201489"/>
      <w:bookmarkStart w:id="3680" w:name="_Toc115191343"/>
      <w:bookmarkStart w:id="3681" w:name="_Toc122013173"/>
      <w:bookmarkStart w:id="3682" w:name="_Toc124155992"/>
      <w:bookmarkStart w:id="3683" w:name="_Toc131537752"/>
      <w:bookmarkStart w:id="3684" w:name="_Toc137397959"/>
      <w:bookmarkStart w:id="3685" w:name="_Toc156576175"/>
      <w:bookmarkStart w:id="3686" w:name="_Toc176944697"/>
      <w:bookmarkStart w:id="3687" w:name="_Toc210479923"/>
      <w:bookmarkStart w:id="3688" w:name="_Toc106782875"/>
      <w:bookmarkStart w:id="3689" w:name="_Toc107311766"/>
      <w:bookmarkStart w:id="3690" w:name="_Toc107419350"/>
      <w:bookmarkStart w:id="3691" w:name="_Toc107474977"/>
      <w:bookmarkStart w:id="3692" w:name="_Toc114255570"/>
      <w:bookmarkStart w:id="3693" w:name="_Toc115186250"/>
      <w:bookmarkStart w:id="3694" w:name="_Toc123049064"/>
      <w:bookmarkStart w:id="3695" w:name="_Toc123051983"/>
      <w:bookmarkStart w:id="3696" w:name="_Toc123054452"/>
      <w:bookmarkStart w:id="3697" w:name="_Toc123717553"/>
      <w:bookmarkStart w:id="3698" w:name="_Toc124157129"/>
      <w:bookmarkStart w:id="3699" w:name="_Toc124266533"/>
      <w:bookmarkStart w:id="3700" w:name="_Toc131595891"/>
      <w:bookmarkStart w:id="3701" w:name="_Toc131740889"/>
      <w:bookmarkStart w:id="3702" w:name="_Toc131766423"/>
      <w:bookmarkStart w:id="3703" w:name="_Toc138837645"/>
      <w:bookmarkStart w:id="3704" w:name="_Toc156567466"/>
      <w:bookmarkStart w:id="3705" w:name="_Toc176876072"/>
      <w:bookmarkStart w:id="3706" w:name="_Toc187245577"/>
      <w:bookmarkStart w:id="3707" w:name="_Toc193202761"/>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.1</w:t>
      </w:r>
      <w:r w:rsidRPr="000F192D">
        <w:rPr>
          <w:rFonts w:ascii="Arial" w:eastAsia="Times New Roman" w:hAnsi="Arial"/>
          <w:sz w:val="28"/>
          <w:lang w:eastAsia="en-GB"/>
        </w:rPr>
        <w:tab/>
        <w:t>Definition and applicability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92D9420"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p>
    <w:p w14:paraId="2498742E"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708" w:name="_Toc21100053"/>
      <w:bookmarkStart w:id="3709" w:name="_Toc29809851"/>
      <w:bookmarkStart w:id="3710" w:name="_Toc36645236"/>
      <w:bookmarkStart w:id="3711" w:name="_Toc37272290"/>
      <w:bookmarkStart w:id="3712" w:name="_Toc45884536"/>
      <w:bookmarkStart w:id="3713" w:name="_Toc53182559"/>
      <w:bookmarkStart w:id="3714" w:name="_Toc58860300"/>
      <w:bookmarkStart w:id="3715" w:name="_Toc58862804"/>
      <w:bookmarkStart w:id="3716" w:name="_Toc61182797"/>
      <w:bookmarkStart w:id="3717" w:name="_Toc66728111"/>
      <w:bookmarkStart w:id="3718" w:name="_Toc74961915"/>
      <w:bookmarkStart w:id="3719" w:name="_Toc75242825"/>
      <w:bookmarkStart w:id="3720" w:name="_Toc76545171"/>
      <w:bookmarkStart w:id="3721" w:name="_Toc82595274"/>
      <w:bookmarkStart w:id="3722" w:name="_Toc89955305"/>
      <w:bookmarkStart w:id="3723" w:name="_Toc98773730"/>
      <w:bookmarkStart w:id="3724" w:name="_Toc106201490"/>
      <w:bookmarkStart w:id="3725" w:name="_Toc115191344"/>
      <w:bookmarkStart w:id="3726" w:name="_Toc122013174"/>
      <w:bookmarkStart w:id="3727" w:name="_Toc124155993"/>
      <w:bookmarkStart w:id="3728" w:name="_Toc131537753"/>
      <w:bookmarkStart w:id="3729" w:name="_Toc137397960"/>
      <w:bookmarkStart w:id="3730" w:name="_Toc156576176"/>
      <w:bookmarkStart w:id="3731" w:name="_Toc176944698"/>
      <w:bookmarkStart w:id="3732" w:name="_Toc210479924"/>
      <w:r w:rsidRPr="000F192D">
        <w:rPr>
          <w:rFonts w:ascii="Arial" w:eastAsia="Times New Roman" w:hAnsi="Arial"/>
          <w:sz w:val="28"/>
          <w:lang w:eastAsia="en-GB"/>
        </w:rPr>
        <w:lastRenderedPageBreak/>
        <w:t>7.</w:t>
      </w:r>
      <w:r>
        <w:rPr>
          <w:rFonts w:ascii="Arial" w:eastAsia="Times New Roman" w:hAnsi="Arial"/>
          <w:sz w:val="28"/>
          <w:lang w:eastAsia="en-GB"/>
        </w:rPr>
        <w:t>4</w:t>
      </w:r>
      <w:r w:rsidRPr="000F192D">
        <w:rPr>
          <w:rFonts w:ascii="Arial" w:eastAsia="Times New Roman" w:hAnsi="Arial"/>
          <w:sz w:val="28"/>
          <w:lang w:eastAsia="en-GB"/>
        </w:rPr>
        <w:t>.2</w:t>
      </w:r>
      <w:r w:rsidRPr="000F192D">
        <w:rPr>
          <w:rFonts w:ascii="Arial" w:eastAsia="Times New Roman" w:hAnsi="Arial"/>
          <w:sz w:val="28"/>
          <w:lang w:eastAsia="en-GB"/>
        </w:rPr>
        <w:tab/>
        <w:t>Minimum requirement</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07ADD96A" w14:textId="6D31AAB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r w:rsidR="003D0C01">
        <w:rPr>
          <w:rFonts w:eastAsia="Times New Roman"/>
          <w:lang w:eastAsia="en-GB"/>
        </w:rPr>
        <w:t>3</w:t>
      </w:r>
      <w:r w:rsidRPr="000F192D">
        <w:rPr>
          <w:rFonts w:eastAsia="Times New Roman"/>
          <w:lang w:eastAsia="en-GB"/>
        </w:rPr>
        <w:t>], clause 7.</w:t>
      </w:r>
      <w:r>
        <w:rPr>
          <w:rFonts w:eastAsia="Times New Roman"/>
          <w:lang w:eastAsia="en-GB"/>
        </w:rPr>
        <w:t>4.2.</w:t>
      </w:r>
    </w:p>
    <w:p w14:paraId="337A5CA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733" w:name="_Toc21100054"/>
      <w:bookmarkStart w:id="3734" w:name="_Toc29809852"/>
      <w:bookmarkStart w:id="3735" w:name="_Toc36645237"/>
      <w:bookmarkStart w:id="3736" w:name="_Toc37272291"/>
      <w:bookmarkStart w:id="3737" w:name="_Toc45884537"/>
      <w:bookmarkStart w:id="3738" w:name="_Toc53182560"/>
      <w:bookmarkStart w:id="3739" w:name="_Toc58860301"/>
      <w:bookmarkStart w:id="3740" w:name="_Toc58862805"/>
      <w:bookmarkStart w:id="3741" w:name="_Toc61182798"/>
      <w:bookmarkStart w:id="3742" w:name="_Toc66728112"/>
      <w:bookmarkStart w:id="3743" w:name="_Toc74961916"/>
      <w:bookmarkStart w:id="3744" w:name="_Toc75242826"/>
      <w:bookmarkStart w:id="3745" w:name="_Toc76545172"/>
      <w:bookmarkStart w:id="3746" w:name="_Toc82595275"/>
      <w:bookmarkStart w:id="3747" w:name="_Toc89955306"/>
      <w:bookmarkStart w:id="3748" w:name="_Toc98773731"/>
      <w:bookmarkStart w:id="3749" w:name="_Toc106201491"/>
      <w:bookmarkStart w:id="3750" w:name="_Toc115191345"/>
      <w:bookmarkStart w:id="3751" w:name="_Toc122013175"/>
      <w:bookmarkStart w:id="3752" w:name="_Toc124155994"/>
      <w:bookmarkStart w:id="3753" w:name="_Toc131537754"/>
      <w:bookmarkStart w:id="3754" w:name="_Toc137397961"/>
      <w:bookmarkStart w:id="3755" w:name="_Toc156576177"/>
      <w:bookmarkStart w:id="3756" w:name="_Toc176944699"/>
      <w:bookmarkStart w:id="3757" w:name="_Toc210479925"/>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.3</w:t>
      </w:r>
      <w:r w:rsidRPr="000F192D">
        <w:rPr>
          <w:rFonts w:ascii="Arial" w:eastAsia="Times New Roman" w:hAnsi="Arial"/>
          <w:sz w:val="28"/>
          <w:lang w:eastAsia="en-GB"/>
        </w:rPr>
        <w:tab/>
        <w:t>Test purpose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78420FEB"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p>
    <w:p w14:paraId="1969979F"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758" w:name="_Toc21100055"/>
      <w:bookmarkStart w:id="3759" w:name="_Toc29809853"/>
      <w:bookmarkStart w:id="3760" w:name="_Toc36645238"/>
      <w:bookmarkStart w:id="3761" w:name="_Toc37272292"/>
      <w:bookmarkStart w:id="3762" w:name="_Toc45884538"/>
      <w:bookmarkStart w:id="3763" w:name="_Toc53182561"/>
      <w:bookmarkStart w:id="3764" w:name="_Toc58860302"/>
      <w:bookmarkStart w:id="3765" w:name="_Toc58862806"/>
      <w:bookmarkStart w:id="3766" w:name="_Toc61182799"/>
      <w:bookmarkStart w:id="3767" w:name="_Toc66728113"/>
      <w:bookmarkStart w:id="3768" w:name="_Toc74961917"/>
      <w:bookmarkStart w:id="3769" w:name="_Toc75242827"/>
      <w:bookmarkStart w:id="3770" w:name="_Toc76545173"/>
      <w:bookmarkStart w:id="3771" w:name="_Toc82595276"/>
      <w:bookmarkStart w:id="3772" w:name="_Toc89955307"/>
      <w:bookmarkStart w:id="3773" w:name="_Toc98773732"/>
      <w:bookmarkStart w:id="3774" w:name="_Toc106201492"/>
      <w:bookmarkStart w:id="3775" w:name="_Toc115191346"/>
      <w:bookmarkStart w:id="3776" w:name="_Toc122013176"/>
      <w:bookmarkStart w:id="3777" w:name="_Toc124155995"/>
      <w:bookmarkStart w:id="3778" w:name="_Toc131537755"/>
      <w:bookmarkStart w:id="3779" w:name="_Toc137397962"/>
      <w:bookmarkStart w:id="3780" w:name="_Toc156576178"/>
      <w:bookmarkStart w:id="3781" w:name="_Toc176944700"/>
      <w:bookmarkStart w:id="3782" w:name="_Toc210479926"/>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.4</w:t>
      </w:r>
      <w:r w:rsidRPr="000F192D">
        <w:rPr>
          <w:rFonts w:ascii="Arial" w:eastAsia="Times New Roman" w:hAnsi="Arial"/>
          <w:sz w:val="28"/>
          <w:lang w:eastAsia="en-GB"/>
        </w:rPr>
        <w:tab/>
        <w:t>Method of test</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02EA5BF3"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783" w:name="_Toc21100056"/>
      <w:bookmarkStart w:id="3784" w:name="_Toc29809854"/>
      <w:bookmarkStart w:id="3785" w:name="_Toc36645239"/>
      <w:bookmarkStart w:id="3786" w:name="_Toc37272293"/>
      <w:bookmarkStart w:id="3787" w:name="_Toc45884539"/>
      <w:bookmarkStart w:id="3788" w:name="_Toc53182562"/>
      <w:bookmarkStart w:id="3789" w:name="_Toc58860303"/>
      <w:bookmarkStart w:id="3790" w:name="_Toc58862807"/>
      <w:bookmarkStart w:id="3791" w:name="_Toc61182800"/>
      <w:bookmarkStart w:id="3792" w:name="_Toc66728114"/>
      <w:bookmarkStart w:id="3793" w:name="_Toc74961918"/>
      <w:bookmarkStart w:id="3794" w:name="_Toc75242828"/>
      <w:bookmarkStart w:id="3795" w:name="_Toc76545174"/>
      <w:bookmarkStart w:id="3796" w:name="_Toc82595277"/>
      <w:bookmarkStart w:id="3797" w:name="_Toc89955308"/>
      <w:bookmarkStart w:id="3798" w:name="_Toc98773733"/>
      <w:bookmarkStart w:id="3799" w:name="_Toc106201493"/>
      <w:bookmarkStart w:id="3800" w:name="_Toc115191347"/>
      <w:bookmarkStart w:id="3801" w:name="_Toc122013177"/>
      <w:bookmarkStart w:id="3802" w:name="_Toc124155996"/>
      <w:bookmarkStart w:id="3803" w:name="_Toc131537756"/>
      <w:bookmarkStart w:id="3804" w:name="_Toc137397963"/>
      <w:bookmarkStart w:id="3805" w:name="_Toc156576179"/>
      <w:bookmarkStart w:id="3806" w:name="_Toc176944701"/>
      <w:bookmarkStart w:id="3807" w:name="_Toc210479927"/>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.4.1</w:t>
      </w:r>
      <w:r w:rsidRPr="000F192D">
        <w:rPr>
          <w:rFonts w:ascii="Arial" w:eastAsia="Times New Roman" w:hAnsi="Arial"/>
          <w:sz w:val="24"/>
          <w:lang w:eastAsia="en-GB"/>
        </w:rPr>
        <w:tab/>
        <w:t>Initial conditions</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3D61AB1"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Test environment: Normal; see annex B.2.</w:t>
      </w:r>
    </w:p>
    <w:p w14:paraId="77CAF8F4"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RF channels to be tested for single carrier (SC):</w:t>
      </w:r>
    </w:p>
    <w:p w14:paraId="40BD94C3" w14:textId="77777777" w:rsidR="00405A48" w:rsidRPr="000F192D" w:rsidRDefault="00405A48" w:rsidP="00405A48">
      <w:pPr>
        <w:overflowPunct w:val="0"/>
        <w:autoSpaceDE w:val="0"/>
        <w:autoSpaceDN w:val="0"/>
        <w:adjustRightInd w:val="0"/>
        <w:ind w:left="568" w:hanging="284"/>
        <w:rPr>
          <w:rFonts w:eastAsia="Times New Roman"/>
          <w:i/>
          <w:lang w:eastAsia="en-GB"/>
        </w:rPr>
      </w:pPr>
      <w:r w:rsidRPr="000F192D">
        <w:rPr>
          <w:rFonts w:eastAsia="Times New Roman"/>
          <w:lang w:eastAsia="en-GB"/>
        </w:rPr>
        <w:t>-</w:t>
      </w:r>
      <w:r w:rsidRPr="000F192D">
        <w:rPr>
          <w:rFonts w:eastAsia="Times New Roman"/>
          <w:lang w:eastAsia="en-GB"/>
        </w:rPr>
        <w:tab/>
        <w:t>M; see clause </w:t>
      </w:r>
      <w:r>
        <w:rPr>
          <w:rFonts w:eastAsia="Times New Roman"/>
          <w:lang w:eastAsia="en-GB"/>
        </w:rPr>
        <w:t>[</w:t>
      </w:r>
      <w:r w:rsidRPr="000F192D">
        <w:rPr>
          <w:rFonts w:eastAsia="Times New Roman"/>
          <w:lang w:eastAsia="en-GB"/>
        </w:rPr>
        <w:t>4.9.1</w:t>
      </w:r>
      <w:r>
        <w:rPr>
          <w:rFonts w:eastAsia="Times New Roman"/>
          <w:lang w:eastAsia="en-GB"/>
        </w:rPr>
        <w:t>]</w:t>
      </w:r>
    </w:p>
    <w:p w14:paraId="4400DAE0"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808" w:name="_Toc21100057"/>
      <w:bookmarkStart w:id="3809" w:name="_Toc29809855"/>
      <w:bookmarkStart w:id="3810" w:name="_Toc36645240"/>
      <w:bookmarkStart w:id="3811" w:name="_Toc37272294"/>
      <w:bookmarkStart w:id="3812" w:name="_Toc45884540"/>
      <w:bookmarkStart w:id="3813" w:name="_Toc53182563"/>
      <w:bookmarkStart w:id="3814" w:name="_Toc58860304"/>
      <w:bookmarkStart w:id="3815" w:name="_Toc58862808"/>
      <w:bookmarkStart w:id="3816" w:name="_Toc61182801"/>
      <w:bookmarkStart w:id="3817" w:name="_Toc66728115"/>
      <w:bookmarkStart w:id="3818" w:name="_Toc74961919"/>
      <w:bookmarkStart w:id="3819" w:name="_Toc75242829"/>
      <w:bookmarkStart w:id="3820" w:name="_Toc76545175"/>
      <w:bookmarkStart w:id="3821" w:name="_Toc82595278"/>
      <w:bookmarkStart w:id="3822" w:name="_Toc89955309"/>
      <w:bookmarkStart w:id="3823" w:name="_Toc98773734"/>
      <w:bookmarkStart w:id="3824" w:name="_Toc106201494"/>
      <w:bookmarkStart w:id="3825" w:name="_Toc115191348"/>
      <w:bookmarkStart w:id="3826" w:name="_Toc122013178"/>
      <w:bookmarkStart w:id="3827" w:name="_Toc124155997"/>
      <w:bookmarkStart w:id="3828" w:name="_Toc131537757"/>
      <w:bookmarkStart w:id="3829" w:name="_Toc137397964"/>
      <w:bookmarkStart w:id="3830" w:name="_Toc156576180"/>
      <w:bookmarkStart w:id="3831" w:name="_Toc176944702"/>
      <w:bookmarkStart w:id="3832" w:name="_Toc210479928"/>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.4.2</w:t>
      </w:r>
      <w:r w:rsidRPr="000F192D">
        <w:rPr>
          <w:rFonts w:ascii="Arial" w:eastAsia="Times New Roman" w:hAnsi="Arial"/>
          <w:sz w:val="24"/>
          <w:lang w:eastAsia="en-GB"/>
        </w:rPr>
        <w:tab/>
        <w:t>Procedure</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6FD99BA3" w14:textId="77777777" w:rsidR="00405A48" w:rsidRPr="000F192D" w:rsidRDefault="00405A48" w:rsidP="00405A48">
      <w:pPr>
        <w:overflowPunct w:val="0"/>
        <w:autoSpaceDE w:val="0"/>
        <w:autoSpaceDN w:val="0"/>
        <w:adjustRightInd w:val="0"/>
        <w:rPr>
          <w:rFonts w:eastAsia="Times New Roman"/>
          <w:i/>
          <w:lang w:eastAsia="en-GB"/>
        </w:rPr>
      </w:pPr>
      <w:r w:rsidRPr="000F192D">
        <w:rPr>
          <w:rFonts w:eastAsia="Times New Roman"/>
          <w:lang w:eastAsia="en-GB"/>
        </w:rPr>
        <w:t>The minimum requirement is applied to all connectors under test.</w:t>
      </w:r>
    </w:p>
    <w:p w14:paraId="0A34BB5F"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1)</w:t>
      </w:r>
      <w:r w:rsidRPr="000F192D">
        <w:rPr>
          <w:rFonts w:eastAsia="Times New Roman"/>
          <w:lang w:eastAsia="en-GB"/>
        </w:rPr>
        <w:tab/>
        <w:t xml:space="preserve">Connect the connector under test to measurement equipment as shown in annex </w:t>
      </w:r>
      <w:r>
        <w:rPr>
          <w:rFonts w:eastAsia="Times New Roman"/>
          <w:lang w:eastAsia="en-GB"/>
        </w:rPr>
        <w:t>[</w:t>
      </w:r>
      <w:r w:rsidRPr="000F192D">
        <w:rPr>
          <w:rFonts w:eastAsia="Times New Roman"/>
          <w:lang w:eastAsia="en-GB"/>
        </w:rPr>
        <w:t>D.2.5</w:t>
      </w:r>
      <w:r>
        <w:rPr>
          <w:rFonts w:eastAsia="Times New Roman"/>
          <w:lang w:eastAsia="en-GB"/>
        </w:rPr>
        <w:t>]</w:t>
      </w:r>
      <w:r w:rsidRPr="000F192D">
        <w:rPr>
          <w:rFonts w:eastAsia="Times New Roman"/>
          <w:lang w:eastAsia="en-GB"/>
        </w:rPr>
        <w:t xml:space="preserve"> for </w:t>
      </w:r>
      <w:r w:rsidRPr="000F192D">
        <w:rPr>
          <w:rFonts w:eastAsia="Times New Roman"/>
          <w:i/>
          <w:lang w:eastAsia="en-GB"/>
        </w:rPr>
        <w:t>BS type 1-C</w:t>
      </w:r>
      <w:r w:rsidRPr="000F192D">
        <w:rPr>
          <w:rFonts w:eastAsia="Times New Roman"/>
          <w:lang w:eastAsia="en-GB"/>
        </w:rPr>
        <w:t>.</w:t>
      </w:r>
    </w:p>
    <w:p w14:paraId="2404E86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2)</w:t>
      </w:r>
      <w:r w:rsidRPr="000F192D">
        <w:rPr>
          <w:rFonts w:eastAsia="Times New Roman"/>
          <w:lang w:eastAsia="en-GB"/>
        </w:rPr>
        <w:tab/>
        <w:t>Set the signal generator for the wanted signal as defined in clause 7.</w:t>
      </w:r>
      <w:r>
        <w:rPr>
          <w:rFonts w:eastAsia="Times New Roman"/>
          <w:lang w:eastAsia="en-GB"/>
        </w:rPr>
        <w:t>4</w:t>
      </w:r>
      <w:r w:rsidRPr="000F192D">
        <w:rPr>
          <w:rFonts w:eastAsia="Times New Roman"/>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p>
    <w:p w14:paraId="6B559149"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4)</w:t>
      </w:r>
      <w:r w:rsidRPr="000F192D">
        <w:rPr>
          <w:rFonts w:eastAsia="Times New Roman"/>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rFonts w:eastAsia="Times New Roman"/>
          <w:lang w:eastAsia="en-GB"/>
        </w:rPr>
        <w:t xml:space="preserve">. The CW interfering signal shall be swept with a step size of 1 MHz over than range </w:t>
      </w:r>
      <w:r w:rsidRPr="000F192D">
        <w:rPr>
          <w:rFonts w:eastAsia="Times New Roman" w:cs="v4.2.0"/>
          <w:lang w:eastAsia="en-GB"/>
        </w:rPr>
        <w:t xml:space="preserve">1 MHz to </w:t>
      </w:r>
      <w:r w:rsidRPr="000F192D">
        <w:rPr>
          <w:rFonts w:eastAsia="Times New Roman"/>
          <w:lang w:eastAsia="en-GB"/>
        </w:rPr>
        <w:t>(</w:t>
      </w:r>
      <w:proofErr w:type="spellStart"/>
      <w:r w:rsidRPr="000F192D">
        <w:rPr>
          <w:rFonts w:eastAsia="Times New Roman"/>
          <w:lang w:eastAsia="en-GB"/>
        </w:rPr>
        <w:t>F</w:t>
      </w:r>
      <w:r w:rsidRPr="000F192D">
        <w:rPr>
          <w:rFonts w:eastAsia="Times New Roman"/>
          <w:vertAlign w:val="subscript"/>
          <w:lang w:eastAsia="en-GB"/>
        </w:rPr>
        <w:t>UL_low</w:t>
      </w:r>
      <w:proofErr w:type="spellEnd"/>
      <w:r w:rsidRPr="000F192D">
        <w:rPr>
          <w:rFonts w:eastAsia="Times New Roman"/>
          <w:vertAlign w:val="subscript"/>
          <w:lang w:eastAsia="en-GB"/>
        </w:rPr>
        <w:t xml:space="preserve"> </w:t>
      </w:r>
      <w:r w:rsidRPr="000F192D">
        <w:rPr>
          <w:rFonts w:eastAsia="Times New Roman"/>
          <w:lang w:eastAsia="en-GB"/>
        </w:rPr>
        <w:t xml:space="preserve">- </w:t>
      </w:r>
      <w:proofErr w:type="spellStart"/>
      <w:r w:rsidRPr="000F192D">
        <w:rPr>
          <w:rFonts w:eastAsia="Times New Roman"/>
          <w:lang w:eastAsia="en-GB"/>
        </w:rPr>
        <w:t>Δf</w:t>
      </w:r>
      <w:r w:rsidRPr="000F192D">
        <w:rPr>
          <w:rFonts w:eastAsia="Times New Roman"/>
          <w:vertAlign w:val="subscript"/>
          <w:lang w:eastAsia="en-GB"/>
        </w:rPr>
        <w:t>OOB</w:t>
      </w:r>
      <w:proofErr w:type="spellEnd"/>
      <w:r w:rsidRPr="000F192D">
        <w:rPr>
          <w:rFonts w:eastAsia="Times New Roman"/>
          <w:lang w:eastAsia="en-GB"/>
        </w:rPr>
        <w:t>) MHz and (</w:t>
      </w:r>
      <w:proofErr w:type="spellStart"/>
      <w:r w:rsidRPr="000F192D">
        <w:rPr>
          <w:rFonts w:eastAsia="Times New Roman"/>
          <w:lang w:eastAsia="en-GB"/>
        </w:rPr>
        <w:t>F</w:t>
      </w:r>
      <w:r w:rsidRPr="000F192D">
        <w:rPr>
          <w:rFonts w:eastAsia="Times New Roman"/>
          <w:vertAlign w:val="subscript"/>
          <w:lang w:eastAsia="en-GB"/>
        </w:rPr>
        <w:t>UL_high</w:t>
      </w:r>
      <w:proofErr w:type="spellEnd"/>
      <w:r w:rsidRPr="000F192D">
        <w:rPr>
          <w:rFonts w:eastAsia="Times New Roman"/>
          <w:vertAlign w:val="subscript"/>
          <w:lang w:eastAsia="en-GB"/>
        </w:rPr>
        <w:t xml:space="preserve"> </w:t>
      </w:r>
      <w:r w:rsidRPr="000F192D">
        <w:rPr>
          <w:rFonts w:eastAsia="Times New Roman"/>
          <w:lang w:eastAsia="en-GB"/>
        </w:rPr>
        <w:t xml:space="preserve">+ </w:t>
      </w:r>
      <w:proofErr w:type="spellStart"/>
      <w:r w:rsidRPr="000F192D">
        <w:rPr>
          <w:rFonts w:eastAsia="Times New Roman"/>
          <w:lang w:eastAsia="en-GB"/>
        </w:rPr>
        <w:t>Δf</w:t>
      </w:r>
      <w:r w:rsidRPr="000F192D">
        <w:rPr>
          <w:rFonts w:eastAsia="Times New Roman"/>
          <w:vertAlign w:val="subscript"/>
          <w:lang w:eastAsia="en-GB"/>
        </w:rPr>
        <w:t>OOB</w:t>
      </w:r>
      <w:proofErr w:type="spellEnd"/>
      <w:r w:rsidRPr="000F192D">
        <w:rPr>
          <w:rFonts w:eastAsia="Times New Roman"/>
          <w:lang w:eastAsia="en-GB"/>
        </w:rPr>
        <w:t xml:space="preserve">) MHz to 12750 </w:t>
      </w:r>
      <w:proofErr w:type="spellStart"/>
      <w:r w:rsidRPr="000F192D">
        <w:rPr>
          <w:rFonts w:eastAsia="Times New Roman"/>
          <w:lang w:eastAsia="en-GB"/>
        </w:rPr>
        <w:t>MHz.</w:t>
      </w:r>
      <w:proofErr w:type="spellEnd"/>
    </w:p>
    <w:p w14:paraId="4CB388B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5)</w:t>
      </w:r>
      <w:r w:rsidRPr="000F192D">
        <w:rPr>
          <w:rFonts w:eastAsia="Times New Roman"/>
          <w:lang w:eastAsia="en-GB"/>
        </w:rPr>
        <w:tab/>
        <w:t xml:space="preserve">Measure the </w:t>
      </w:r>
      <w:r>
        <w:rPr>
          <w:rFonts w:eastAsia="Times New Roman"/>
          <w:lang w:eastAsia="en-GB"/>
        </w:rPr>
        <w:t>BLER performance</w:t>
      </w:r>
      <w:r w:rsidRPr="000F192D">
        <w:rPr>
          <w:rFonts w:eastAsia="Times New Roman"/>
          <w:lang w:eastAsia="en-GB"/>
        </w:rPr>
        <w:t xml:space="preserve"> according to annex A.1.</w:t>
      </w:r>
    </w:p>
    <w:p w14:paraId="1E91B82B"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833" w:name="_Toc21100058"/>
      <w:bookmarkStart w:id="3834" w:name="_Toc29809856"/>
      <w:bookmarkStart w:id="3835" w:name="_Toc36645241"/>
      <w:bookmarkStart w:id="3836" w:name="_Toc37272295"/>
      <w:bookmarkStart w:id="3837" w:name="_Toc45884541"/>
      <w:bookmarkStart w:id="3838" w:name="_Toc53182564"/>
      <w:bookmarkStart w:id="3839" w:name="_Toc58860305"/>
      <w:bookmarkStart w:id="3840" w:name="_Toc58862809"/>
      <w:bookmarkStart w:id="3841" w:name="_Toc61182802"/>
      <w:bookmarkStart w:id="3842" w:name="_Toc66728116"/>
      <w:bookmarkStart w:id="3843" w:name="_Toc74961920"/>
      <w:bookmarkStart w:id="3844" w:name="_Toc75242830"/>
      <w:bookmarkStart w:id="3845" w:name="_Toc76545176"/>
      <w:bookmarkStart w:id="3846" w:name="_Toc82595279"/>
      <w:bookmarkStart w:id="3847" w:name="_Toc89955310"/>
      <w:bookmarkStart w:id="3848" w:name="_Toc98773735"/>
      <w:bookmarkStart w:id="3849" w:name="_Toc106201495"/>
      <w:bookmarkStart w:id="3850" w:name="_Toc115191349"/>
      <w:bookmarkStart w:id="3851" w:name="_Toc122013179"/>
      <w:bookmarkStart w:id="3852" w:name="_Toc124155998"/>
      <w:bookmarkStart w:id="3853" w:name="_Toc131537758"/>
      <w:bookmarkStart w:id="3854" w:name="_Toc137397965"/>
      <w:bookmarkStart w:id="3855" w:name="_Toc156576181"/>
      <w:bookmarkStart w:id="3856" w:name="_Toc176944703"/>
      <w:bookmarkStart w:id="3857" w:name="_Toc210479929"/>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5753069D"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3858" w:name="_Toc21100059"/>
      <w:bookmarkStart w:id="3859" w:name="_Toc29809857"/>
      <w:bookmarkStart w:id="3860" w:name="_Toc36645242"/>
      <w:bookmarkStart w:id="3861" w:name="_Toc37272296"/>
      <w:bookmarkStart w:id="3862" w:name="_Toc45884542"/>
      <w:bookmarkStart w:id="3863" w:name="_Toc53182565"/>
      <w:bookmarkStart w:id="3864" w:name="_Toc58860306"/>
      <w:bookmarkStart w:id="3865" w:name="_Toc58862810"/>
      <w:bookmarkStart w:id="3866" w:name="_Toc61182803"/>
      <w:bookmarkStart w:id="3867" w:name="_Toc66728117"/>
      <w:bookmarkStart w:id="3868" w:name="_Toc74961921"/>
      <w:bookmarkStart w:id="3869" w:name="_Toc75242831"/>
      <w:bookmarkStart w:id="3870" w:name="_Toc76545177"/>
      <w:bookmarkStart w:id="3871" w:name="_Toc82595280"/>
      <w:bookmarkStart w:id="3872" w:name="_Toc89955311"/>
      <w:bookmarkStart w:id="3873" w:name="_Toc98773736"/>
      <w:bookmarkStart w:id="3874" w:name="_Toc106201496"/>
      <w:bookmarkStart w:id="3875" w:name="_Toc115191350"/>
      <w:bookmarkStart w:id="3876" w:name="_Toc122013180"/>
      <w:bookmarkStart w:id="3877" w:name="_Toc124155999"/>
      <w:bookmarkStart w:id="3878" w:name="_Toc131537759"/>
      <w:bookmarkStart w:id="3879" w:name="_Toc137397966"/>
      <w:bookmarkStart w:id="3880" w:name="_Toc156576182"/>
      <w:bookmarkStart w:id="3881" w:name="_Toc176944704"/>
      <w:bookmarkStart w:id="3882" w:name="_Toc210479930"/>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7318955" w14:textId="77777777" w:rsidR="00405A48" w:rsidRDefault="00405A48" w:rsidP="00405A48">
      <w:pPr>
        <w:keepNext/>
        <w:numPr>
          <w:ilvl w:val="12"/>
          <w:numId w:val="0"/>
        </w:numPr>
        <w:rPr>
          <w:rFonts w:eastAsia="Osaka" w:cs="v5.0.0"/>
        </w:rPr>
      </w:pPr>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14:paraId="326E429E" w14:textId="77777777" w:rsidR="00405A48" w:rsidRPr="005F2A50" w:rsidRDefault="00405A48" w:rsidP="00405A48">
      <w:pPr>
        <w:keepNext/>
        <w:numPr>
          <w:ilvl w:val="12"/>
          <w:numId w:val="0"/>
        </w:numPr>
        <w:rPr>
          <w:rFonts w:eastAsia="Osaka"/>
        </w:rPr>
      </w:pPr>
      <w:r w:rsidRPr="005F2A50">
        <w:rPr>
          <w:rFonts w:eastAsia="Osaka" w:cs="v5.0.0"/>
        </w:rPr>
        <w:t xml:space="preserve">The reference measurement channel for the wanted signal is identified </w:t>
      </w:r>
      <w:r w:rsidRPr="005F2A50">
        <w:rPr>
          <w:rFonts w:eastAsia="Times New Roman" w:cs="v5.0.0"/>
          <w:lang w:eastAsia="zh-CN"/>
        </w:rPr>
        <w:t xml:space="preserve">in </w:t>
      </w:r>
      <w:r w:rsidRPr="005F2A50">
        <w:rPr>
          <w:rFonts w:eastAsia="Osaka" w:cs="v5.0.0"/>
        </w:rPr>
        <w:t>clause 7.2.</w:t>
      </w:r>
      <w:r w:rsidRPr="005F2A50">
        <w:rPr>
          <w:rFonts w:eastAsia="Times New Roman" w:cs="v5.0.0"/>
          <w:lang w:eastAsia="zh-CN"/>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characteristics of the interfering signal is further specified in annex D. </w:t>
      </w:r>
    </w:p>
    <w:p w14:paraId="4AFE7ED7" w14:textId="77777777" w:rsidR="00405A48" w:rsidRPr="005F2A50" w:rsidRDefault="00405A48" w:rsidP="00405A48">
      <w:pPr>
        <w:keepNext/>
        <w:numPr>
          <w:ilvl w:val="12"/>
          <w:numId w:val="0"/>
        </w:numPr>
        <w:rPr>
          <w:rFonts w:eastAsia="Times New Roman"/>
          <w:lang w:eastAsia="zh-CN"/>
        </w:rPr>
      </w:pPr>
      <w:r w:rsidRPr="005F2A50">
        <w:rPr>
          <w:rFonts w:eastAsia="Times New Roman" w:cs="v3.8.0"/>
        </w:rPr>
        <w:t xml:space="preserve">The </w:t>
      </w:r>
      <w:r w:rsidRPr="005F2A50">
        <w:rPr>
          <w:rFonts w:eastAsia="Times New Roman"/>
        </w:rPr>
        <w:t xml:space="preserve">out-of-band </w:t>
      </w:r>
      <w:r w:rsidRPr="005F2A50">
        <w:rPr>
          <w:rFonts w:eastAsia="Times New Roman"/>
          <w:lang w:eastAsia="zh-CN"/>
        </w:rPr>
        <w:t xml:space="preserve">blocking requirement </w:t>
      </w:r>
      <w:r w:rsidRPr="005F2A50">
        <w:rPr>
          <w:rFonts w:eastAsia="Times New Roman" w:cs="v3.8.0"/>
        </w:rPr>
        <w:t xml:space="preserve">apply </w:t>
      </w:r>
      <w:r w:rsidRPr="005F2A50">
        <w:rPr>
          <w:rFonts w:eastAsia="Times New Roman"/>
          <w:lang w:eastAsia="zh-CN"/>
        </w:rPr>
        <w:t xml:space="preserve">from 1 MHz to </w:t>
      </w:r>
      <w:proofErr w:type="spellStart"/>
      <w:proofErr w:type="gramStart"/>
      <w:r w:rsidRPr="005F2A50">
        <w:rPr>
          <w:rFonts w:eastAsia="Times New Roman" w:cs="Arial"/>
        </w:rPr>
        <w:t>F</w:t>
      </w:r>
      <w:r w:rsidRPr="005F2A50">
        <w:rPr>
          <w:rFonts w:eastAsia="Times New Roman" w:cs="Arial"/>
          <w:vertAlign w:val="subscript"/>
        </w:rPr>
        <w:t>UL,low</w:t>
      </w:r>
      <w:proofErr w:type="spellEnd"/>
      <w:proofErr w:type="gram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and from </w:t>
      </w:r>
      <w:proofErr w:type="spellStart"/>
      <w:r w:rsidRPr="005F2A50">
        <w:rPr>
          <w:rFonts w:eastAsia="Times New Roman" w:cs="Arial"/>
        </w:rPr>
        <w:t>F</w:t>
      </w:r>
      <w:r w:rsidRPr="005F2A50">
        <w:rPr>
          <w:rFonts w:eastAsia="Times New Roman" w:cs="Arial"/>
          <w:vertAlign w:val="subscript"/>
        </w:rPr>
        <w:t>UL,high</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up to 12750 MHz</w:t>
      </w:r>
      <w:r w:rsidRPr="005F2A50">
        <w:rPr>
          <w:rFonts w:eastAsia="Times New Roman" w:cs="v3.8.0"/>
          <w:lang w:eastAsia="zh-CN"/>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lang w:eastAsia="zh-CN"/>
        </w:rPr>
        <w:t xml:space="preserve">. The </w:t>
      </w:r>
      <w:proofErr w:type="spellStart"/>
      <w:r w:rsidRPr="005F2A50">
        <w:rPr>
          <w:rFonts w:eastAsia="Times New Roman"/>
        </w:rPr>
        <w:t>Δf</w:t>
      </w:r>
      <w:r w:rsidRPr="005F2A50">
        <w:rPr>
          <w:rFonts w:eastAsia="Times New Roman"/>
          <w:vertAlign w:val="subscript"/>
        </w:rPr>
        <w:t>OOB</w:t>
      </w:r>
      <w:proofErr w:type="spellEnd"/>
      <w:r w:rsidRPr="005F2A50">
        <w:rPr>
          <w:rFonts w:eastAsia="Times New Roman" w:cs="v5.0.0"/>
        </w:rPr>
        <w:t xml:space="preserve"> for </w:t>
      </w:r>
      <w:r w:rsidRPr="005F2A50">
        <w:rPr>
          <w:rFonts w:eastAsia="Times New Roman"/>
          <w:i/>
          <w:lang w:eastAsia="zh-CN"/>
        </w:rPr>
        <w:t>BS type 1-C</w:t>
      </w:r>
      <w:r w:rsidRPr="005F2A50">
        <w:rPr>
          <w:rFonts w:eastAsia="Times New Roman" w:cs="v5.0.0"/>
        </w:rPr>
        <w:t xml:space="preserve"> is </w:t>
      </w:r>
      <w:r w:rsidRPr="005F2A50">
        <w:rPr>
          <w:rFonts w:eastAsia="Times New Roman"/>
        </w:rPr>
        <w:t>defined in table 7.</w:t>
      </w:r>
      <w:r w:rsidRPr="005F2A50">
        <w:rPr>
          <w:rFonts w:hint="eastAsia"/>
          <w:lang w:val="en-US" w:eastAsia="zh-CN"/>
        </w:rPr>
        <w:t>3</w:t>
      </w:r>
      <w:r w:rsidRPr="005F2A50">
        <w:rPr>
          <w:rFonts w:eastAsia="Times New Roman"/>
        </w:rPr>
        <w:t>.2.2-0.</w:t>
      </w:r>
    </w:p>
    <w:p w14:paraId="2054D6F9" w14:textId="77777777" w:rsidR="00405A48" w:rsidRPr="005F2A50" w:rsidRDefault="00405A48" w:rsidP="00405A48">
      <w:pPr>
        <w:rPr>
          <w:i/>
          <w:lang w:eastAsia="zh-CN"/>
        </w:rPr>
      </w:pPr>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p>
    <w:p w14:paraId="71C7D244" w14:textId="77777777" w:rsidR="00405A48" w:rsidRDefault="00405A48" w:rsidP="00823E51">
      <w:pPr>
        <w:overflowPunct w:val="0"/>
        <w:autoSpaceDE w:val="0"/>
        <w:autoSpaceDN w:val="0"/>
        <w:adjustRightInd w:val="0"/>
        <w:rPr>
          <w:lang w:eastAsia="en-GB"/>
        </w:rPr>
      </w:pPr>
    </w:p>
    <w:p w14:paraId="19DA634E" w14:textId="77777777" w:rsidR="00405A48" w:rsidRDefault="00405A48" w:rsidP="00405A48">
      <w:pPr>
        <w:keepNext/>
        <w:keepLines/>
        <w:spacing w:before="60"/>
        <w:jc w:val="center"/>
        <w:rPr>
          <w:rFonts w:ascii="Arial" w:hAnsi="Arial"/>
          <w:b/>
          <w:lang w:val="en-US" w:eastAsia="zh-CN"/>
        </w:rPr>
      </w:pPr>
      <w:r>
        <w:rPr>
          <w:rFonts w:ascii="Arial" w:eastAsia="Osaka" w:hAnsi="Arial" w:cs="Arial"/>
          <w:b/>
          <w:lang w:val="en-US"/>
        </w:rPr>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405A48"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rFonts w:ascii="Arial" w:hAnsi="Arial" w:cs="Arial"/>
                <w:sz w:val="18"/>
                <w:lang w:val="sv-SE"/>
              </w:rPr>
            </w:pPr>
            <w:r>
              <w:rPr>
                <w:rFonts w:ascii="Arial" w:hAnsi="Arial" w:cs="Arial"/>
                <w:sz w:val="18"/>
                <w:lang w:val="sv-SE"/>
              </w:rPr>
              <w:t xml:space="preserve">CW carrier </w:t>
            </w:r>
          </w:p>
        </w:tc>
      </w:tr>
      <w:tr w:rsidR="00405A48"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rFonts w:ascii="Arial" w:hAnsi="Arial"/>
                <w:sz w:val="18"/>
                <w:lang w:val="en-US"/>
              </w:rPr>
            </w:pPr>
            <w:proofErr w:type="gramStart"/>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14:textId="77777777" w:rsidR="00405A48" w:rsidRDefault="00405A48" w:rsidP="00405A48">
            <w:pPr>
              <w:keepNext/>
              <w:keepLines/>
              <w:spacing w:after="0"/>
              <w:ind w:left="851" w:hanging="851"/>
              <w:rPr>
                <w:rFonts w:ascii="Arial" w:hAnsi="Arial" w:cs="Arial"/>
                <w:sz w:val="18"/>
                <w:szCs w:val="18"/>
                <w:lang w:val="en-US" w:eastAsia="ja-JP"/>
              </w:rPr>
            </w:pPr>
          </w:p>
        </w:tc>
      </w:tr>
    </w:tbl>
    <w:p w14:paraId="4E30B897" w14:textId="77777777" w:rsidR="00405A48" w:rsidRDefault="00405A48" w:rsidP="00823E51">
      <w:pPr>
        <w:overflowPunct w:val="0"/>
        <w:autoSpaceDE w:val="0"/>
        <w:autoSpaceDN w:val="0"/>
        <w:adjustRightInd w:val="0"/>
        <w:rPr>
          <w:rFonts w:ascii="Arial" w:hAnsi="Arial"/>
          <w:sz w:val="32"/>
        </w:rPr>
      </w:pPr>
    </w:p>
    <w:p w14:paraId="2A7F6BDA" w14:textId="38366CA0" w:rsidR="00441D21" w:rsidRPr="00F95B02" w:rsidRDefault="00441D21" w:rsidP="00441D21">
      <w:pPr>
        <w:pStyle w:val="21"/>
      </w:pPr>
      <w:bookmarkStart w:id="3883" w:name="_Toc214977257"/>
      <w:r w:rsidRPr="00F95B02">
        <w:lastRenderedPageBreak/>
        <w:t>7.</w:t>
      </w:r>
      <w:r w:rsidR="00A26349">
        <w:t>5</w:t>
      </w:r>
      <w:r w:rsidRPr="00F95B02">
        <w:tab/>
        <w:t>Receiver spurious emissions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883"/>
    </w:p>
    <w:p w14:paraId="53359159"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884" w:name="_Toc21100062"/>
      <w:bookmarkStart w:id="3885" w:name="_Toc29809860"/>
      <w:bookmarkStart w:id="3886" w:name="_Toc36645245"/>
      <w:bookmarkStart w:id="3887" w:name="_Toc37272299"/>
      <w:bookmarkStart w:id="3888" w:name="_Toc45884545"/>
      <w:bookmarkStart w:id="3889" w:name="_Toc53182568"/>
      <w:bookmarkStart w:id="3890" w:name="_Toc58860309"/>
      <w:bookmarkStart w:id="3891" w:name="_Toc58862813"/>
      <w:bookmarkStart w:id="3892" w:name="_Toc61182806"/>
      <w:bookmarkStart w:id="3893" w:name="_Toc66728120"/>
      <w:bookmarkStart w:id="3894" w:name="_Toc74961924"/>
      <w:bookmarkStart w:id="3895" w:name="_Toc75242834"/>
      <w:bookmarkStart w:id="3896" w:name="_Toc76545180"/>
      <w:bookmarkStart w:id="3897" w:name="_Toc82595283"/>
      <w:bookmarkStart w:id="3898" w:name="_Toc89955314"/>
      <w:bookmarkStart w:id="3899" w:name="_Toc98773741"/>
      <w:bookmarkStart w:id="3900" w:name="_Toc106201501"/>
      <w:bookmarkStart w:id="3901" w:name="_Toc115191355"/>
      <w:bookmarkStart w:id="3902" w:name="_Toc122013185"/>
      <w:bookmarkStart w:id="3903" w:name="_Toc124156004"/>
      <w:bookmarkStart w:id="3904" w:name="_Toc131537764"/>
      <w:bookmarkStart w:id="3905" w:name="_Toc137397971"/>
      <w:bookmarkStart w:id="3906" w:name="_Toc156576187"/>
      <w:bookmarkStart w:id="3907" w:name="_Toc176944709"/>
      <w:bookmarkStart w:id="3908" w:name="_Toc210479935"/>
      <w:bookmarkStart w:id="3909" w:name="_Toc21127554"/>
      <w:bookmarkStart w:id="3910" w:name="_Toc29811763"/>
      <w:bookmarkStart w:id="3911" w:name="_Toc36817315"/>
      <w:bookmarkStart w:id="3912" w:name="_Toc37260232"/>
      <w:bookmarkStart w:id="3913" w:name="_Toc37267620"/>
      <w:bookmarkStart w:id="3914" w:name="_Toc44712222"/>
      <w:bookmarkStart w:id="3915" w:name="_Toc45893535"/>
      <w:bookmarkStart w:id="3916" w:name="_Toc53178257"/>
      <w:bookmarkStart w:id="3917" w:name="_Toc53178708"/>
      <w:bookmarkStart w:id="3918" w:name="_Toc61178934"/>
      <w:bookmarkStart w:id="3919" w:name="_Toc61179404"/>
      <w:bookmarkStart w:id="3920" w:name="_Toc67916700"/>
      <w:bookmarkStart w:id="3921" w:name="_Toc74663298"/>
      <w:bookmarkStart w:id="3922" w:name="_Toc82621838"/>
      <w:bookmarkStart w:id="3923" w:name="_Toc90422685"/>
      <w:bookmarkStart w:id="3924" w:name="_Toc106782880"/>
      <w:bookmarkStart w:id="3925" w:name="_Toc107311771"/>
      <w:bookmarkStart w:id="3926" w:name="_Toc107419355"/>
      <w:bookmarkStart w:id="3927" w:name="_Toc107474982"/>
      <w:bookmarkStart w:id="3928" w:name="_Toc114255575"/>
      <w:bookmarkStart w:id="3929" w:name="_Toc115186255"/>
      <w:bookmarkStart w:id="3930" w:name="_Toc123049069"/>
      <w:bookmarkStart w:id="3931" w:name="_Toc123051988"/>
      <w:bookmarkStart w:id="3932" w:name="_Toc123054457"/>
      <w:bookmarkStart w:id="3933" w:name="_Toc123717558"/>
      <w:bookmarkStart w:id="3934" w:name="_Toc124157134"/>
      <w:bookmarkStart w:id="3935" w:name="_Toc124266538"/>
      <w:bookmarkStart w:id="3936" w:name="_Toc131595896"/>
      <w:bookmarkStart w:id="3937" w:name="_Toc131740894"/>
      <w:bookmarkStart w:id="3938" w:name="_Toc131766428"/>
      <w:bookmarkStart w:id="3939" w:name="_Toc138837650"/>
      <w:bookmarkStart w:id="3940" w:name="_Toc156567471"/>
      <w:bookmarkStart w:id="3941" w:name="_Toc176876077"/>
      <w:bookmarkStart w:id="3942" w:name="_Toc187245582"/>
      <w:bookmarkStart w:id="3943" w:name="_Toc193202762"/>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.1</w:t>
      </w:r>
      <w:r w:rsidRPr="006C1D0A">
        <w:rPr>
          <w:rFonts w:ascii="Arial" w:eastAsia="Times New Roman" w:hAnsi="Arial"/>
          <w:sz w:val="28"/>
          <w:lang w:eastAsia="en-GB"/>
        </w:rPr>
        <w:tab/>
        <w:t>Definition and applicability</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915E99C" w14:textId="77777777" w:rsidR="00405A48" w:rsidRPr="006C1D0A" w:rsidRDefault="00405A48" w:rsidP="00405A48">
      <w:pPr>
        <w:overflowPunct w:val="0"/>
        <w:autoSpaceDE w:val="0"/>
        <w:autoSpaceDN w:val="0"/>
        <w:adjustRightInd w:val="0"/>
        <w:rPr>
          <w:rFonts w:eastAsia="等线"/>
          <w:lang w:eastAsia="en-GB"/>
        </w:rPr>
      </w:pPr>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p>
    <w:p w14:paraId="68AFDD30" w14:textId="77777777" w:rsidR="00405A48" w:rsidRPr="006C1D0A" w:rsidRDefault="00405A48" w:rsidP="00405A48">
      <w:pPr>
        <w:keepLines/>
        <w:overflowPunct w:val="0"/>
        <w:autoSpaceDE w:val="0"/>
        <w:autoSpaceDN w:val="0"/>
        <w:adjustRightInd w:val="0"/>
        <w:ind w:left="1135" w:hanging="851"/>
        <w:rPr>
          <w:rFonts w:eastAsia="等线"/>
          <w:lang w:eastAsia="x-none"/>
        </w:rPr>
      </w:pPr>
      <w:r w:rsidRPr="00435BB5">
        <w:rPr>
          <w:rFonts w:eastAsia="等线"/>
          <w:lang w:eastAsia="x-none"/>
        </w:rPr>
        <w:t>NOTE 1:</w:t>
      </w:r>
      <w:r w:rsidRPr="00435BB5">
        <w:rPr>
          <w:rFonts w:eastAsia="等线"/>
          <w:lang w:eastAsia="x-none"/>
        </w:rPr>
        <w:tab/>
        <w:t>In normal operating condition, A-IoT BS is configured as HD-FDD operation.</w:t>
      </w:r>
    </w:p>
    <w:p w14:paraId="3DC55A45"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944" w:name="_Toc21100063"/>
      <w:bookmarkStart w:id="3945" w:name="_Toc29809861"/>
      <w:bookmarkStart w:id="3946" w:name="_Toc36645246"/>
      <w:bookmarkStart w:id="3947" w:name="_Toc37272300"/>
      <w:bookmarkStart w:id="3948" w:name="_Toc45884546"/>
      <w:bookmarkStart w:id="3949" w:name="_Toc53182569"/>
      <w:bookmarkStart w:id="3950" w:name="_Toc58860310"/>
      <w:bookmarkStart w:id="3951" w:name="_Toc58862814"/>
      <w:bookmarkStart w:id="3952" w:name="_Toc61182807"/>
      <w:bookmarkStart w:id="3953" w:name="_Toc66728121"/>
      <w:bookmarkStart w:id="3954" w:name="_Toc74961925"/>
      <w:bookmarkStart w:id="3955" w:name="_Toc75242835"/>
      <w:bookmarkStart w:id="3956" w:name="_Toc76545181"/>
      <w:bookmarkStart w:id="3957" w:name="_Toc82595284"/>
      <w:bookmarkStart w:id="3958" w:name="_Toc89955315"/>
      <w:bookmarkStart w:id="3959" w:name="_Toc98773742"/>
      <w:bookmarkStart w:id="3960" w:name="_Toc106201502"/>
      <w:bookmarkStart w:id="3961" w:name="_Toc115191356"/>
      <w:bookmarkStart w:id="3962" w:name="_Toc122013186"/>
      <w:bookmarkStart w:id="3963" w:name="_Toc124156005"/>
      <w:bookmarkStart w:id="3964" w:name="_Toc131537765"/>
      <w:bookmarkStart w:id="3965" w:name="_Toc137397972"/>
      <w:bookmarkStart w:id="3966" w:name="_Toc156576188"/>
      <w:bookmarkStart w:id="3967" w:name="_Toc176944710"/>
      <w:bookmarkStart w:id="3968" w:name="_Toc210479936"/>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.2</w:t>
      </w:r>
      <w:r w:rsidRPr="006C1D0A">
        <w:rPr>
          <w:rFonts w:ascii="Arial" w:eastAsia="Times New Roman" w:hAnsi="Arial"/>
          <w:sz w:val="28"/>
          <w:lang w:eastAsia="en-GB"/>
        </w:rPr>
        <w:tab/>
        <w:t>Minimum requirement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5724EF1E" w14:textId="72B45204"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r w:rsidR="003D0C01">
        <w:rPr>
          <w:rFonts w:eastAsia="Times New Roman"/>
          <w:lang w:eastAsia="en-GB"/>
        </w:rPr>
        <w:t>3</w:t>
      </w:r>
      <w:r w:rsidRPr="006C1D0A">
        <w:rPr>
          <w:rFonts w:eastAsia="Times New Roman"/>
          <w:lang w:eastAsia="en-GB"/>
        </w:rPr>
        <w:t>], clause 7.</w:t>
      </w:r>
      <w:r>
        <w:rPr>
          <w:rFonts w:eastAsia="Times New Roman"/>
          <w:lang w:eastAsia="en-GB"/>
        </w:rPr>
        <w:t>5</w:t>
      </w:r>
      <w:r w:rsidRPr="006C1D0A">
        <w:rPr>
          <w:rFonts w:eastAsia="Times New Roman"/>
          <w:lang w:eastAsia="en-GB"/>
        </w:rPr>
        <w:t>.2.</w:t>
      </w:r>
    </w:p>
    <w:p w14:paraId="3EF63AE0"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969" w:name="_Toc21100064"/>
      <w:bookmarkStart w:id="3970" w:name="_Toc29809862"/>
      <w:bookmarkStart w:id="3971" w:name="_Toc36645247"/>
      <w:bookmarkStart w:id="3972" w:name="_Toc37272301"/>
      <w:bookmarkStart w:id="3973" w:name="_Toc45884547"/>
      <w:bookmarkStart w:id="3974" w:name="_Toc53182570"/>
      <w:bookmarkStart w:id="3975" w:name="_Toc58860311"/>
      <w:bookmarkStart w:id="3976" w:name="_Toc58862815"/>
      <w:bookmarkStart w:id="3977" w:name="_Toc61182808"/>
      <w:bookmarkStart w:id="3978" w:name="_Toc66728122"/>
      <w:bookmarkStart w:id="3979" w:name="_Toc74961926"/>
      <w:bookmarkStart w:id="3980" w:name="_Toc75242836"/>
      <w:bookmarkStart w:id="3981" w:name="_Toc76545182"/>
      <w:bookmarkStart w:id="3982" w:name="_Toc82595285"/>
      <w:bookmarkStart w:id="3983" w:name="_Toc89955316"/>
      <w:bookmarkStart w:id="3984" w:name="_Toc98773743"/>
      <w:bookmarkStart w:id="3985" w:name="_Toc106201503"/>
      <w:bookmarkStart w:id="3986" w:name="_Toc115191357"/>
      <w:bookmarkStart w:id="3987" w:name="_Toc122013187"/>
      <w:bookmarkStart w:id="3988" w:name="_Toc124156006"/>
      <w:bookmarkStart w:id="3989" w:name="_Toc131537766"/>
      <w:bookmarkStart w:id="3990" w:name="_Toc137397973"/>
      <w:bookmarkStart w:id="3991" w:name="_Toc156576189"/>
      <w:bookmarkStart w:id="3992" w:name="_Toc176944711"/>
      <w:bookmarkStart w:id="3993" w:name="_Toc210479937"/>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.3</w:t>
      </w:r>
      <w:r w:rsidRPr="006C1D0A">
        <w:rPr>
          <w:rFonts w:ascii="Arial" w:eastAsia="Times New Roman" w:hAnsi="Arial"/>
          <w:sz w:val="28"/>
          <w:lang w:eastAsia="en-GB"/>
        </w:rPr>
        <w:tab/>
        <w:t>Test purpose</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73D6936" w14:textId="77777777" w:rsidR="00405A48" w:rsidRPr="006C1D0A" w:rsidRDefault="00405A48" w:rsidP="00405A48">
      <w:pPr>
        <w:overflowPunct w:val="0"/>
        <w:autoSpaceDE w:val="0"/>
        <w:autoSpaceDN w:val="0"/>
        <w:adjustRightInd w:val="0"/>
        <w:rPr>
          <w:rFonts w:eastAsia="Times New Roman" w:cs="v4.2.0"/>
          <w:lang w:eastAsia="en-GB"/>
        </w:rPr>
      </w:pPr>
      <w:r w:rsidRPr="006C1D0A">
        <w:rPr>
          <w:rFonts w:eastAsia="Times New Roman" w:cs="v4.2.0"/>
          <w:lang w:eastAsia="en-GB"/>
        </w:rPr>
        <w:t>The test purpose is to verify the ability of the BS to limit the interference caused by receiver spurious emissions to other systems.</w:t>
      </w:r>
    </w:p>
    <w:p w14:paraId="59F9FB2E"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3994" w:name="_Toc21100065"/>
      <w:bookmarkStart w:id="3995" w:name="_Toc29809863"/>
      <w:bookmarkStart w:id="3996" w:name="_Toc36645248"/>
      <w:bookmarkStart w:id="3997" w:name="_Toc37272302"/>
      <w:bookmarkStart w:id="3998" w:name="_Toc45884548"/>
      <w:bookmarkStart w:id="3999" w:name="_Toc53182571"/>
      <w:bookmarkStart w:id="4000" w:name="_Toc58860312"/>
      <w:bookmarkStart w:id="4001" w:name="_Toc58862816"/>
      <w:bookmarkStart w:id="4002" w:name="_Toc61182809"/>
      <w:bookmarkStart w:id="4003" w:name="_Toc66728123"/>
      <w:bookmarkStart w:id="4004" w:name="_Toc74961927"/>
      <w:bookmarkStart w:id="4005" w:name="_Toc75242837"/>
      <w:bookmarkStart w:id="4006" w:name="_Toc76545183"/>
      <w:bookmarkStart w:id="4007" w:name="_Toc82595286"/>
      <w:bookmarkStart w:id="4008" w:name="_Toc89955317"/>
      <w:bookmarkStart w:id="4009" w:name="_Toc98773744"/>
      <w:bookmarkStart w:id="4010" w:name="_Toc106201504"/>
      <w:bookmarkStart w:id="4011" w:name="_Toc115191358"/>
      <w:bookmarkStart w:id="4012" w:name="_Toc122013188"/>
      <w:bookmarkStart w:id="4013" w:name="_Toc124156007"/>
      <w:bookmarkStart w:id="4014" w:name="_Toc131537767"/>
      <w:bookmarkStart w:id="4015" w:name="_Toc137397974"/>
      <w:bookmarkStart w:id="4016" w:name="_Toc156576190"/>
      <w:bookmarkStart w:id="4017" w:name="_Toc176944712"/>
      <w:bookmarkStart w:id="4018" w:name="_Toc210479938"/>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.4</w:t>
      </w:r>
      <w:r w:rsidRPr="006C1D0A">
        <w:rPr>
          <w:rFonts w:ascii="Arial" w:eastAsia="Times New Roman" w:hAnsi="Arial"/>
          <w:sz w:val="28"/>
          <w:lang w:eastAsia="en-GB"/>
        </w:rPr>
        <w:tab/>
        <w:t>Method of test</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66260740"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019" w:name="_Toc21100066"/>
      <w:bookmarkStart w:id="4020" w:name="_Toc29809864"/>
      <w:bookmarkStart w:id="4021" w:name="_Toc36645249"/>
      <w:bookmarkStart w:id="4022" w:name="_Toc37272303"/>
      <w:bookmarkStart w:id="4023" w:name="_Toc45884549"/>
      <w:bookmarkStart w:id="4024" w:name="_Toc53182572"/>
      <w:bookmarkStart w:id="4025" w:name="_Toc58860313"/>
      <w:bookmarkStart w:id="4026" w:name="_Toc58862817"/>
      <w:bookmarkStart w:id="4027" w:name="_Toc61182810"/>
      <w:bookmarkStart w:id="4028" w:name="_Toc66728124"/>
      <w:bookmarkStart w:id="4029" w:name="_Toc74961928"/>
      <w:bookmarkStart w:id="4030" w:name="_Toc75242838"/>
      <w:bookmarkStart w:id="4031" w:name="_Toc76545184"/>
      <w:bookmarkStart w:id="4032" w:name="_Toc82595287"/>
      <w:bookmarkStart w:id="4033" w:name="_Toc89955318"/>
      <w:bookmarkStart w:id="4034" w:name="_Toc98773745"/>
      <w:bookmarkStart w:id="4035" w:name="_Toc106201505"/>
      <w:bookmarkStart w:id="4036" w:name="_Toc115191359"/>
      <w:bookmarkStart w:id="4037" w:name="_Toc122013189"/>
      <w:bookmarkStart w:id="4038" w:name="_Toc124156008"/>
      <w:bookmarkStart w:id="4039" w:name="_Toc131537768"/>
      <w:bookmarkStart w:id="4040" w:name="_Toc137397975"/>
      <w:bookmarkStart w:id="4041" w:name="_Toc156576191"/>
      <w:bookmarkStart w:id="4042" w:name="_Toc176944713"/>
      <w:bookmarkStart w:id="4043" w:name="_Toc210479939"/>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.4.1</w:t>
      </w:r>
      <w:r w:rsidRPr="006C1D0A">
        <w:rPr>
          <w:rFonts w:ascii="Arial" w:eastAsia="Times New Roman" w:hAnsi="Arial"/>
          <w:sz w:val="24"/>
          <w:lang w:eastAsia="en-GB"/>
        </w:rPr>
        <w:tab/>
        <w:t>Initial conditions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5BF0FF89"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Test environment: Normal; see annex </w:t>
      </w:r>
      <w:r>
        <w:rPr>
          <w:rFonts w:eastAsia="Times New Roman"/>
          <w:lang w:eastAsia="en-GB"/>
        </w:rPr>
        <w:t>[</w:t>
      </w:r>
      <w:r w:rsidRPr="006C1D0A">
        <w:rPr>
          <w:rFonts w:eastAsia="Times New Roman"/>
          <w:lang w:eastAsia="en-GB"/>
        </w:rPr>
        <w:t>B.2</w:t>
      </w:r>
      <w:r>
        <w:rPr>
          <w:rFonts w:eastAsia="Times New Roman"/>
          <w:lang w:eastAsia="en-GB"/>
        </w:rPr>
        <w:t>]</w:t>
      </w:r>
      <w:r w:rsidRPr="006C1D0A">
        <w:rPr>
          <w:rFonts w:eastAsia="Times New Roman"/>
          <w:lang w:eastAsia="en-GB"/>
        </w:rPr>
        <w:t>.</w:t>
      </w:r>
    </w:p>
    <w:p w14:paraId="47880A14"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RF channels to be tested for single carrier: M; see clause </w:t>
      </w:r>
      <w:r>
        <w:rPr>
          <w:rFonts w:eastAsia="Times New Roman"/>
          <w:lang w:eastAsia="en-GB"/>
        </w:rPr>
        <w:t>[</w:t>
      </w:r>
      <w:r w:rsidRPr="006C1D0A">
        <w:rPr>
          <w:rFonts w:eastAsia="Times New Roman"/>
          <w:lang w:eastAsia="en-GB"/>
        </w:rPr>
        <w:t>4.9.1</w:t>
      </w:r>
      <w:r>
        <w:rPr>
          <w:rFonts w:eastAsia="Times New Roman"/>
          <w:lang w:eastAsia="en-GB"/>
        </w:rPr>
        <w:t>]</w:t>
      </w:r>
      <w:r w:rsidRPr="006C1D0A">
        <w:rPr>
          <w:rFonts w:eastAsia="Times New Roman"/>
          <w:lang w:eastAsia="en-GB"/>
        </w:rPr>
        <w:t>.</w:t>
      </w:r>
    </w:p>
    <w:p w14:paraId="48F77CE7"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044" w:name="_Toc21100067"/>
      <w:bookmarkStart w:id="4045" w:name="_Toc29809865"/>
      <w:bookmarkStart w:id="4046" w:name="_Toc36645250"/>
      <w:bookmarkStart w:id="4047" w:name="_Toc37272304"/>
      <w:bookmarkStart w:id="4048" w:name="_Toc45884550"/>
      <w:bookmarkStart w:id="4049" w:name="_Toc53182573"/>
      <w:bookmarkStart w:id="4050" w:name="_Toc58860314"/>
      <w:bookmarkStart w:id="4051" w:name="_Toc58862818"/>
      <w:bookmarkStart w:id="4052" w:name="_Toc61182811"/>
      <w:bookmarkStart w:id="4053" w:name="_Toc66728125"/>
      <w:bookmarkStart w:id="4054" w:name="_Toc74961929"/>
      <w:bookmarkStart w:id="4055" w:name="_Toc75242839"/>
      <w:bookmarkStart w:id="4056" w:name="_Toc76545185"/>
      <w:bookmarkStart w:id="4057" w:name="_Toc82595288"/>
      <w:bookmarkStart w:id="4058" w:name="_Toc89955319"/>
      <w:bookmarkStart w:id="4059" w:name="_Toc98773746"/>
      <w:bookmarkStart w:id="4060" w:name="_Toc106201506"/>
      <w:bookmarkStart w:id="4061" w:name="_Toc115191360"/>
      <w:bookmarkStart w:id="4062" w:name="_Toc122013190"/>
      <w:bookmarkStart w:id="4063" w:name="_Toc124156009"/>
      <w:bookmarkStart w:id="4064" w:name="_Toc131537769"/>
      <w:bookmarkStart w:id="4065" w:name="_Toc137397976"/>
      <w:bookmarkStart w:id="4066" w:name="_Toc156576192"/>
      <w:bookmarkStart w:id="4067" w:name="_Toc176944714"/>
      <w:bookmarkStart w:id="4068" w:name="_Toc210479940"/>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.4.2</w:t>
      </w:r>
      <w:r w:rsidRPr="006C1D0A">
        <w:rPr>
          <w:rFonts w:ascii="Arial" w:eastAsia="Times New Roman" w:hAnsi="Arial"/>
          <w:sz w:val="24"/>
          <w:lang w:eastAsia="en-GB"/>
        </w:rPr>
        <w:tab/>
        <w:t>Procedure</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597F8960"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The minimum requirement is applied to all connectors under test,</w:t>
      </w:r>
    </w:p>
    <w:p w14:paraId="0CC61174" w14:textId="77777777"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1)</w:t>
      </w:r>
      <w:r w:rsidRPr="006C1D0A">
        <w:rPr>
          <w:rFonts w:eastAsia="Times New Roman"/>
          <w:lang w:eastAsia="en-GB"/>
        </w:rPr>
        <w:tab/>
        <w:t xml:space="preserve">Connect the connector under test to measurement equipment as shown in annex </w:t>
      </w:r>
      <w:r>
        <w:rPr>
          <w:rFonts w:eastAsia="Times New Roman"/>
          <w:lang w:eastAsia="en-GB"/>
        </w:rPr>
        <w:t>[</w:t>
      </w:r>
      <w:r w:rsidRPr="006C1D0A">
        <w:rPr>
          <w:rFonts w:eastAsia="Times New Roman"/>
          <w:lang w:eastAsia="en-GB"/>
        </w:rPr>
        <w:t>D.2.6</w:t>
      </w:r>
      <w:r>
        <w:rPr>
          <w:rFonts w:eastAsia="Times New Roman"/>
          <w:lang w:eastAsia="en-GB"/>
        </w:rPr>
        <w:t>]</w:t>
      </w:r>
      <w:r w:rsidRPr="006C1D0A">
        <w:rPr>
          <w:rFonts w:eastAsia="Times New Roman"/>
          <w:lang w:eastAsia="en-GB"/>
        </w:rPr>
        <w:t xml:space="preserve"> for </w:t>
      </w:r>
      <w:r w:rsidRPr="006C1D0A">
        <w:rPr>
          <w:rFonts w:eastAsia="Times New Roman"/>
          <w:i/>
          <w:lang w:eastAsia="en-GB"/>
        </w:rPr>
        <w:t>BS type 1-C</w:t>
      </w:r>
      <w:r w:rsidRPr="006C1D0A">
        <w:rPr>
          <w:rFonts w:eastAsia="Times New Roman"/>
          <w:lang w:eastAsia="en-GB"/>
        </w:rPr>
        <w:t xml:space="preserve">. </w:t>
      </w:r>
    </w:p>
    <w:p w14:paraId="25983FFF" w14:textId="77777777" w:rsidR="00405A48" w:rsidRPr="006C1D0A" w:rsidRDefault="00405A48" w:rsidP="00405A48">
      <w:pPr>
        <w:autoSpaceDN w:val="0"/>
        <w:ind w:left="568" w:hanging="284"/>
        <w:rPr>
          <w:lang w:eastAsia="en-GB"/>
        </w:rPr>
      </w:pPr>
      <w:r>
        <w:rPr>
          <w:rFonts w:eastAsia="Times New Roman"/>
          <w:lang w:eastAsia="en-GB"/>
        </w:rPr>
        <w:t>2</w:t>
      </w:r>
      <w:r w:rsidRPr="006C1D0A">
        <w:rPr>
          <w:rFonts w:eastAsia="Times New Roman"/>
          <w:lang w:eastAsia="en-GB"/>
        </w:rPr>
        <w:t>)</w:t>
      </w:r>
      <w:r w:rsidRPr="006C1D0A">
        <w:rPr>
          <w:rFonts w:eastAsia="Times New Roman"/>
          <w:lang w:eastAsia="en-GB"/>
        </w:rPr>
        <w:tab/>
        <w:t xml:space="preserve">Set the measurement equipment parameters as specified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5CDBDD98" w14:textId="77777777" w:rsidR="00405A48" w:rsidRPr="006C1D0A" w:rsidRDefault="00405A48" w:rsidP="00405A48">
      <w:pPr>
        <w:autoSpaceDN w:val="0"/>
        <w:ind w:left="568" w:hanging="284"/>
        <w:rPr>
          <w:rFonts w:eastAsia="Times New Roman"/>
          <w:lang w:eastAsia="en-GB"/>
        </w:rPr>
      </w:pPr>
      <w:r w:rsidRPr="006C1D0A">
        <w:rPr>
          <w:rFonts w:eastAsia="Times New Roman"/>
          <w:lang w:eastAsia="en-GB"/>
        </w:rPr>
        <w:tab/>
        <w:t>The measurement device characteristics shall be:</w:t>
      </w:r>
    </w:p>
    <w:p w14:paraId="79D106C1" w14:textId="77777777" w:rsidR="00405A48" w:rsidRPr="006C1D0A" w:rsidRDefault="00405A48" w:rsidP="00405A48">
      <w:pPr>
        <w:autoSpaceDN w:val="0"/>
        <w:ind w:left="851" w:hanging="284"/>
        <w:rPr>
          <w:lang w:eastAsia="en-GB"/>
        </w:rPr>
      </w:pPr>
      <w:r w:rsidRPr="006C1D0A">
        <w:rPr>
          <w:rFonts w:eastAsia="Times New Roman"/>
          <w:lang w:eastAsia="en-GB"/>
        </w:rPr>
        <w:t>-</w:t>
      </w:r>
      <w:r w:rsidRPr="006C1D0A">
        <w:rPr>
          <w:rFonts w:eastAsia="Times New Roman"/>
          <w:lang w:eastAsia="en-GB"/>
        </w:rPr>
        <w:tab/>
        <w:t>Detection mode: True RMS.</w:t>
      </w:r>
    </w:p>
    <w:p w14:paraId="62FD0196" w14:textId="77777777" w:rsidR="00405A48" w:rsidRPr="006C1D0A" w:rsidRDefault="00405A48" w:rsidP="00405A48">
      <w:pPr>
        <w:autoSpaceDN w:val="0"/>
        <w:ind w:left="568" w:hanging="284"/>
        <w:rPr>
          <w:rFonts w:eastAsia="Times New Roman"/>
          <w:lang w:eastAsia="en-GB"/>
        </w:rPr>
      </w:pPr>
      <w:r w:rsidRPr="006C1D0A">
        <w:rPr>
          <w:rFonts w:eastAsia="Times New Roman"/>
          <w:lang w:eastAsia="en-GB"/>
        </w:rPr>
        <w:tab/>
        <w:t xml:space="preserve">The emission power should be averaged over an appropriate time duration to ensure the measurement is within the measurement uncertainty in </w:t>
      </w:r>
      <w:r>
        <w:rPr>
          <w:rFonts w:eastAsia="Times New Roman"/>
          <w:lang w:eastAsia="en-GB"/>
        </w:rPr>
        <w:t>[</w:t>
      </w:r>
      <w:r w:rsidRPr="006C1D0A">
        <w:rPr>
          <w:rFonts w:eastAsia="Times New Roman"/>
          <w:lang w:eastAsia="en-GB"/>
        </w:rPr>
        <w:t>Table 4.1.2.</w:t>
      </w:r>
      <w:r w:rsidRPr="006C1D0A">
        <w:rPr>
          <w:lang w:eastAsia="en-GB"/>
        </w:rPr>
        <w:t>3</w:t>
      </w:r>
      <w:r w:rsidRPr="006C1D0A">
        <w:rPr>
          <w:rFonts w:eastAsia="Times New Roman"/>
          <w:lang w:eastAsia="en-GB"/>
        </w:rPr>
        <w:t>-1</w:t>
      </w:r>
      <w:r>
        <w:rPr>
          <w:rFonts w:eastAsia="Times New Roman"/>
          <w:lang w:eastAsia="en-GB"/>
        </w:rPr>
        <w:t>]</w:t>
      </w:r>
      <w:r w:rsidRPr="006C1D0A">
        <w:rPr>
          <w:rFonts w:eastAsia="Times New Roman"/>
          <w:lang w:eastAsia="en-GB"/>
        </w:rPr>
        <w:t xml:space="preserve">. </w:t>
      </w:r>
    </w:p>
    <w:p w14:paraId="1F32D1DA" w14:textId="77777777"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4)</w:t>
      </w:r>
      <w:r w:rsidRPr="006C1D0A">
        <w:rPr>
          <w:rFonts w:eastAsia="Times New Roman"/>
          <w:lang w:eastAsia="en-GB"/>
        </w:rPr>
        <w:tab/>
        <w:t xml:space="preserve">Measure the spurious emissions over each frequency range described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7BA9636C"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069" w:name="_Toc21100068"/>
      <w:bookmarkStart w:id="4070" w:name="_Toc29809866"/>
      <w:bookmarkStart w:id="4071" w:name="_Toc36645251"/>
      <w:bookmarkStart w:id="4072" w:name="_Toc37272305"/>
      <w:bookmarkStart w:id="4073" w:name="_Toc45884551"/>
      <w:bookmarkStart w:id="4074" w:name="_Toc53182574"/>
      <w:bookmarkStart w:id="4075" w:name="_Toc58860315"/>
      <w:bookmarkStart w:id="4076" w:name="_Toc58862819"/>
      <w:bookmarkStart w:id="4077" w:name="_Toc61182812"/>
      <w:bookmarkStart w:id="4078" w:name="_Toc66728126"/>
      <w:bookmarkStart w:id="4079" w:name="_Toc74961930"/>
      <w:bookmarkStart w:id="4080" w:name="_Toc75242840"/>
      <w:bookmarkStart w:id="4081" w:name="_Toc76545186"/>
      <w:bookmarkStart w:id="4082" w:name="_Toc82595289"/>
      <w:bookmarkStart w:id="4083" w:name="_Toc89955320"/>
      <w:bookmarkStart w:id="4084" w:name="_Toc98773747"/>
      <w:bookmarkStart w:id="4085" w:name="_Toc106201507"/>
      <w:bookmarkStart w:id="4086" w:name="_Toc115191361"/>
      <w:bookmarkStart w:id="4087" w:name="_Toc122013191"/>
      <w:bookmarkStart w:id="4088" w:name="_Toc124156010"/>
      <w:bookmarkStart w:id="4089" w:name="_Toc131537770"/>
      <w:bookmarkStart w:id="4090" w:name="_Toc137397977"/>
      <w:bookmarkStart w:id="4091" w:name="_Toc156576193"/>
      <w:bookmarkStart w:id="4092" w:name="_Toc176944715"/>
      <w:bookmarkStart w:id="4093" w:name="_Toc210479941"/>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.5</w:t>
      </w:r>
      <w:r w:rsidRPr="006C1D0A">
        <w:rPr>
          <w:rFonts w:ascii="Arial" w:eastAsia="Times New Roman" w:hAnsi="Arial"/>
          <w:sz w:val="28"/>
          <w:lang w:eastAsia="en-GB"/>
        </w:rPr>
        <w:tab/>
        <w:t>Test requirements</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2C580E29"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094" w:name="_Toc21100069"/>
      <w:bookmarkStart w:id="4095" w:name="_Toc29809867"/>
      <w:bookmarkStart w:id="4096" w:name="_Toc36645252"/>
      <w:bookmarkStart w:id="4097" w:name="_Toc37272306"/>
      <w:bookmarkStart w:id="4098" w:name="_Toc45884552"/>
      <w:bookmarkStart w:id="4099" w:name="_Toc53182575"/>
      <w:bookmarkStart w:id="4100" w:name="_Toc58860316"/>
      <w:bookmarkStart w:id="4101" w:name="_Toc58862820"/>
      <w:bookmarkStart w:id="4102" w:name="_Toc61182813"/>
      <w:bookmarkStart w:id="4103" w:name="_Toc66728127"/>
      <w:bookmarkStart w:id="4104" w:name="_Toc74961931"/>
      <w:bookmarkStart w:id="4105" w:name="_Toc75242841"/>
      <w:bookmarkStart w:id="4106" w:name="_Toc76545187"/>
      <w:bookmarkStart w:id="4107" w:name="_Toc82595290"/>
      <w:bookmarkStart w:id="4108" w:name="_Toc89955321"/>
      <w:bookmarkStart w:id="4109" w:name="_Toc98773748"/>
      <w:bookmarkStart w:id="4110" w:name="_Toc106201508"/>
      <w:bookmarkStart w:id="4111" w:name="_Toc115191362"/>
      <w:bookmarkStart w:id="4112" w:name="_Toc122013192"/>
      <w:bookmarkStart w:id="4113" w:name="_Toc124156011"/>
      <w:bookmarkStart w:id="4114" w:name="_Toc131537771"/>
      <w:bookmarkStart w:id="4115" w:name="_Toc137397978"/>
      <w:bookmarkStart w:id="4116" w:name="_Toc156576194"/>
      <w:bookmarkStart w:id="4117" w:name="_Toc176944716"/>
      <w:bookmarkStart w:id="4118" w:name="_Toc210479942"/>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.5.1</w:t>
      </w:r>
      <w:r w:rsidRPr="006C1D0A">
        <w:rPr>
          <w:rFonts w:ascii="Arial" w:eastAsia="Times New Roman" w:hAnsi="Arial"/>
          <w:sz w:val="24"/>
          <w:lang w:eastAsia="en-GB"/>
        </w:rPr>
        <w:tab/>
        <w:t>Basic limits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49241256" w14:textId="77777777" w:rsidR="00405A48" w:rsidRDefault="00405A48" w:rsidP="00405A48">
      <w:pPr>
        <w:overflowPunct w:val="0"/>
        <w:autoSpaceDE w:val="0"/>
        <w:autoSpaceDN w:val="0"/>
        <w:adjustRightInd w:val="0"/>
        <w:rPr>
          <w:rFonts w:eastAsia="Times New Roman"/>
          <w:lang w:eastAsia="en-GB"/>
        </w:rPr>
      </w:pPr>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p>
    <w:p w14:paraId="07E0461C" w14:textId="77777777" w:rsidR="00405A48" w:rsidRPr="00A942C0" w:rsidRDefault="00405A48" w:rsidP="00405A48">
      <w:pPr>
        <w:keepNext/>
        <w:keepLines/>
        <w:tabs>
          <w:tab w:val="left" w:pos="360"/>
        </w:tabs>
        <w:spacing w:before="60"/>
        <w:rPr>
          <w:rFonts w:ascii="Arial" w:eastAsia="Times New Roman" w:hAnsi="Arial" w:cs="Arial"/>
          <w:b/>
          <w:lang w:val="en-US"/>
        </w:rPr>
      </w:pPr>
      <w:r>
        <w:rPr>
          <w:rFonts w:ascii="Arial" w:hAnsi="Arial" w:cs="Arial"/>
          <w:b/>
          <w:lang w:val="en-US"/>
        </w:rPr>
        <w:lastRenderedPageBreak/>
        <w:tab/>
      </w:r>
      <w:r>
        <w:rPr>
          <w:rFonts w:ascii="Arial" w:hAnsi="Arial" w:cs="Arial"/>
          <w:b/>
          <w:lang w:val="en-US"/>
        </w:rPr>
        <w:tab/>
      </w:r>
      <w:r>
        <w:rPr>
          <w:rFonts w:ascii="Arial" w:hAnsi="Arial" w:cs="Arial"/>
          <w:b/>
          <w:lang w:val="en-US"/>
        </w:rPr>
        <w:tab/>
      </w:r>
      <w:r>
        <w:rPr>
          <w:rFonts w:ascii="Arial" w:hAnsi="Arial" w:cs="Arial"/>
          <w:b/>
          <w:lang w:val="en-US"/>
        </w:rPr>
        <w:tab/>
      </w:r>
      <w:r w:rsidRPr="00A942C0">
        <w:rPr>
          <w:rFonts w:ascii="Arial" w:hAnsi="Arial" w:cs="Arial"/>
          <w:b/>
          <w:lang w:val="en-US"/>
        </w:rPr>
        <w:t>Table 7.5.</w:t>
      </w:r>
      <w:r>
        <w:rPr>
          <w:rFonts w:ascii="Arial" w:hAnsi="Arial" w:cs="Arial"/>
          <w:b/>
          <w:lang w:val="en-US"/>
        </w:rPr>
        <w:t>5.1</w:t>
      </w:r>
      <w:r w:rsidRPr="00A942C0">
        <w:rPr>
          <w:rFonts w:ascii="Arial" w:hAnsi="Arial" w:cs="Arial"/>
          <w:b/>
          <w:lang w:val="en-US"/>
        </w:rPr>
        <w:t>-1: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Note</w:t>
            </w:r>
          </w:p>
        </w:tc>
      </w:tr>
      <w:tr w:rsidR="00405A48" w:rsidRPr="00A942C0"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w:t>
            </w:r>
          </w:p>
        </w:tc>
      </w:tr>
      <w:tr w:rsidR="00405A48" w:rsidRPr="00A942C0"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 Note 2</w:t>
            </w:r>
          </w:p>
        </w:tc>
      </w:tr>
      <w:tr w:rsidR="00405A48" w:rsidRPr="00A942C0"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p>
          <w:p w14:paraId="6ECE9717"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p>
          <w:p w14:paraId="06873E5A" w14:textId="77777777" w:rsidR="00405A48" w:rsidRPr="00A942C0" w:rsidRDefault="00405A48" w:rsidP="00405A48">
            <w:pPr>
              <w:keepNext/>
              <w:keepLines/>
              <w:spacing w:after="0"/>
              <w:ind w:left="851" w:hanging="851"/>
              <w:rPr>
                <w:rFonts w:ascii="Arial" w:hAnsi="Arial" w:cs="Arial"/>
                <w:sz w:val="18"/>
                <w:lang w:val="en-US" w:eastAsia="zh-CN"/>
              </w:rPr>
            </w:pPr>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r>
            <w:r w:rsidRPr="00A942C0">
              <w:rPr>
                <w:rFonts w:ascii="Arial" w:hAnsi="Arial" w:cs="Arial" w:hint="eastAsia"/>
                <w:sz w:val="18"/>
                <w:lang w:val="en-US" w:eastAsia="zh-CN"/>
              </w:rPr>
              <w:t>Void</w:t>
            </w:r>
          </w:p>
          <w:p w14:paraId="0D6FB2E1" w14:textId="77777777" w:rsidR="00405A48" w:rsidRPr="00A942C0" w:rsidRDefault="00405A48" w:rsidP="00405A48">
            <w:pPr>
              <w:keepNext/>
              <w:keepLines/>
              <w:spacing w:after="0"/>
              <w:ind w:left="851" w:hanging="851"/>
              <w:rPr>
                <w:rFonts w:ascii="Arial" w:hAnsi="Arial"/>
                <w:sz w:val="18"/>
                <w:lang w:val="en-US"/>
              </w:rPr>
            </w:pPr>
            <w:r w:rsidRPr="00A942C0">
              <w:rPr>
                <w:rFonts w:ascii="Arial" w:eastAsia="??" w:hAnsi="Arial" w:cs="Arial"/>
                <w:sz w:val="18"/>
                <w:lang w:val="en-US"/>
              </w:rPr>
              <w:t>NOTE 4:</w:t>
            </w:r>
            <w:r w:rsidRPr="00A942C0">
              <w:rPr>
                <w:rFonts w:ascii="Arial" w:eastAsia="??" w:hAnsi="Arial" w:cs="Arial"/>
                <w:sz w:val="18"/>
                <w:lang w:val="en-US"/>
              </w:rPr>
              <w:tab/>
            </w:r>
            <w:r w:rsidRPr="00A942C0">
              <w:rPr>
                <w:rFonts w:ascii="Arial" w:hAnsi="Arial" w:cs="Arial"/>
                <w:sz w:val="18"/>
                <w:lang w:val="en-US"/>
              </w:rPr>
              <w:t xml:space="preserve">The frequency range from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is defined in clause 6.6.1. For </w:t>
            </w:r>
            <w:r w:rsidRPr="00A942C0">
              <w:rPr>
                <w:rFonts w:ascii="Arial" w:hAnsi="Arial" w:cs="Arial"/>
                <w:i/>
                <w:sz w:val="18"/>
                <w:lang w:val="en-US"/>
              </w:rPr>
              <w:t>multi-band</w:t>
            </w:r>
            <w:r w:rsidRPr="00A942C0">
              <w:rPr>
                <w:rFonts w:ascii="Arial" w:hAnsi="Arial" w:cs="Arial"/>
                <w:sz w:val="18"/>
                <w:lang w:val="en-US"/>
              </w:rPr>
              <w:t xml:space="preserve"> </w:t>
            </w:r>
            <w:r w:rsidRPr="00A942C0">
              <w:rPr>
                <w:rFonts w:ascii="Arial" w:hAnsi="Arial" w:cs="Arial"/>
                <w:i/>
                <w:sz w:val="18"/>
                <w:lang w:val="en-US"/>
              </w:rPr>
              <w:t>connectors</w:t>
            </w:r>
            <w:r w:rsidRPr="00A942C0">
              <w:rPr>
                <w:rFonts w:ascii="Arial" w:hAnsi="Arial" w:cs="Arial"/>
                <w:sz w:val="18"/>
                <w:lang w:val="en-US"/>
              </w:rPr>
              <w:t xml:space="preserve">, the exclusion applies for all supported </w:t>
            </w:r>
            <w:r w:rsidRPr="00A942C0">
              <w:rPr>
                <w:rFonts w:ascii="Arial" w:hAnsi="Arial" w:cs="Arial"/>
                <w:i/>
                <w:sz w:val="18"/>
                <w:lang w:val="en-US"/>
              </w:rPr>
              <w:t>operating bands</w:t>
            </w:r>
            <w:r w:rsidRPr="00A942C0">
              <w:rPr>
                <w:rFonts w:ascii="Arial" w:hAnsi="Arial" w:cs="Arial"/>
                <w:sz w:val="18"/>
                <w:lang w:val="en-US"/>
              </w:rPr>
              <w:t>.</w:t>
            </w:r>
          </w:p>
          <w:p w14:paraId="112E0D5A" w14:textId="77777777" w:rsidR="00405A48" w:rsidRPr="00A942C0" w:rsidRDefault="00405A48" w:rsidP="00405A48">
            <w:pPr>
              <w:keepNext/>
              <w:keepLines/>
              <w:spacing w:after="0"/>
              <w:ind w:left="851" w:hanging="851"/>
              <w:rPr>
                <w:rFonts w:ascii="Arial" w:hAnsi="Arial" w:cs="Arial"/>
                <w:sz w:val="18"/>
                <w:lang w:val="en-US" w:eastAsia="zh-CN"/>
              </w:rPr>
            </w:pPr>
            <w:r w:rsidRPr="00A942C0">
              <w:rPr>
                <w:rFonts w:ascii="Arial" w:eastAsia="??" w:hAnsi="Arial" w:cs="Arial"/>
                <w:sz w:val="18"/>
                <w:lang w:val="en-US"/>
              </w:rPr>
              <w:t>NOTE 5:</w:t>
            </w:r>
            <w:r w:rsidRPr="00A942C0">
              <w:rPr>
                <w:rFonts w:ascii="Arial" w:eastAsia="??" w:hAnsi="Arial" w:cs="Arial"/>
                <w:sz w:val="18"/>
                <w:lang w:val="en-US"/>
              </w:rPr>
              <w:tab/>
            </w:r>
            <w:r w:rsidRPr="00A942C0">
              <w:rPr>
                <w:rFonts w:ascii="Arial" w:hAnsi="Arial" w:cs="Arial" w:hint="eastAsia"/>
                <w:sz w:val="18"/>
                <w:lang w:val="en-US" w:eastAsia="zh-CN"/>
              </w:rPr>
              <w:t>Void</w:t>
            </w:r>
          </w:p>
        </w:tc>
      </w:tr>
    </w:tbl>
    <w:p w14:paraId="75594DC7" w14:textId="7CBEECA9" w:rsidR="00441D21" w:rsidRDefault="00441D21" w:rsidP="00441D21">
      <w:pPr>
        <w:pStyle w:val="21"/>
      </w:pPr>
      <w:bookmarkStart w:id="4119" w:name="_Toc214977258"/>
      <w:r w:rsidRPr="00F95B02">
        <w:t>7.</w:t>
      </w:r>
      <w:r w:rsidR="00A26349">
        <w:t>6</w:t>
      </w:r>
      <w:r w:rsidRPr="00F95B02">
        <w:tab/>
        <w:t>Receiver intermodulation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4119"/>
    </w:p>
    <w:p w14:paraId="63720B7B" w14:textId="5A068381"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120" w:name="_Toc21100073"/>
      <w:bookmarkStart w:id="4121" w:name="_Toc29809871"/>
      <w:bookmarkStart w:id="4122" w:name="_Toc36645256"/>
      <w:bookmarkStart w:id="4123" w:name="_Toc37272310"/>
      <w:bookmarkStart w:id="4124" w:name="_Toc45884556"/>
      <w:bookmarkStart w:id="4125" w:name="_Toc53182579"/>
      <w:bookmarkStart w:id="4126" w:name="_Toc58860320"/>
      <w:bookmarkStart w:id="4127" w:name="_Toc58862824"/>
      <w:bookmarkStart w:id="4128" w:name="_Toc61182817"/>
      <w:bookmarkStart w:id="4129" w:name="_Toc66728131"/>
      <w:bookmarkStart w:id="4130" w:name="_Toc74961935"/>
      <w:bookmarkStart w:id="4131" w:name="_Toc75242845"/>
      <w:bookmarkStart w:id="4132" w:name="_Toc76545191"/>
      <w:bookmarkStart w:id="4133" w:name="_Toc82595294"/>
      <w:bookmarkStart w:id="4134" w:name="_Toc89955325"/>
      <w:bookmarkStart w:id="4135" w:name="_Toc98773752"/>
      <w:bookmarkStart w:id="4136" w:name="_Toc106201512"/>
      <w:bookmarkStart w:id="4137" w:name="_Toc115191366"/>
      <w:bookmarkStart w:id="4138" w:name="_Toc122013196"/>
      <w:bookmarkStart w:id="4139" w:name="_Toc124156015"/>
      <w:bookmarkStart w:id="4140" w:name="_Toc131537775"/>
      <w:bookmarkStart w:id="4141" w:name="_Toc137397982"/>
      <w:bookmarkStart w:id="4142" w:name="_Toc156576198"/>
      <w:bookmarkStart w:id="4143" w:name="_Toc176944720"/>
      <w:bookmarkStart w:id="4144" w:name="_Toc210479946"/>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.1</w:t>
      </w:r>
      <w:r w:rsidRPr="00C226F5">
        <w:rPr>
          <w:rFonts w:ascii="Arial" w:eastAsia="Times New Roman" w:hAnsi="Arial"/>
          <w:sz w:val="28"/>
          <w:lang w:eastAsia="en-GB"/>
        </w:rPr>
        <w:tab/>
        <w:t>Definition and applicability</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292F68DE"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p>
    <w:p w14:paraId="1AD6D7CE" w14:textId="6916B92E"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145" w:name="_Toc21100074"/>
      <w:bookmarkStart w:id="4146" w:name="_Toc29809872"/>
      <w:bookmarkStart w:id="4147" w:name="_Toc36645257"/>
      <w:bookmarkStart w:id="4148" w:name="_Toc37272311"/>
      <w:bookmarkStart w:id="4149" w:name="_Toc45884557"/>
      <w:bookmarkStart w:id="4150" w:name="_Toc53182580"/>
      <w:bookmarkStart w:id="4151" w:name="_Toc58860321"/>
      <w:bookmarkStart w:id="4152" w:name="_Toc58862825"/>
      <w:bookmarkStart w:id="4153" w:name="_Toc61182818"/>
      <w:bookmarkStart w:id="4154" w:name="_Toc66728132"/>
      <w:bookmarkStart w:id="4155" w:name="_Toc74961936"/>
      <w:bookmarkStart w:id="4156" w:name="_Toc75242846"/>
      <w:bookmarkStart w:id="4157" w:name="_Toc76545192"/>
      <w:bookmarkStart w:id="4158" w:name="_Toc82595295"/>
      <w:bookmarkStart w:id="4159" w:name="_Toc89955326"/>
      <w:bookmarkStart w:id="4160" w:name="_Toc98773753"/>
      <w:bookmarkStart w:id="4161" w:name="_Toc106201513"/>
      <w:bookmarkStart w:id="4162" w:name="_Toc115191367"/>
      <w:bookmarkStart w:id="4163" w:name="_Toc122013197"/>
      <w:bookmarkStart w:id="4164" w:name="_Toc124156016"/>
      <w:bookmarkStart w:id="4165" w:name="_Toc131537776"/>
      <w:bookmarkStart w:id="4166" w:name="_Toc137397983"/>
      <w:bookmarkStart w:id="4167" w:name="_Toc156576199"/>
      <w:bookmarkStart w:id="4168" w:name="_Toc176944721"/>
      <w:bookmarkStart w:id="4169" w:name="_Toc210479947"/>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.2</w:t>
      </w:r>
      <w:r w:rsidRPr="00C226F5">
        <w:rPr>
          <w:rFonts w:ascii="Arial" w:eastAsia="Times New Roman" w:hAnsi="Arial"/>
          <w:sz w:val="28"/>
          <w:lang w:eastAsia="en-GB"/>
        </w:rPr>
        <w:tab/>
        <w:t>Minimum requirement</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3F21B46E" w14:textId="7B8F70C3"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r w:rsidR="003D0C01">
        <w:rPr>
          <w:rFonts w:eastAsia="Times New Roman"/>
          <w:lang w:eastAsia="en-GB"/>
        </w:rPr>
        <w:t>3</w:t>
      </w:r>
      <w:r w:rsidRPr="00C226F5">
        <w:rPr>
          <w:rFonts w:eastAsia="Times New Roman"/>
          <w:lang w:eastAsia="en-GB"/>
        </w:rPr>
        <w:t>], clause 7.</w:t>
      </w:r>
      <w:r>
        <w:rPr>
          <w:rFonts w:eastAsia="Times New Roman"/>
          <w:lang w:eastAsia="en-GB"/>
        </w:rPr>
        <w:t>6</w:t>
      </w:r>
      <w:r w:rsidRPr="00C226F5">
        <w:rPr>
          <w:rFonts w:eastAsia="Times New Roman"/>
          <w:lang w:eastAsia="en-GB"/>
        </w:rPr>
        <w:t>.2.</w:t>
      </w:r>
    </w:p>
    <w:p w14:paraId="0B13BB74" w14:textId="1D852BE5"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170" w:name="_Toc21100075"/>
      <w:bookmarkStart w:id="4171" w:name="_Toc29809873"/>
      <w:bookmarkStart w:id="4172" w:name="_Toc36645258"/>
      <w:bookmarkStart w:id="4173" w:name="_Toc37272312"/>
      <w:bookmarkStart w:id="4174" w:name="_Toc45884558"/>
      <w:bookmarkStart w:id="4175" w:name="_Toc53182581"/>
      <w:bookmarkStart w:id="4176" w:name="_Toc58860322"/>
      <w:bookmarkStart w:id="4177" w:name="_Toc58862826"/>
      <w:bookmarkStart w:id="4178" w:name="_Toc61182819"/>
      <w:bookmarkStart w:id="4179" w:name="_Toc66728133"/>
      <w:bookmarkStart w:id="4180" w:name="_Toc74961937"/>
      <w:bookmarkStart w:id="4181" w:name="_Toc75242847"/>
      <w:bookmarkStart w:id="4182" w:name="_Toc76545193"/>
      <w:bookmarkStart w:id="4183" w:name="_Toc82595296"/>
      <w:bookmarkStart w:id="4184" w:name="_Toc89955327"/>
      <w:bookmarkStart w:id="4185" w:name="_Toc98773754"/>
      <w:bookmarkStart w:id="4186" w:name="_Toc106201514"/>
      <w:bookmarkStart w:id="4187" w:name="_Toc115191368"/>
      <w:bookmarkStart w:id="4188" w:name="_Toc122013198"/>
      <w:bookmarkStart w:id="4189" w:name="_Toc124156017"/>
      <w:bookmarkStart w:id="4190" w:name="_Toc131537777"/>
      <w:bookmarkStart w:id="4191" w:name="_Toc137397984"/>
      <w:bookmarkStart w:id="4192" w:name="_Toc156576200"/>
      <w:bookmarkStart w:id="4193" w:name="_Toc176944722"/>
      <w:bookmarkStart w:id="4194" w:name="_Toc210479948"/>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.3</w:t>
      </w:r>
      <w:r w:rsidRPr="00C226F5">
        <w:rPr>
          <w:rFonts w:ascii="Arial" w:eastAsia="Times New Roman" w:hAnsi="Arial"/>
          <w:sz w:val="28"/>
          <w:lang w:eastAsia="en-GB"/>
        </w:rPr>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0F0AFC4D" w14:textId="77777777" w:rsidR="00405A48" w:rsidRPr="00C226F5" w:rsidRDefault="00405A48" w:rsidP="00405A48">
      <w:pPr>
        <w:overflowPunct w:val="0"/>
        <w:autoSpaceDE w:val="0"/>
        <w:autoSpaceDN w:val="0"/>
        <w:adjustRightInd w:val="0"/>
        <w:rPr>
          <w:rFonts w:eastAsia="Times New Roman" w:cs="v4.2.0"/>
          <w:lang w:eastAsia="en-GB"/>
        </w:rPr>
      </w:pPr>
      <w:bookmarkStart w:id="4195" w:name="_Toc21100076"/>
      <w:bookmarkStart w:id="4196" w:name="_Toc29809874"/>
      <w:bookmarkStart w:id="4197" w:name="_Toc36645259"/>
      <w:bookmarkStart w:id="4198" w:name="_Toc37272313"/>
      <w:bookmarkStart w:id="4199" w:name="_Toc45884559"/>
      <w:bookmarkStart w:id="4200" w:name="_Toc53182582"/>
      <w:bookmarkStart w:id="4201" w:name="_Toc58860323"/>
      <w:bookmarkStart w:id="4202" w:name="_Toc58862827"/>
      <w:bookmarkStart w:id="4203" w:name="_Toc61182820"/>
      <w:bookmarkStart w:id="4204" w:name="_Toc66728134"/>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205" w:name="_Toc74961938"/>
      <w:bookmarkStart w:id="4206" w:name="_Toc75242848"/>
      <w:bookmarkStart w:id="4207" w:name="_Toc76545194"/>
      <w:bookmarkStart w:id="4208" w:name="_Toc82595297"/>
      <w:bookmarkStart w:id="4209" w:name="_Toc89955328"/>
      <w:bookmarkStart w:id="4210" w:name="_Toc98773755"/>
      <w:bookmarkStart w:id="4211" w:name="_Toc106201515"/>
      <w:bookmarkStart w:id="4212" w:name="_Toc115191369"/>
      <w:bookmarkStart w:id="4213" w:name="_Toc122013199"/>
      <w:bookmarkStart w:id="4214" w:name="_Toc124156018"/>
      <w:bookmarkStart w:id="4215" w:name="_Toc131537778"/>
      <w:bookmarkStart w:id="4216" w:name="_Toc137397985"/>
      <w:bookmarkStart w:id="4217" w:name="_Toc156576201"/>
      <w:bookmarkStart w:id="4218" w:name="_Toc176944723"/>
      <w:bookmarkStart w:id="4219" w:name="_Toc210479949"/>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.4</w:t>
      </w:r>
      <w:r w:rsidRPr="00C226F5">
        <w:rPr>
          <w:rFonts w:ascii="Arial" w:eastAsia="Times New Roman" w:hAnsi="Arial"/>
          <w:sz w:val="28"/>
          <w:lang w:eastAsia="en-GB"/>
        </w:rPr>
        <w:tab/>
        <w:t>Method of test</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7F3DE910" w14:textId="312B077E"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220" w:name="_Toc21100077"/>
      <w:bookmarkStart w:id="4221" w:name="_Toc29809875"/>
      <w:bookmarkStart w:id="4222" w:name="_Toc36645260"/>
      <w:bookmarkStart w:id="4223" w:name="_Toc37272314"/>
      <w:bookmarkStart w:id="4224" w:name="_Toc45884560"/>
      <w:bookmarkStart w:id="4225" w:name="_Toc53182583"/>
      <w:bookmarkStart w:id="4226" w:name="_Toc58860324"/>
      <w:bookmarkStart w:id="4227" w:name="_Toc58862828"/>
      <w:bookmarkStart w:id="4228" w:name="_Toc61182821"/>
      <w:bookmarkStart w:id="4229" w:name="_Toc66728135"/>
      <w:bookmarkStart w:id="4230" w:name="_Toc74961939"/>
      <w:bookmarkStart w:id="4231" w:name="_Toc75242849"/>
      <w:bookmarkStart w:id="4232" w:name="_Toc76545195"/>
      <w:bookmarkStart w:id="4233" w:name="_Toc82595298"/>
      <w:bookmarkStart w:id="4234" w:name="_Toc89955329"/>
      <w:bookmarkStart w:id="4235" w:name="_Toc98773756"/>
      <w:bookmarkStart w:id="4236" w:name="_Toc106201516"/>
      <w:bookmarkStart w:id="4237" w:name="_Toc115191370"/>
      <w:bookmarkStart w:id="4238" w:name="_Toc122013200"/>
      <w:bookmarkStart w:id="4239" w:name="_Toc124156019"/>
      <w:bookmarkStart w:id="4240" w:name="_Toc131537779"/>
      <w:bookmarkStart w:id="4241" w:name="_Toc137397986"/>
      <w:bookmarkStart w:id="4242" w:name="_Toc156576202"/>
      <w:bookmarkStart w:id="4243" w:name="_Toc176944724"/>
      <w:bookmarkStart w:id="4244" w:name="_Toc210479950"/>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.4.1</w:t>
      </w:r>
      <w:r w:rsidRPr="00C226F5">
        <w:rPr>
          <w:rFonts w:ascii="Arial" w:eastAsia="Times New Roman" w:hAnsi="Arial"/>
          <w:sz w:val="24"/>
          <w:lang w:eastAsia="en-GB"/>
        </w:rPr>
        <w:tab/>
        <w:t>Initial conditions</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0522FC2F"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Test environment: Normal; see annex B.2.</w:t>
      </w:r>
    </w:p>
    <w:p w14:paraId="2A3143CF"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cs="v4.2.0"/>
          <w:lang w:eastAsia="en-GB"/>
        </w:rPr>
        <w:t xml:space="preserve">RF channels to be tested for single carrier (SC): </w:t>
      </w:r>
      <w:r w:rsidRPr="00C226F5">
        <w:rPr>
          <w:rFonts w:eastAsia="Times New Roman"/>
          <w:lang w:eastAsia="en-GB"/>
        </w:rPr>
        <w:t>M; see clause </w:t>
      </w:r>
      <w:r>
        <w:rPr>
          <w:rFonts w:eastAsia="Times New Roman"/>
          <w:lang w:eastAsia="en-GB"/>
        </w:rPr>
        <w:t>[</w:t>
      </w:r>
      <w:r w:rsidRPr="00C226F5">
        <w:rPr>
          <w:rFonts w:eastAsia="Times New Roman"/>
          <w:lang w:eastAsia="en-GB"/>
        </w:rPr>
        <w:t>4.9.1</w:t>
      </w:r>
      <w:r>
        <w:rPr>
          <w:rFonts w:eastAsia="Times New Roman"/>
          <w:lang w:eastAsia="en-GB"/>
        </w:rPr>
        <w:t>]</w:t>
      </w:r>
    </w:p>
    <w:p w14:paraId="3F032089" w14:textId="7518C63A"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4245" w:name="_Toc21100078"/>
      <w:bookmarkStart w:id="4246" w:name="_Toc29809876"/>
      <w:bookmarkStart w:id="4247" w:name="_Toc36645261"/>
      <w:bookmarkStart w:id="4248" w:name="_Toc37272315"/>
      <w:bookmarkStart w:id="4249" w:name="_Toc45884561"/>
      <w:bookmarkStart w:id="4250" w:name="_Toc53182584"/>
      <w:bookmarkStart w:id="4251" w:name="_Toc58860325"/>
      <w:bookmarkStart w:id="4252" w:name="_Toc58862829"/>
      <w:bookmarkStart w:id="4253" w:name="_Toc61182822"/>
      <w:bookmarkStart w:id="4254" w:name="_Toc66728136"/>
      <w:bookmarkStart w:id="4255" w:name="_Toc74961940"/>
      <w:bookmarkStart w:id="4256" w:name="_Toc75242850"/>
      <w:bookmarkStart w:id="4257" w:name="_Toc76545196"/>
      <w:bookmarkStart w:id="4258" w:name="_Toc82595299"/>
      <w:bookmarkStart w:id="4259" w:name="_Toc89955330"/>
      <w:bookmarkStart w:id="4260" w:name="_Toc98773757"/>
      <w:bookmarkStart w:id="4261" w:name="_Toc106201517"/>
      <w:bookmarkStart w:id="4262" w:name="_Toc115191371"/>
      <w:bookmarkStart w:id="4263" w:name="_Toc122013201"/>
      <w:bookmarkStart w:id="4264" w:name="_Toc124156020"/>
      <w:bookmarkStart w:id="4265" w:name="_Toc131537780"/>
      <w:bookmarkStart w:id="4266" w:name="_Toc137397987"/>
      <w:bookmarkStart w:id="4267" w:name="_Toc156576203"/>
      <w:bookmarkStart w:id="4268" w:name="_Toc176944725"/>
      <w:bookmarkStart w:id="4269" w:name="_Toc210479951"/>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.4.2</w:t>
      </w:r>
      <w:r w:rsidRPr="00C226F5">
        <w:rPr>
          <w:rFonts w:ascii="Arial" w:eastAsia="Times New Roman" w:hAnsi="Arial"/>
          <w:sz w:val="24"/>
          <w:lang w:eastAsia="en-GB"/>
        </w:rPr>
        <w:tab/>
        <w:t>Procedure</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7603F46B"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lang w:eastAsia="en-GB"/>
        </w:rPr>
        <w:t>The minimum requirement is applied to all connectors under test.</w:t>
      </w:r>
    </w:p>
    <w:p w14:paraId="10C4A61C" w14:textId="77777777" w:rsidR="00405A48" w:rsidRPr="00C226F5" w:rsidRDefault="00405A48" w:rsidP="00405A48">
      <w:pPr>
        <w:overflowPunct w:val="0"/>
        <w:autoSpaceDE w:val="0"/>
        <w:autoSpaceDN w:val="0"/>
        <w:adjustRightInd w:val="0"/>
        <w:ind w:left="568" w:hanging="284"/>
        <w:rPr>
          <w:rFonts w:eastAsia="Times New Roman"/>
          <w:lang w:eastAsia="en-GB"/>
        </w:rPr>
      </w:pPr>
      <w:r w:rsidRPr="00C226F5">
        <w:rPr>
          <w:rFonts w:eastAsia="Times New Roman"/>
          <w:lang w:eastAsia="en-GB"/>
        </w:rPr>
        <w:t>1)</w:t>
      </w:r>
      <w:r w:rsidRPr="00C226F5">
        <w:rPr>
          <w:rFonts w:eastAsia="Times New Roman"/>
          <w:lang w:eastAsia="en-GB"/>
        </w:rPr>
        <w:tab/>
        <w:t xml:space="preserve">Connect the connector under test to measurement equipment as shown in annex D.2.7 for </w:t>
      </w:r>
      <w:r w:rsidRPr="00C226F5">
        <w:rPr>
          <w:rFonts w:eastAsia="Times New Roman"/>
          <w:i/>
          <w:lang w:eastAsia="en-GB"/>
        </w:rPr>
        <w:t>BS type 1-C</w:t>
      </w:r>
      <w:r w:rsidRPr="00C226F5">
        <w:rPr>
          <w:rFonts w:eastAsia="Times New Roman"/>
          <w:lang w:eastAsia="en-GB"/>
        </w:rPr>
        <w:t xml:space="preserve">. </w:t>
      </w:r>
    </w:p>
    <w:p w14:paraId="63252FC0"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2</w:t>
      </w:r>
      <w:r w:rsidRPr="00C226F5">
        <w:rPr>
          <w:rFonts w:eastAsia="Times New Roman"/>
          <w:lang w:eastAsia="en-GB"/>
        </w:rPr>
        <w:t>)</w:t>
      </w:r>
      <w:r w:rsidRPr="00C226F5">
        <w:rPr>
          <w:rFonts w:eastAsia="Times New Roman"/>
          <w:lang w:eastAsia="en-GB"/>
        </w:rPr>
        <w:tab/>
        <w:t xml:space="preserve">Set the signal generator for the wanted signal to transmit </w:t>
      </w:r>
      <w:r w:rsidRPr="00C226F5">
        <w:rPr>
          <w:rFonts w:eastAsia="MS Mincho"/>
          <w:lang w:eastAsia="en-GB"/>
        </w:rPr>
        <w:t>as specified in table 7.7.5-1.</w:t>
      </w:r>
    </w:p>
    <w:p w14:paraId="24A5BFB4"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3</w:t>
      </w:r>
      <w:r w:rsidRPr="00C226F5">
        <w:rPr>
          <w:rFonts w:eastAsia="Times New Roman"/>
          <w:lang w:eastAsia="en-GB"/>
        </w:rPr>
        <w:t>)</w:t>
      </w:r>
      <w:r w:rsidRPr="00C226F5">
        <w:rPr>
          <w:rFonts w:eastAsia="Times New Roman"/>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rFonts w:eastAsia="Times New Roman"/>
          <w:lang w:eastAsia="en-GB"/>
        </w:rPr>
        <w:t>.</w:t>
      </w:r>
    </w:p>
    <w:p w14:paraId="05B825E6"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4</w:t>
      </w:r>
      <w:r w:rsidRPr="00C226F5">
        <w:rPr>
          <w:rFonts w:eastAsia="Times New Roman"/>
          <w:lang w:eastAsia="en-GB"/>
        </w:rPr>
        <w:t>)</w:t>
      </w:r>
      <w:r w:rsidRPr="00C226F5">
        <w:rPr>
          <w:rFonts w:eastAsia="Times New Roman"/>
          <w:lang w:eastAsia="en-GB"/>
        </w:rPr>
        <w:tab/>
        <w:t xml:space="preserve">Measure the </w:t>
      </w:r>
      <w:r w:rsidRPr="0056337B">
        <w:rPr>
          <w:rFonts w:eastAsia="Times New Roman"/>
          <w:lang w:eastAsia="en-GB"/>
        </w:rPr>
        <w:t>BLER performance</w:t>
      </w:r>
      <w:r w:rsidRPr="00C226F5">
        <w:rPr>
          <w:rFonts w:eastAsia="Times New Roman"/>
          <w:lang w:eastAsia="en-GB"/>
        </w:rPr>
        <w:t xml:space="preserve"> according to annex A.1</w:t>
      </w:r>
      <w:r>
        <w:rPr>
          <w:rFonts w:eastAsia="Times New Roman"/>
          <w:lang w:eastAsia="en-GB"/>
        </w:rPr>
        <w:t>.</w:t>
      </w:r>
    </w:p>
    <w:p w14:paraId="0492A34D" w14:textId="5D92CC23"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4270" w:name="_Toc21100079"/>
      <w:bookmarkStart w:id="4271" w:name="_Toc29809877"/>
      <w:bookmarkStart w:id="4272" w:name="_Toc36645262"/>
      <w:bookmarkStart w:id="4273" w:name="_Toc37272316"/>
      <w:bookmarkStart w:id="4274" w:name="_Toc45884562"/>
      <w:bookmarkStart w:id="4275" w:name="_Toc53182585"/>
      <w:bookmarkStart w:id="4276" w:name="_Toc58860326"/>
      <w:bookmarkStart w:id="4277" w:name="_Toc58862830"/>
      <w:bookmarkStart w:id="4278" w:name="_Toc61182823"/>
      <w:bookmarkStart w:id="4279" w:name="_Toc66728137"/>
      <w:bookmarkStart w:id="4280" w:name="_Toc74961941"/>
      <w:bookmarkStart w:id="4281" w:name="_Toc75242851"/>
      <w:bookmarkStart w:id="4282" w:name="_Toc76545197"/>
      <w:bookmarkStart w:id="4283" w:name="_Toc82595300"/>
      <w:bookmarkStart w:id="4284" w:name="_Toc89955331"/>
      <w:bookmarkStart w:id="4285" w:name="_Toc98773758"/>
      <w:bookmarkStart w:id="4286" w:name="_Toc106201518"/>
      <w:bookmarkStart w:id="4287" w:name="_Toc115191372"/>
      <w:bookmarkStart w:id="4288" w:name="_Toc122013202"/>
      <w:bookmarkStart w:id="4289" w:name="_Toc124156021"/>
      <w:bookmarkStart w:id="4290" w:name="_Toc131537781"/>
      <w:bookmarkStart w:id="4291" w:name="_Toc137397988"/>
      <w:bookmarkStart w:id="4292" w:name="_Toc156576204"/>
      <w:bookmarkStart w:id="4293" w:name="_Toc176944726"/>
      <w:bookmarkStart w:id="4294" w:name="_Toc210479952"/>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088F840A" w14:textId="77777777" w:rsidR="00405A48" w:rsidRPr="001C62D8" w:rsidRDefault="00405A48" w:rsidP="00405A48">
      <w:pPr>
        <w:rPr>
          <w:rFonts w:eastAsia="Osaka"/>
        </w:rPr>
      </w:pPr>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 xml:space="preserve">The reference measurement </w:t>
      </w:r>
      <w:r w:rsidRPr="001C62D8">
        <w:rPr>
          <w:rFonts w:eastAsia="Osaka"/>
        </w:rPr>
        <w:lastRenderedPageBreak/>
        <w:t>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D.</w:t>
      </w:r>
    </w:p>
    <w:p w14:paraId="04C9168E" w14:textId="77777777" w:rsidR="00405A48" w:rsidRPr="001C62D8" w:rsidRDefault="00405A48" w:rsidP="00405A48">
      <w:pPr>
        <w:rPr>
          <w:rFonts w:eastAsia="Osaka"/>
        </w:rPr>
      </w:pPr>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p>
    <w:p w14:paraId="3172EB6D" w14:textId="596283AD" w:rsidR="00405A48" w:rsidRPr="001C62D8" w:rsidRDefault="00405A48" w:rsidP="00405A48">
      <w:pPr>
        <w:keepNext/>
        <w:keepLines/>
        <w:spacing w:before="60"/>
        <w:rPr>
          <w:rFonts w:ascii="Arial" w:eastAsia="Osaka" w:hAnsi="Arial" w:cs="Arial"/>
          <w:b/>
          <w:lang w:val="en-US"/>
        </w:rPr>
      </w:pPr>
      <w:r w:rsidRPr="001C62D8">
        <w:rPr>
          <w:rFonts w:ascii="Arial" w:eastAsia="Osaka" w:hAnsi="Arial" w:cs="Arial"/>
          <w:b/>
          <w:lang w:val="en-US"/>
        </w:rPr>
        <w:t>Table 7.</w:t>
      </w:r>
      <w:r w:rsidR="009D6277">
        <w:rPr>
          <w:rFonts w:ascii="Arial" w:eastAsia="Osaka" w:hAnsi="Arial" w:cs="Arial"/>
          <w:b/>
          <w:lang w:val="en-US"/>
        </w:rPr>
        <w:t>6</w:t>
      </w:r>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w:t>
      </w:r>
      <w:r w:rsidRPr="001C62D8">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 xml:space="preserve">Interfering RB </w:t>
            </w:r>
            <w:proofErr w:type="spellStart"/>
            <w:r w:rsidRPr="001C62D8">
              <w:rPr>
                <w:rFonts w:ascii="Arial" w:hAnsi="Arial" w:cs="Arial"/>
                <w:b/>
                <w:sz w:val="18"/>
                <w:lang w:val="en-US" w:eastAsia="ja-JP"/>
              </w:rPr>
              <w:t>centre</w:t>
            </w:r>
            <w:proofErr w:type="spellEnd"/>
            <w:r w:rsidRPr="001C62D8">
              <w:rPr>
                <w:rFonts w:ascii="Arial" w:hAnsi="Arial" w:cs="Arial"/>
                <w:b/>
                <w:sz w:val="18"/>
                <w:lang w:val="en-US" w:eastAsia="ja-JP"/>
              </w:rPr>
              <w:t xml:space="preserve"> frequency offset from the lower/upper Base Station RF Bandwidth </w:t>
            </w:r>
            <w:proofErr w:type="spellStart"/>
            <w:proofErr w:type="gramStart"/>
            <w:r w:rsidRPr="001C62D8">
              <w:rPr>
                <w:rFonts w:ascii="Arial" w:hAnsi="Arial" w:cs="Arial"/>
                <w:b/>
                <w:sz w:val="18"/>
                <w:lang w:val="en-US" w:eastAsia="ja-JP"/>
              </w:rPr>
              <w:t>edg</w:t>
            </w:r>
            <w:proofErr w:type="spellEnd"/>
            <w:r w:rsidRPr="001C62D8">
              <w:rPr>
                <w:rFonts w:ascii="Arial" w:hAnsi="Arial" w:cs="Arial"/>
                <w:b/>
                <w:sz w:val="18"/>
                <w:lang w:val="en-US" w:eastAsia="ja-JP"/>
              </w:rPr>
              <w:t xml:space="preserve">  [</w:t>
            </w:r>
            <w:proofErr w:type="gramEnd"/>
            <w:r w:rsidRPr="001C62D8">
              <w:rPr>
                <w:rFonts w:ascii="Arial" w:hAnsi="Arial" w:cs="Arial"/>
                <w:b/>
                <w:sz w:val="18"/>
                <w:lang w:val="en-US" w:eastAsia="ja-JP"/>
              </w:rPr>
              <w:t>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405A48" w:rsidRPr="001C62D8"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405A48" w:rsidRPr="006C0773"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rFonts w:ascii="Arial" w:hAnsi="Arial" w:cs="Arial"/>
                <w:sz w:val="18"/>
                <w:lang w:val="sv-SE" w:eastAsia="zh-CN"/>
              </w:rPr>
            </w:pPr>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p>
        </w:tc>
      </w:tr>
      <w:tr w:rsidR="00405A48" w:rsidRPr="001C62D8"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rFonts w:ascii="Arial" w:hAnsi="Arial" w:cs="Arial"/>
                <w:sz w:val="18"/>
                <w:lang w:val="sv-SE" w:eastAsia="ja-JP"/>
              </w:rPr>
            </w:pPr>
            <w:r w:rsidRPr="001C62D8">
              <w:rPr>
                <w:rFonts w:ascii="Arial" w:hAnsi="Arial" w:cs="Arial" w:hint="eastAsia"/>
                <w:sz w:val="18"/>
                <w:lang w:val="zh-CN" w:eastAsia="zh-CN"/>
              </w:rPr>
              <w:t>CW</w:t>
            </w:r>
          </w:p>
        </w:tc>
      </w:tr>
      <w:tr w:rsidR="00405A48" w:rsidRPr="006C0773"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rFonts w:ascii="Arial" w:hAnsi="Arial" w:cs="Arial"/>
                <w:sz w:val="18"/>
                <w:lang w:val="sv-SE" w:eastAsia="ja-JP"/>
              </w:rPr>
            </w:pPr>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p>
        </w:tc>
      </w:tr>
      <w:tr w:rsidR="00405A48" w:rsidRPr="001C62D8"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rFonts w:ascii="Arial" w:hAnsi="Arial" w:cs="v5.0.0"/>
                <w:sz w:val="18"/>
                <w:lang w:val="en-US" w:eastAsia="zh-CN"/>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14:paraId="0C77B36B" w14:textId="77777777" w:rsidR="00405A48" w:rsidRPr="001C62D8" w:rsidRDefault="00405A48" w:rsidP="00405A4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672AD122" w14:textId="77777777" w:rsidR="00405A48" w:rsidRPr="001C62D8" w:rsidRDefault="00405A48" w:rsidP="00405A48">
            <w:pPr>
              <w:keepNext/>
              <w:keepLines/>
              <w:spacing w:after="0"/>
              <w:ind w:left="851" w:hanging="851"/>
              <w:rPr>
                <w:rFonts w:ascii="Arial" w:hAnsi="Arial" w:cs="Arial"/>
                <w:sz w:val="18"/>
                <w:lang w:val="en-US" w:eastAsia="zh-CN"/>
              </w:rPr>
            </w:pPr>
          </w:p>
        </w:tc>
      </w:tr>
    </w:tbl>
    <w:p w14:paraId="27A3BEA3" w14:textId="77777777" w:rsidR="00405A48" w:rsidRPr="00440AFA" w:rsidRDefault="00405A48" w:rsidP="00823E51">
      <w:pPr>
        <w:rPr>
          <w:rFonts w:ascii="Arial" w:hAnsi="Arial"/>
          <w:sz w:val="32"/>
        </w:rPr>
      </w:pPr>
    </w:p>
    <w:p w14:paraId="438A07A8" w14:textId="77777777" w:rsidR="00A26349" w:rsidRPr="00405A48" w:rsidRDefault="00A26349" w:rsidP="00A26349"/>
    <w:p w14:paraId="02F80B81" w14:textId="77777777" w:rsidR="00441D21" w:rsidRPr="00F95B02" w:rsidRDefault="00441D21" w:rsidP="00441D21">
      <w:pPr>
        <w:pStyle w:val="10"/>
      </w:pPr>
      <w:bookmarkStart w:id="4295" w:name="_Toc193202764"/>
      <w:bookmarkStart w:id="4296" w:name="_Toc214977259"/>
      <w:r>
        <w:t>8</w:t>
      </w:r>
      <w:r w:rsidRPr="00F95B02">
        <w:tab/>
      </w:r>
      <w:r>
        <w:t>A-IoT CW transmitter</w:t>
      </w:r>
      <w:r w:rsidRPr="00F95B02">
        <w:t xml:space="preserve"> characteristics</w:t>
      </w:r>
      <w:bookmarkEnd w:id="4295"/>
      <w:bookmarkEnd w:id="4296"/>
    </w:p>
    <w:p w14:paraId="00DE0638" w14:textId="332EFD48" w:rsidR="00441D21" w:rsidRPr="00F95B02" w:rsidRDefault="00A26349" w:rsidP="00441D21">
      <w:pPr>
        <w:pStyle w:val="21"/>
      </w:pPr>
      <w:bookmarkStart w:id="4297" w:name="_Toc193202765"/>
      <w:bookmarkStart w:id="4298" w:name="_Toc214977260"/>
      <w:r>
        <w:t>8</w:t>
      </w:r>
      <w:r w:rsidR="00441D21" w:rsidRPr="00F95B02">
        <w:t>.1</w:t>
      </w:r>
      <w:r w:rsidR="00441D21" w:rsidRPr="00F95B02">
        <w:tab/>
        <w:t>General</w:t>
      </w:r>
      <w:bookmarkEnd w:id="4297"/>
      <w:bookmarkEnd w:id="4298"/>
    </w:p>
    <w:p w14:paraId="05525325" w14:textId="77777777" w:rsidR="00845FB9" w:rsidRDefault="00845FB9" w:rsidP="00845FB9">
      <w:pPr>
        <w:keepNext/>
        <w:keepLines/>
        <w:spacing w:before="120"/>
        <w:ind w:left="1134" w:hanging="1134"/>
        <w:outlineLvl w:val="2"/>
        <w:rPr>
          <w:rFonts w:ascii="Arial" w:eastAsiaTheme="minorEastAsia" w:hAnsi="Arial"/>
          <w:sz w:val="28"/>
        </w:rPr>
      </w:pPr>
      <w:bookmarkStart w:id="4299" w:name="_Toc193202766"/>
      <w:r>
        <w:rPr>
          <w:rFonts w:ascii="Arial" w:eastAsiaTheme="minorEastAsia" w:hAnsi="Arial"/>
          <w:sz w:val="28"/>
        </w:rPr>
        <w:t>8.1.1</w:t>
      </w:r>
      <w:r>
        <w:rPr>
          <w:rFonts w:ascii="Arial" w:eastAsiaTheme="minorEastAsia" w:hAnsi="Arial"/>
          <w:sz w:val="28"/>
        </w:rPr>
        <w:tab/>
        <w:t>CW node</w:t>
      </w:r>
    </w:p>
    <w:p w14:paraId="07BBD3B3" w14:textId="77777777" w:rsidR="007C0B00" w:rsidRDefault="007C0B00" w:rsidP="007C0B00">
      <w:pPr>
        <w:rPr>
          <w:rFonts w:ascii="Arial" w:eastAsiaTheme="minorEastAsia" w:hAnsi="Arial"/>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14:textId="5AB4AD37" w:rsidR="00441D21" w:rsidRDefault="00A26349" w:rsidP="00441D21">
      <w:pPr>
        <w:pStyle w:val="21"/>
      </w:pPr>
      <w:bookmarkStart w:id="4300" w:name="_Toc214977261"/>
      <w:r>
        <w:t>8</w:t>
      </w:r>
      <w:r w:rsidR="00441D21" w:rsidRPr="00F95B02">
        <w:t>.2</w:t>
      </w:r>
      <w:r w:rsidR="00441D21" w:rsidRPr="00F95B02">
        <w:tab/>
      </w:r>
      <w:r w:rsidR="00441D21">
        <w:t>CW Output power</w:t>
      </w:r>
      <w:bookmarkEnd w:id="4299"/>
      <w:bookmarkEnd w:id="4300"/>
    </w:p>
    <w:p w14:paraId="37A4CE23"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01" w:name="_Toc210479742"/>
      <w:bookmarkStart w:id="4302" w:name="_Toc193202767"/>
      <w:r>
        <w:rPr>
          <w:rFonts w:ascii="Arial" w:eastAsiaTheme="minorEastAsia" w:hAnsi="Arial" w:hint="eastAsia"/>
          <w:sz w:val="28"/>
        </w:rPr>
        <w:t>8</w:t>
      </w:r>
      <w:r>
        <w:rPr>
          <w:rFonts w:ascii="Arial" w:eastAsia="Times New Roman" w:hAnsi="Arial"/>
          <w:sz w:val="28"/>
          <w:lang w:eastAsia="en-GB"/>
        </w:rPr>
        <w:t>.2.1</w:t>
      </w:r>
      <w:r>
        <w:rPr>
          <w:rFonts w:ascii="Arial" w:eastAsia="Times New Roman" w:hAnsi="Arial"/>
          <w:sz w:val="28"/>
          <w:lang w:eastAsia="en-GB"/>
        </w:rPr>
        <w:tab/>
        <w:t>Definition and applicability</w:t>
      </w:r>
      <w:bookmarkEnd w:id="4301"/>
    </w:p>
    <w:p w14:paraId="4884DFDE" w14:textId="77777777" w:rsidR="007C0B00" w:rsidRDefault="007C0B00" w:rsidP="007C0B00">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14:textId="77777777" w:rsidR="007C0B00" w:rsidRDefault="007C0B00" w:rsidP="007C0B00">
      <w:r>
        <w:t xml:space="preserve">The rated output power of the </w:t>
      </w:r>
      <w:r>
        <w:rPr>
          <w:rFonts w:hint="eastAsia"/>
        </w:rPr>
        <w:t>CW node</w:t>
      </w:r>
      <w:r>
        <w:t xml:space="preserve"> shall be less than or equal to +33 dBm.</w:t>
      </w:r>
    </w:p>
    <w:p w14:paraId="3E5B9DCC"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03" w:name="_Toc210479743"/>
      <w:r>
        <w:rPr>
          <w:rFonts w:ascii="Arial" w:eastAsiaTheme="minorEastAsia" w:hAnsi="Arial" w:hint="eastAsia"/>
          <w:sz w:val="28"/>
        </w:rPr>
        <w:t>8</w:t>
      </w:r>
      <w:r>
        <w:rPr>
          <w:rFonts w:ascii="Arial" w:eastAsia="Times New Roman" w:hAnsi="Arial"/>
          <w:sz w:val="28"/>
          <w:lang w:eastAsia="en-GB"/>
        </w:rPr>
        <w:t>.2.2</w:t>
      </w:r>
      <w:r>
        <w:rPr>
          <w:rFonts w:ascii="Arial" w:eastAsia="Times New Roman" w:hAnsi="Arial"/>
          <w:sz w:val="28"/>
          <w:lang w:eastAsia="en-GB"/>
        </w:rPr>
        <w:tab/>
        <w:t>Minimum requirement</w:t>
      </w:r>
      <w:bookmarkEnd w:id="4303"/>
    </w:p>
    <w:p w14:paraId="5BC16CA1" w14:textId="77777777" w:rsidR="007C0B00" w:rsidRDefault="007C0B00" w:rsidP="007C0B00">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cs="v5.0.0" w:hint="eastAsia"/>
          <w:iCs/>
          <w:lang w:val="en-US" w:eastAsia="zh-CN"/>
        </w:rPr>
        <w:t xml:space="preserve"> (s)</w:t>
      </w:r>
      <w:r>
        <w:rPr>
          <w:rFonts w:eastAsia="Times New Roman"/>
          <w:lang w:eastAsia="en-GB"/>
        </w:rPr>
        <w:t>.</w:t>
      </w:r>
    </w:p>
    <w:p w14:paraId="26714E4E"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p>
    <w:p w14:paraId="63D5DCCD"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04" w:name="_Toc210479744"/>
      <w:r>
        <w:rPr>
          <w:rFonts w:ascii="Arial" w:eastAsiaTheme="minorEastAsia" w:hAnsi="Arial" w:hint="eastAsia"/>
          <w:sz w:val="28"/>
        </w:rPr>
        <w:t>8</w:t>
      </w:r>
      <w:r>
        <w:rPr>
          <w:rFonts w:ascii="Arial" w:eastAsia="Times New Roman" w:hAnsi="Arial"/>
          <w:sz w:val="28"/>
          <w:lang w:eastAsia="en-GB"/>
        </w:rPr>
        <w:t>.2.3</w:t>
      </w:r>
      <w:r>
        <w:rPr>
          <w:rFonts w:ascii="Arial" w:eastAsia="Times New Roman" w:hAnsi="Arial"/>
          <w:sz w:val="28"/>
          <w:lang w:eastAsia="en-GB"/>
        </w:rPr>
        <w:tab/>
        <w:t>Test purpose</w:t>
      </w:r>
      <w:bookmarkEnd w:id="4304"/>
    </w:p>
    <w:p w14:paraId="1E8495D7" w14:textId="77777777" w:rsidR="007C0B00" w:rsidRDefault="007C0B00" w:rsidP="007C0B00">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05" w:name="_Toc210479745"/>
      <w:r>
        <w:rPr>
          <w:rFonts w:ascii="Arial" w:eastAsiaTheme="minorEastAsia" w:hAnsi="Arial" w:hint="eastAsia"/>
          <w:sz w:val="28"/>
        </w:rPr>
        <w:lastRenderedPageBreak/>
        <w:t>8</w:t>
      </w:r>
      <w:r>
        <w:rPr>
          <w:rFonts w:ascii="Arial" w:eastAsia="Times New Roman" w:hAnsi="Arial"/>
          <w:sz w:val="28"/>
          <w:lang w:eastAsia="en-GB"/>
        </w:rPr>
        <w:t>.2.4</w:t>
      </w:r>
      <w:r>
        <w:rPr>
          <w:rFonts w:ascii="Arial" w:eastAsia="Times New Roman" w:hAnsi="Arial"/>
          <w:sz w:val="28"/>
          <w:lang w:eastAsia="en-GB"/>
        </w:rPr>
        <w:tab/>
        <w:t>Method of test</w:t>
      </w:r>
      <w:bookmarkEnd w:id="4305"/>
    </w:p>
    <w:p w14:paraId="2D2AAB5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06" w:name="_Toc210479746"/>
      <w:r>
        <w:rPr>
          <w:rFonts w:ascii="Arial" w:eastAsiaTheme="minorEastAsia" w:hAnsi="Arial" w:hint="eastAsia"/>
          <w:sz w:val="24"/>
        </w:rPr>
        <w:t>8</w:t>
      </w:r>
      <w:r>
        <w:rPr>
          <w:rFonts w:ascii="Arial" w:eastAsia="Times New Roman" w:hAnsi="Arial"/>
          <w:sz w:val="24"/>
          <w:lang w:eastAsia="en-GB"/>
        </w:rPr>
        <w:t>.2.4.1</w:t>
      </w:r>
      <w:r>
        <w:rPr>
          <w:rFonts w:ascii="Arial" w:eastAsia="Times New Roman" w:hAnsi="Arial"/>
          <w:sz w:val="24"/>
          <w:lang w:eastAsia="en-GB"/>
        </w:rPr>
        <w:tab/>
        <w:t>Initial conditions</w:t>
      </w:r>
      <w:bookmarkEnd w:id="4306"/>
    </w:p>
    <w:p w14:paraId="58FC92D5" w14:textId="77777777" w:rsidR="007C0B00" w:rsidRDefault="007C0B00" w:rsidP="007C0B00">
      <w:pPr>
        <w:rPr>
          <w:rFonts w:eastAsia="Times New Roman"/>
          <w:lang w:eastAsia="en-GB"/>
        </w:rPr>
      </w:pPr>
      <w:r>
        <w:rPr>
          <w:rFonts w:eastAsia="Times New Roman"/>
          <w:lang w:eastAsia="en-GB"/>
        </w:rPr>
        <w:t>Test environment:</w:t>
      </w:r>
    </w:p>
    <w:p w14:paraId="6C99C7DF"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Normal, see annex </w:t>
      </w:r>
      <w:r>
        <w:rPr>
          <w:rFonts w:eastAsiaTheme="minorEastAsia" w:hint="eastAsia"/>
        </w:rPr>
        <w:t>[</w:t>
      </w:r>
      <w:r>
        <w:rPr>
          <w:rFonts w:eastAsia="Times New Roman"/>
          <w:lang w:eastAsia="en-GB"/>
        </w:rPr>
        <w:t>B.2</w:t>
      </w:r>
      <w:r>
        <w:rPr>
          <w:rFonts w:eastAsiaTheme="minorEastAsia" w:hint="eastAsia"/>
        </w:rPr>
        <w:t>]</w:t>
      </w:r>
      <w:r>
        <w:rPr>
          <w:rFonts w:eastAsia="Times New Roman"/>
          <w:lang w:eastAsia="en-GB"/>
        </w:rPr>
        <w:t>,</w:t>
      </w:r>
    </w:p>
    <w:p w14:paraId="6295B5B0"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Extreme, see annexes </w:t>
      </w:r>
      <w:r>
        <w:rPr>
          <w:rFonts w:eastAsiaTheme="minorEastAsia" w:hint="eastAsia"/>
        </w:rPr>
        <w:t>[</w:t>
      </w:r>
      <w:r>
        <w:rPr>
          <w:rFonts w:eastAsia="Times New Roman"/>
          <w:lang w:eastAsia="en-GB"/>
        </w:rPr>
        <w:t>B.3 and B.5</w:t>
      </w:r>
      <w:r>
        <w:rPr>
          <w:rFonts w:eastAsiaTheme="minorEastAsia" w:hint="eastAsia"/>
        </w:rPr>
        <w:t>]</w:t>
      </w:r>
      <w:r>
        <w:rPr>
          <w:rFonts w:eastAsia="Times New Roman"/>
          <w:lang w:eastAsia="en-GB"/>
        </w:rPr>
        <w:t>.</w:t>
      </w:r>
    </w:p>
    <w:p w14:paraId="24680E8F" w14:textId="77777777" w:rsidR="007C0B00" w:rsidRDefault="007C0B00" w:rsidP="007C0B00">
      <w:pPr>
        <w:rPr>
          <w:rFonts w:eastAsiaTheme="minorEastAsia" w:cs="v4.2.0"/>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p>
    <w:p w14:paraId="470353D3" w14:textId="77777777" w:rsidR="007C0B00" w:rsidRDefault="007C0B00" w:rsidP="007C0B00">
      <w:pPr>
        <w:rPr>
          <w:rFonts w:eastAsia="Times New Roman"/>
          <w:lang w:eastAsia="en-GB"/>
        </w:rPr>
      </w:pPr>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p>
    <w:p w14:paraId="65B39141" w14:textId="77777777" w:rsidR="007C0B00" w:rsidRDefault="007C0B00" w:rsidP="007C0B00">
      <w:pPr>
        <w:keepLines/>
        <w:ind w:left="1135" w:hanging="851"/>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34D84F0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07" w:name="_Toc210479747"/>
      <w:r>
        <w:rPr>
          <w:rFonts w:ascii="Arial" w:eastAsiaTheme="minorEastAsia" w:hAnsi="Arial" w:hint="eastAsia"/>
          <w:sz w:val="24"/>
        </w:rPr>
        <w:t>8</w:t>
      </w:r>
      <w:r>
        <w:rPr>
          <w:rFonts w:ascii="Arial" w:eastAsia="Times New Roman" w:hAnsi="Arial"/>
          <w:sz w:val="24"/>
          <w:lang w:eastAsia="en-GB"/>
        </w:rPr>
        <w:t>.2.4.2</w:t>
      </w:r>
      <w:r>
        <w:rPr>
          <w:rFonts w:ascii="Arial" w:eastAsia="Times New Roman" w:hAnsi="Arial"/>
          <w:sz w:val="24"/>
          <w:lang w:eastAsia="en-GB"/>
        </w:rPr>
        <w:tab/>
        <w:t>Procedure</w:t>
      </w:r>
      <w:bookmarkEnd w:id="4307"/>
    </w:p>
    <w:p w14:paraId="695C3593" w14:textId="77777777" w:rsidR="007C0B00" w:rsidRDefault="007C0B00" w:rsidP="007C0B00">
      <w:pPr>
        <w:ind w:left="284"/>
        <w:rPr>
          <w:rFonts w:eastAsiaTheme="minorEastAsia"/>
        </w:rPr>
      </w:pPr>
      <w:r>
        <w:rPr>
          <w:rFonts w:eastAsiaTheme="minorEastAsia" w:hint="eastAsia"/>
        </w:rPr>
        <w:t xml:space="preserve">1)  </w:t>
      </w:r>
      <w:r>
        <w:rPr>
          <w:rFonts w:eastAsia="Times New Roman"/>
          <w:lang w:eastAsia="en-GB"/>
        </w:rPr>
        <w:t xml:space="preserve">Connect the power measuring equipment to the connector under test as shown in </w:t>
      </w:r>
      <w:r>
        <w:rPr>
          <w:rFonts w:eastAsiaTheme="minorEastAsia" w:hint="eastAsia"/>
        </w:rPr>
        <w:t>[</w:t>
      </w:r>
      <w:r>
        <w:rPr>
          <w:rFonts w:eastAsia="Times New Roman"/>
          <w:lang w:eastAsia="en-GB"/>
        </w:rPr>
        <w:t>annex D.1.1</w:t>
      </w:r>
      <w:r>
        <w:rPr>
          <w:rFonts w:eastAsiaTheme="minorEastAsia" w:hint="eastAsia"/>
        </w:rPr>
        <w:t>]</w:t>
      </w:r>
      <w:r>
        <w:rPr>
          <w:rFonts w:eastAsia="Times New Roman"/>
          <w:lang w:eastAsia="en-GB"/>
        </w:rPr>
        <w:t xml:space="preserve"> for </w:t>
      </w:r>
      <w:r>
        <w:rPr>
          <w:rFonts w:eastAsiaTheme="minorEastAsia" w:hint="eastAsia"/>
        </w:rPr>
        <w:t>CW node.</w:t>
      </w:r>
    </w:p>
    <w:p w14:paraId="1180428A" w14:textId="77777777" w:rsidR="007C0B00" w:rsidRDefault="007C0B00" w:rsidP="007C0B00">
      <w:pPr>
        <w:ind w:left="568" w:hanging="284"/>
        <w:rPr>
          <w:rFonts w:eastAsiaTheme="minorEastAsia"/>
        </w:rPr>
      </w:pPr>
      <w:r>
        <w:rPr>
          <w:rFonts w:eastAsia="Times New Roman"/>
          <w:lang w:eastAsia="en-GB"/>
        </w:rPr>
        <w:t>2)</w:t>
      </w:r>
      <w:r>
        <w:rPr>
          <w:rFonts w:eastAsia="Times New Roman"/>
          <w:lang w:eastAsia="en-GB"/>
        </w:rPr>
        <w:tab/>
        <w:t>For single</w:t>
      </w:r>
      <w:r>
        <w:rPr>
          <w:rFonts w:hint="eastAsia"/>
          <w:lang w:val="en-US" w:eastAsia="zh-CN"/>
        </w:rPr>
        <w:t xml:space="preserve"> carrier</w:t>
      </w:r>
      <w:r>
        <w:rPr>
          <w:rFonts w:eastAsiaTheme="minorEastAsia" w:hint="eastAsia"/>
        </w:rPr>
        <w:t>,</w:t>
      </w:r>
      <w:r>
        <w:rPr>
          <w:rFonts w:eastAsia="Times New Roman"/>
          <w:lang w:eastAsia="en-GB"/>
        </w:rPr>
        <w:t xml:space="preserve"> set the connector under test to transmit according to the applicable test configuration in clause </w:t>
      </w:r>
      <w:r>
        <w:rPr>
          <w:rFonts w:eastAsiaTheme="minorEastAsia" w:hint="eastAsia"/>
        </w:rPr>
        <w:t>[</w:t>
      </w:r>
      <w:r>
        <w:rPr>
          <w:rFonts w:eastAsia="Times New Roman"/>
          <w:lang w:eastAsia="en-GB"/>
        </w:rPr>
        <w:t>4.</w:t>
      </w:r>
      <w:r>
        <w:rPr>
          <w:rFonts w:eastAsiaTheme="minorEastAsia" w:hint="eastAsia"/>
        </w:rPr>
        <w:t>5]</w:t>
      </w:r>
      <w:r>
        <w:rPr>
          <w:rFonts w:eastAsia="Times New Roman"/>
          <w:lang w:eastAsia="en-GB"/>
        </w:rPr>
        <w:t xml:space="preserve"> using the corresponding test models or set of </w:t>
      </w:r>
      <w:r>
        <w:rPr>
          <w:rFonts w:eastAsiaTheme="minorEastAsia" w:hint="eastAsia"/>
        </w:rPr>
        <w:t xml:space="preserve">test </w:t>
      </w:r>
      <w:proofErr w:type="gramStart"/>
      <w:r>
        <w:rPr>
          <w:rFonts w:eastAsiaTheme="minorEastAsia" w:hint="eastAsia"/>
        </w:rPr>
        <w:t xml:space="preserve">signal </w:t>
      </w:r>
      <w:r>
        <w:rPr>
          <w:rFonts w:eastAsia="Times New Roman"/>
          <w:lang w:eastAsia="en-GB"/>
        </w:rPr>
        <w:t xml:space="preserve"> in</w:t>
      </w:r>
      <w:proofErr w:type="gramEnd"/>
      <w:r>
        <w:rPr>
          <w:rFonts w:eastAsia="Times New Roman"/>
          <w:lang w:eastAsia="en-GB"/>
        </w:rPr>
        <w:t xml:space="preserve"> clause </w:t>
      </w:r>
      <w:r>
        <w:rPr>
          <w:rFonts w:eastAsiaTheme="minorEastAsia" w:hint="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eastAsiaTheme="minorEastAsia" w:hint="eastAsia"/>
        </w:rPr>
        <w:t>CW node</w:t>
      </w:r>
      <w:r>
        <w:rPr>
          <w:rFonts w:eastAsia="Times New Roman"/>
          <w:lang w:eastAsia="en-GB"/>
        </w:rPr>
        <w:t>.</w:t>
      </w:r>
    </w:p>
    <w:p w14:paraId="00855E76" w14:textId="77777777" w:rsidR="007C0B00" w:rsidRDefault="007C0B00" w:rsidP="007C0B00">
      <w:pPr>
        <w:ind w:left="568" w:hanging="284"/>
        <w:rPr>
          <w:rFonts w:eastAsia="Times New Roman"/>
          <w:lang w:eastAsia="en-GB"/>
        </w:rPr>
      </w:pPr>
      <w:r>
        <w:rPr>
          <w:rFonts w:eastAsia="Times New Roman"/>
          <w:lang w:eastAsia="en-GB"/>
        </w:rPr>
        <w:t>3)</w:t>
      </w:r>
      <w:r>
        <w:rPr>
          <w:rFonts w:eastAsia="Times New Roman"/>
          <w:lang w:eastAsia="en-GB"/>
        </w:rPr>
        <w:tab/>
        <w:t>Measure the maximum output power (</w:t>
      </w:r>
      <w:proofErr w:type="spellStart"/>
      <w:r>
        <w:rPr>
          <w:rFonts w:eastAsia="Times New Roman"/>
          <w:lang w:eastAsia="en-GB"/>
        </w:rPr>
        <w:t>P</w:t>
      </w:r>
      <w:r>
        <w:rPr>
          <w:rFonts w:eastAsia="Times New Roman"/>
          <w:vertAlign w:val="subscript"/>
          <w:lang w:eastAsia="en-GB"/>
        </w:rPr>
        <w:t>max</w:t>
      </w:r>
      <w:proofErr w:type="spellEnd"/>
      <w:r>
        <w:rPr>
          <w:rFonts w:eastAsia="Times New Roman"/>
          <w:lang w:eastAsia="en-GB"/>
        </w:rPr>
        <w:t xml:space="preserve">) at </w:t>
      </w:r>
      <w:r>
        <w:rPr>
          <w:rFonts w:eastAsiaTheme="minorEastAsia" w:hint="eastAsia"/>
        </w:rPr>
        <w:t xml:space="preserve">the </w:t>
      </w:r>
      <w:r>
        <w:rPr>
          <w:rFonts w:eastAsia="Times New Roman"/>
          <w:lang w:eastAsia="en-GB"/>
        </w:rPr>
        <w:t>connector under test.</w:t>
      </w:r>
    </w:p>
    <w:p w14:paraId="17857C6F"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08" w:name="_Toc210479748"/>
      <w:r>
        <w:rPr>
          <w:rFonts w:ascii="Arial" w:eastAsiaTheme="minorEastAsia" w:hAnsi="Arial" w:hint="eastAsia"/>
          <w:sz w:val="28"/>
        </w:rPr>
        <w:t>8</w:t>
      </w:r>
      <w:r>
        <w:rPr>
          <w:rFonts w:ascii="Arial" w:eastAsia="Times New Roman" w:hAnsi="Arial"/>
          <w:sz w:val="28"/>
          <w:lang w:eastAsia="en-GB"/>
        </w:rPr>
        <w:t>.2.5</w:t>
      </w:r>
      <w:r>
        <w:rPr>
          <w:rFonts w:ascii="Arial" w:eastAsia="Times New Roman" w:hAnsi="Arial"/>
          <w:sz w:val="28"/>
          <w:lang w:eastAsia="en-GB"/>
        </w:rPr>
        <w:tab/>
        <w:t>Test requirement</w:t>
      </w:r>
      <w:bookmarkEnd w:id="4308"/>
    </w:p>
    <w:p w14:paraId="77035E34" w14:textId="77777777" w:rsidR="007C0B00" w:rsidRDefault="007C0B00" w:rsidP="007C0B00">
      <w:pPr>
        <w:rPr>
          <w:rFonts w:eastAsia="Times New Roman"/>
          <w:lang w:eastAsia="en-GB"/>
        </w:rPr>
      </w:pPr>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p>
    <w:p w14:paraId="5741D8DA" w14:textId="77777777" w:rsidR="007C0B00" w:rsidRDefault="007C0B00" w:rsidP="007C0B00">
      <w:pPr>
        <w:keepNext/>
        <w:keepLines/>
        <w:spacing w:before="60"/>
        <w:jc w:val="center"/>
        <w:rPr>
          <w:rFonts w:ascii="Arial" w:eastAsia="Times New Roman" w:hAnsi="Arial"/>
          <w:b/>
          <w:lang w:eastAsia="en-GB"/>
        </w:rPr>
      </w:pPr>
      <w:r>
        <w:rPr>
          <w:rFonts w:ascii="Arial" w:eastAsia="Yu Mincho" w:hAnsi="Arial"/>
          <w:b/>
          <w:lang w:eastAsia="en-GB"/>
        </w:rPr>
        <w:t xml:space="preserve">Table </w:t>
      </w:r>
      <w:r>
        <w:rPr>
          <w:rFonts w:ascii="Arial" w:eastAsiaTheme="minorEastAsia" w:hAnsi="Arial" w:hint="eastAsia"/>
          <w:b/>
        </w:rPr>
        <w:t>8</w:t>
      </w:r>
      <w:r>
        <w:rPr>
          <w:rFonts w:ascii="Arial" w:eastAsia="Yu Mincho" w:hAnsi="Arial"/>
          <w:b/>
          <w:lang w:eastAsia="en-GB"/>
        </w:rPr>
        <w:t xml:space="preserve">.2.5-1: Test requirement for conducted </w:t>
      </w:r>
      <w:r>
        <w:rPr>
          <w:rFonts w:ascii="Arial" w:eastAsiaTheme="minorEastAsia" w:hAnsi="Arial" w:hint="eastAsia"/>
          <w:b/>
        </w:rPr>
        <w:t>CW node</w:t>
      </w:r>
      <w:r>
        <w:rPr>
          <w:rFonts w:ascii="Arial" w:eastAsia="Yu Mincho" w:hAnsi="Arial"/>
          <w:b/>
          <w:lang w:eastAsia="en-GB"/>
        </w:rPr>
        <w:t xml:space="preserve"> output</w:t>
      </w:r>
      <w:r>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3B59AF">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3B59AF">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3B59AF">
            <w:pPr>
              <w:keepNext/>
              <w:keepLines/>
              <w:spacing w:after="0"/>
              <w:jc w:val="center"/>
              <w:rPr>
                <w:rFonts w:ascii="Arial" w:eastAsia="Times New Roman" w:hAnsi="Arial"/>
                <w:b/>
                <w:sz w:val="18"/>
                <w:lang w:eastAsia="ja-JP"/>
              </w:rPr>
            </w:pPr>
            <w:r>
              <w:rPr>
                <w:rFonts w:ascii="Arial" w:eastAsia="Times New Roman" w:hAnsi="Arial"/>
                <w:b/>
                <w:sz w:val="18"/>
                <w:lang w:eastAsia="ja-JP"/>
              </w:rPr>
              <w:t xml:space="preserve">Normal </w:t>
            </w:r>
            <w:r>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3B59AF">
            <w:pPr>
              <w:keepNext/>
              <w:keepLines/>
              <w:spacing w:after="0"/>
              <w:jc w:val="center"/>
              <w:rPr>
                <w:rFonts w:ascii="Arial" w:eastAsia="Times New Roman" w:hAnsi="Arial"/>
                <w:b/>
                <w:sz w:val="18"/>
                <w:lang w:eastAsia="en-GB"/>
              </w:rPr>
            </w:pPr>
            <w:r>
              <w:rPr>
                <w:rFonts w:ascii="Arial" w:eastAsia="Times New Roman" w:hAnsi="Arial"/>
                <w:b/>
                <w:sz w:val="18"/>
                <w:lang w:eastAsia="en-GB"/>
              </w:rPr>
              <w:t xml:space="preserve">Extreme </w:t>
            </w:r>
            <w:r>
              <w:rPr>
                <w:rFonts w:ascii="Arial" w:eastAsia="Times New Roman" w:hAnsi="Arial"/>
                <w:b/>
                <w:sz w:val="18"/>
                <w:lang w:eastAsia="sv-SE"/>
              </w:rPr>
              <w:t>test environment</w:t>
            </w:r>
          </w:p>
        </w:tc>
      </w:tr>
      <w:tr w:rsidR="007C0B00" w14:paraId="476B1762" w14:textId="77777777" w:rsidTr="003B59AF">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Default="007C0B00" w:rsidP="003B59AF">
            <w:pPr>
              <w:keepNext/>
              <w:keepLines/>
              <w:spacing w:after="0"/>
              <w:jc w:val="center"/>
              <w:rPr>
                <w:rFonts w:ascii="Arial" w:eastAsiaTheme="minorEastAsia" w:hAnsi="Arial"/>
                <w:iCs/>
                <w:sz w:val="18"/>
              </w:rPr>
            </w:pPr>
            <w:r>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3B59AF">
            <w:pPr>
              <w:keepNext/>
              <w:keepLines/>
              <w:spacing w:after="0"/>
              <w:jc w:val="center"/>
              <w:rPr>
                <w:rFonts w:ascii="Arial" w:eastAsia="Times New Roman" w:hAnsi="Arial"/>
                <w:sz w:val="18"/>
                <w:lang w:eastAsia="ja-JP"/>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3B59AF">
            <w:pPr>
              <w:keepNext/>
              <w:keepLines/>
              <w:spacing w:after="0"/>
              <w:jc w:val="center"/>
              <w:rPr>
                <w:rFonts w:ascii="Arial" w:eastAsia="Times New Roman" w:hAnsi="Arial"/>
                <w:sz w:val="18"/>
                <w:lang w:eastAsia="en-GB"/>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p>
        </w:tc>
      </w:tr>
      <w:tr w:rsidR="007C0B00" w14:paraId="5553E26E" w14:textId="77777777" w:rsidTr="003B59AF">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3B59AF">
            <w:pPr>
              <w:keepNext/>
              <w:keepLines/>
              <w:spacing w:after="0"/>
              <w:ind w:left="873" w:hanging="873"/>
              <w:rPr>
                <w:rFonts w:ascii="Arial" w:eastAsia="Times New Roman" w:hAnsi="Arial" w:cs="Arial"/>
                <w:sz w:val="18"/>
                <w:szCs w:val="18"/>
                <w:lang w:eastAsia="en-GB"/>
              </w:rPr>
            </w:pPr>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p>
        </w:tc>
      </w:tr>
    </w:tbl>
    <w:p w14:paraId="265C6DD2" w14:textId="41B87BE3" w:rsidR="00441D21" w:rsidRDefault="00A26349" w:rsidP="00441D21">
      <w:pPr>
        <w:pStyle w:val="21"/>
      </w:pPr>
      <w:bookmarkStart w:id="4309" w:name="_Toc214977262"/>
      <w:r>
        <w:t>8</w:t>
      </w:r>
      <w:r w:rsidR="00441D21" w:rsidRPr="00F95B02">
        <w:t>.</w:t>
      </w:r>
      <w:r w:rsidR="00441D21">
        <w:t>3</w:t>
      </w:r>
      <w:r w:rsidR="00441D21" w:rsidRPr="00F95B02">
        <w:tab/>
      </w:r>
      <w:r w:rsidR="00441D21">
        <w:rPr>
          <w:rFonts w:hint="eastAsia"/>
        </w:rPr>
        <w:t>F</w:t>
      </w:r>
      <w:r w:rsidR="00441D21">
        <w:t>requency error</w:t>
      </w:r>
      <w:bookmarkEnd w:id="4302"/>
      <w:bookmarkEnd w:id="4309"/>
    </w:p>
    <w:p w14:paraId="40E71EDD"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10" w:name="_Toc210479787"/>
      <w:bookmarkStart w:id="4311" w:name="_Toc193202769"/>
      <w:r>
        <w:rPr>
          <w:rFonts w:ascii="Arial" w:eastAsiaTheme="minorEastAsia" w:hAnsi="Arial" w:hint="eastAsia"/>
          <w:sz w:val="24"/>
        </w:rPr>
        <w:t>8.3.1</w:t>
      </w:r>
      <w:r>
        <w:rPr>
          <w:rFonts w:ascii="Arial" w:eastAsia="Times New Roman" w:hAnsi="Arial"/>
          <w:sz w:val="24"/>
          <w:lang w:eastAsia="en-GB"/>
        </w:rPr>
        <w:tab/>
        <w:t>Definition and applicability</w:t>
      </w:r>
      <w:bookmarkEnd w:id="4310"/>
    </w:p>
    <w:p w14:paraId="7D97EA56" w14:textId="77777777" w:rsidR="007C0B00" w:rsidRDefault="007C0B00" w:rsidP="007C0B00">
      <w:pPr>
        <w:rPr>
          <w:rFonts w:eastAsia="Times New Roman" w:cs="v4.2.0"/>
          <w:lang w:eastAsia="en-GB"/>
        </w:rPr>
      </w:pPr>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14:textId="77777777" w:rsidR="007C0B00" w:rsidRDefault="007C0B00" w:rsidP="007C0B00">
      <w:pPr>
        <w:rPr>
          <w:rFonts w:eastAsia="Times New Roman" w:cs="v5.0.0"/>
          <w:lang w:eastAsia="en-GB"/>
        </w:rPr>
      </w:pPr>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12" w:name="_Toc210479788"/>
      <w:r>
        <w:rPr>
          <w:rFonts w:ascii="Arial" w:eastAsiaTheme="minorEastAsia" w:hAnsi="Arial" w:hint="eastAsia"/>
          <w:sz w:val="24"/>
        </w:rPr>
        <w:t>8.3.2</w:t>
      </w:r>
      <w:r>
        <w:rPr>
          <w:rFonts w:ascii="Arial" w:eastAsia="Times New Roman" w:hAnsi="Arial"/>
          <w:sz w:val="24"/>
          <w:lang w:eastAsia="en-GB"/>
        </w:rPr>
        <w:tab/>
        <w:t>Minimum Requirement</w:t>
      </w:r>
      <w:bookmarkEnd w:id="4312"/>
    </w:p>
    <w:p w14:paraId="1DA78326" w14:textId="77777777" w:rsidR="007C0B00" w:rsidRDefault="007C0B00" w:rsidP="007C0B00">
      <w:pPr>
        <w:rPr>
          <w:rFonts w:eastAsia="Times New Roman"/>
          <w:lang w:eastAsia="en-GB"/>
        </w:rPr>
      </w:pPr>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p>
    <w:p w14:paraId="3E5F11DC"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13" w:name="_Toc210479789"/>
      <w:r>
        <w:rPr>
          <w:rFonts w:ascii="Arial" w:eastAsiaTheme="minorEastAsia" w:hAnsi="Arial" w:hint="eastAsia"/>
          <w:sz w:val="24"/>
        </w:rPr>
        <w:t>8.3.3</w:t>
      </w:r>
      <w:r>
        <w:rPr>
          <w:rFonts w:ascii="Arial" w:eastAsia="Times New Roman" w:hAnsi="Arial"/>
          <w:sz w:val="24"/>
          <w:lang w:eastAsia="en-GB"/>
        </w:rPr>
        <w:tab/>
        <w:t>Test purpose</w:t>
      </w:r>
      <w:bookmarkEnd w:id="4313"/>
    </w:p>
    <w:p w14:paraId="603D0295" w14:textId="77777777" w:rsidR="007C0B00" w:rsidRDefault="007C0B00" w:rsidP="007C0B00">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14" w:name="_Toc210479790"/>
      <w:r>
        <w:rPr>
          <w:rFonts w:ascii="Arial" w:eastAsiaTheme="minorEastAsia" w:hAnsi="Arial" w:hint="eastAsia"/>
          <w:sz w:val="24"/>
        </w:rPr>
        <w:lastRenderedPageBreak/>
        <w:t>8.3.4</w:t>
      </w:r>
      <w:r>
        <w:rPr>
          <w:rFonts w:ascii="Arial" w:eastAsia="Times New Roman" w:hAnsi="Arial"/>
          <w:sz w:val="24"/>
          <w:lang w:eastAsia="en-GB"/>
        </w:rPr>
        <w:tab/>
        <w:t>Method of test</w:t>
      </w:r>
      <w:bookmarkEnd w:id="4314"/>
    </w:p>
    <w:p w14:paraId="4852A367"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315" w:name="_Toc29809729"/>
      <w:bookmarkStart w:id="4316" w:name="_Toc21099931"/>
      <w:bookmarkStart w:id="4317" w:name="_Toc37272167"/>
      <w:bookmarkStart w:id="4318" w:name="_Toc36645113"/>
      <w:bookmarkStart w:id="4319" w:name="_Toc45884413"/>
      <w:bookmarkStart w:id="4320" w:name="_Toc53182436"/>
      <w:bookmarkStart w:id="4321" w:name="_Toc61182674"/>
      <w:bookmarkStart w:id="4322" w:name="_Toc74961790"/>
      <w:bookmarkStart w:id="4323" w:name="_Toc75242701"/>
      <w:bookmarkStart w:id="4324" w:name="_Toc98773606"/>
      <w:bookmarkStart w:id="4325" w:name="_Toc122013048"/>
      <w:bookmarkStart w:id="4326" w:name="_Toc58862681"/>
      <w:bookmarkStart w:id="4327" w:name="_Toc106201365"/>
      <w:bookmarkStart w:id="4328" w:name="_Toc115191218"/>
      <w:bookmarkStart w:id="4329" w:name="_Toc58860177"/>
      <w:bookmarkStart w:id="4330" w:name="_Toc66727987"/>
      <w:bookmarkStart w:id="4331" w:name="_Toc82595150"/>
      <w:bookmarkStart w:id="4332" w:name="_Toc131537627"/>
      <w:bookmarkStart w:id="4333" w:name="_Toc124155867"/>
      <w:bookmarkStart w:id="4334" w:name="_Toc76545047"/>
      <w:bookmarkStart w:id="4335" w:name="_Toc156576050"/>
      <w:bookmarkStart w:id="4336" w:name="_Toc210479798"/>
      <w:bookmarkStart w:id="4337" w:name="_Toc137397834"/>
      <w:bookmarkStart w:id="4338" w:name="_Toc89955181"/>
      <w:bookmarkStart w:id="4339" w:name="_Toc176944572"/>
      <w:r>
        <w:rPr>
          <w:rFonts w:ascii="Arial" w:eastAsia="Times New Roman" w:hAnsi="Arial" w:hint="eastAsia"/>
          <w:sz w:val="22"/>
          <w:lang w:eastAsia="en-GB"/>
        </w:rPr>
        <w:t>8.3.4.1</w:t>
      </w:r>
      <w:r>
        <w:rPr>
          <w:rFonts w:ascii="Arial" w:eastAsia="Times New Roman" w:hAnsi="Arial"/>
          <w:sz w:val="22"/>
          <w:lang w:eastAsia="en-GB"/>
        </w:rPr>
        <w:tab/>
        <w:t>Initial conditions</w:t>
      </w:r>
    </w:p>
    <w:p w14:paraId="255387C0"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108BA8B8"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p>
    <w:p w14:paraId="58D457C2" w14:textId="77777777" w:rsidR="007C0B00" w:rsidRDefault="007C0B00" w:rsidP="007C0B00">
      <w:pPr>
        <w:ind w:left="568" w:hanging="284"/>
        <w:rPr>
          <w:rFonts w:eastAsiaTheme="minorEastAsia" w:cs="v4.2.0"/>
        </w:rPr>
      </w:pPr>
    </w:p>
    <w:p w14:paraId="6537A12A"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8.3.4.2</w:t>
      </w:r>
      <w:r>
        <w:rPr>
          <w:rFonts w:ascii="Arial" w:eastAsia="Times New Roman" w:hAnsi="Arial"/>
          <w:sz w:val="22"/>
          <w:lang w:eastAsia="en-GB"/>
        </w:rPr>
        <w:tab/>
        <w:t>Procedure</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222EB37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14:textId="77777777" w:rsidR="007C0B00" w:rsidRDefault="007C0B00" w:rsidP="007C0B00">
      <w:pPr>
        <w:pStyle w:val="B10"/>
      </w:pPr>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0" w:name="_Toc210479791"/>
      <w:r>
        <w:rPr>
          <w:rFonts w:ascii="Arial" w:eastAsiaTheme="minorEastAsia" w:hAnsi="Arial" w:hint="eastAsia"/>
          <w:sz w:val="24"/>
        </w:rPr>
        <w:t>8.3.5</w:t>
      </w:r>
      <w:r>
        <w:rPr>
          <w:rFonts w:ascii="Arial" w:eastAsia="Times New Roman" w:hAnsi="Arial"/>
          <w:sz w:val="24"/>
          <w:lang w:eastAsia="en-GB"/>
        </w:rPr>
        <w:tab/>
        <w:t>Test Requirements</w:t>
      </w:r>
      <w:bookmarkEnd w:id="4340"/>
    </w:p>
    <w:p w14:paraId="7504C1A8" w14:textId="77777777" w:rsidR="007C0B00" w:rsidRDefault="007C0B00" w:rsidP="007C0B00">
      <w:pPr>
        <w:keepNext/>
        <w:keepLines/>
        <w:spacing w:before="60"/>
        <w:jc w:val="center"/>
        <w:rPr>
          <w:rFonts w:ascii="Arial" w:eastAsia="Times New Roman" w:hAnsi="Arial"/>
          <w:b/>
          <w:lang w:eastAsia="en-GB"/>
        </w:rPr>
      </w:pPr>
      <w:r>
        <w:rPr>
          <w:rFonts w:ascii="Arial" w:eastAsia="Times New Roman" w:hAnsi="Arial"/>
          <w:b/>
          <w:lang w:eastAsia="en-GB"/>
        </w:rPr>
        <w:t xml:space="preserve">Table </w:t>
      </w:r>
      <w:r>
        <w:rPr>
          <w:rFonts w:ascii="Arial" w:eastAsiaTheme="minorEastAsia" w:hAnsi="Arial" w:hint="eastAsia"/>
          <w:b/>
        </w:rPr>
        <w:t>8.3.5</w:t>
      </w:r>
      <w:r>
        <w:rPr>
          <w:rFonts w:ascii="Arial" w:eastAsia="Times New Roman" w:hAnsi="Arial"/>
          <w:b/>
          <w:lang w:eastAsia="ja-JP"/>
        </w:rPr>
        <w:t>-1</w:t>
      </w:r>
      <w:r>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3B59AF">
        <w:trPr>
          <w:jc w:val="center"/>
        </w:trPr>
        <w:tc>
          <w:tcPr>
            <w:tcW w:w="2518" w:type="dxa"/>
          </w:tcPr>
          <w:p w14:paraId="52864E34" w14:textId="77777777" w:rsidR="007C0B00" w:rsidRDefault="007C0B00" w:rsidP="003B59AF">
            <w:pPr>
              <w:keepNext/>
              <w:keepLines/>
              <w:spacing w:after="0"/>
              <w:jc w:val="center"/>
              <w:rPr>
                <w:rFonts w:ascii="Arial" w:hAnsi="Arial"/>
                <w:b/>
                <w:sz w:val="18"/>
                <w:lang w:val="en-US"/>
              </w:rPr>
            </w:pPr>
            <w:r>
              <w:rPr>
                <w:rFonts w:ascii="Arial" w:hAnsi="Arial" w:hint="eastAsia"/>
                <w:b/>
                <w:sz w:val="18"/>
                <w:lang w:val="en-US" w:eastAsia="zh-CN"/>
              </w:rPr>
              <w:t>DUT</w:t>
            </w:r>
          </w:p>
        </w:tc>
        <w:tc>
          <w:tcPr>
            <w:tcW w:w="2091" w:type="dxa"/>
          </w:tcPr>
          <w:p w14:paraId="05730A9E" w14:textId="77777777" w:rsidR="007C0B00" w:rsidRDefault="007C0B00" w:rsidP="003B59AF">
            <w:pPr>
              <w:keepNext/>
              <w:keepLines/>
              <w:spacing w:after="0"/>
              <w:jc w:val="center"/>
              <w:rPr>
                <w:rFonts w:ascii="Arial" w:eastAsia="Times New Roman" w:hAnsi="Arial"/>
                <w:b/>
                <w:sz w:val="18"/>
                <w:lang w:eastAsia="en-GB"/>
              </w:rPr>
            </w:pPr>
            <w:r>
              <w:rPr>
                <w:rFonts w:ascii="Arial" w:eastAsia="Times New Roman" w:hAnsi="Arial"/>
                <w:b/>
                <w:sz w:val="18"/>
                <w:lang w:eastAsia="en-GB"/>
              </w:rPr>
              <w:t>Accuracy</w:t>
            </w:r>
          </w:p>
        </w:tc>
      </w:tr>
      <w:tr w:rsidR="007C0B00" w14:paraId="10269899" w14:textId="77777777" w:rsidTr="003B59AF">
        <w:trPr>
          <w:jc w:val="center"/>
        </w:trPr>
        <w:tc>
          <w:tcPr>
            <w:tcW w:w="2518" w:type="dxa"/>
          </w:tcPr>
          <w:p w14:paraId="0B0C2986" w14:textId="77777777" w:rsidR="007C0B00" w:rsidRDefault="007C0B00" w:rsidP="003B59AF">
            <w:pPr>
              <w:keepNext/>
              <w:keepLines/>
              <w:spacing w:after="0"/>
              <w:jc w:val="center"/>
              <w:rPr>
                <w:rFonts w:ascii="Arial" w:eastAsiaTheme="minorEastAsia" w:hAnsi="Arial"/>
                <w:sz w:val="18"/>
              </w:rPr>
            </w:pPr>
            <w:r>
              <w:rPr>
                <w:rFonts w:ascii="Arial" w:eastAsiaTheme="minorEastAsia" w:hAnsi="Arial" w:hint="eastAsia"/>
                <w:sz w:val="18"/>
              </w:rPr>
              <w:t>CW node</w:t>
            </w:r>
          </w:p>
        </w:tc>
        <w:tc>
          <w:tcPr>
            <w:tcW w:w="2091" w:type="dxa"/>
          </w:tcPr>
          <w:p w14:paraId="6CA1A43D" w14:textId="77777777" w:rsidR="007C0B00" w:rsidRDefault="007C0B00" w:rsidP="003B59AF">
            <w:pPr>
              <w:keepNext/>
              <w:keepLines/>
              <w:spacing w:after="0"/>
              <w:jc w:val="center"/>
              <w:rPr>
                <w:rFonts w:ascii="Arial" w:eastAsia="Times New Roman" w:hAnsi="Arial"/>
                <w:sz w:val="18"/>
                <w:lang w:eastAsia="en-GB"/>
              </w:rPr>
            </w:pPr>
            <w:proofErr w:type="gramStart"/>
            <w:r>
              <w:rPr>
                <w:rFonts w:ascii="Arial" w:eastAsia="Times New Roman" w:hAnsi="Arial"/>
                <w:sz w:val="18"/>
                <w:lang w:eastAsia="en-GB"/>
              </w:rPr>
              <w:t>±(</w:t>
            </w:r>
            <w:proofErr w:type="gramEnd"/>
            <w:r>
              <w:rPr>
                <w:rFonts w:ascii="Arial" w:eastAsia="Times New Roman" w:hAnsi="Arial"/>
                <w:sz w:val="18"/>
                <w:lang w:eastAsia="en-GB"/>
              </w:rPr>
              <w:t>0.1 ppm + 12 Hz)</w:t>
            </w:r>
          </w:p>
        </w:tc>
      </w:tr>
    </w:tbl>
    <w:p w14:paraId="3B53EED1" w14:textId="6BAD41D4" w:rsidR="00441D21" w:rsidRDefault="00A26349" w:rsidP="00441D21">
      <w:pPr>
        <w:pStyle w:val="21"/>
      </w:pPr>
      <w:bookmarkStart w:id="4341" w:name="_Toc214977263"/>
      <w:r>
        <w:t>8</w:t>
      </w:r>
      <w:r w:rsidR="00441D21" w:rsidRPr="00F95B02">
        <w:t>.</w:t>
      </w:r>
      <w:r w:rsidR="009C3CDD">
        <w:t>4</w:t>
      </w:r>
      <w:r w:rsidR="00441D21" w:rsidRPr="00F95B02">
        <w:tab/>
      </w:r>
      <w:r w:rsidR="00441D21">
        <w:rPr>
          <w:rFonts w:hint="eastAsia"/>
        </w:rPr>
        <w:t>U</w:t>
      </w:r>
      <w:r w:rsidR="00441D21">
        <w:t>nwanted emission</w:t>
      </w:r>
      <w:bookmarkEnd w:id="4311"/>
      <w:bookmarkEnd w:id="4341"/>
    </w:p>
    <w:p w14:paraId="71FEFD98" w14:textId="77777777" w:rsidR="007C0B00" w:rsidRDefault="007C0B00" w:rsidP="007C0B00">
      <w:pPr>
        <w:keepNext/>
        <w:keepLines/>
        <w:spacing w:before="120"/>
        <w:ind w:left="1134" w:hanging="1134"/>
        <w:outlineLvl w:val="2"/>
        <w:rPr>
          <w:rFonts w:eastAsia="Times New Roman"/>
          <w:lang w:eastAsia="en-GB"/>
        </w:rPr>
      </w:pPr>
      <w:r>
        <w:rPr>
          <w:rFonts w:ascii="Arial" w:eastAsia="Times New Roman" w:hAnsi="Arial"/>
          <w:sz w:val="28"/>
          <w:lang w:eastAsia="en-GB"/>
        </w:rPr>
        <w:t>8.4.1 Phase noise</w:t>
      </w:r>
    </w:p>
    <w:p w14:paraId="5E53B3B7" w14:textId="77777777" w:rsidR="007C0B00" w:rsidRDefault="007C0B00" w:rsidP="007C0B00">
      <w:pPr>
        <w:keepNext/>
        <w:keepLines/>
        <w:spacing w:before="120"/>
        <w:ind w:left="1418" w:hanging="1418"/>
        <w:outlineLvl w:val="3"/>
        <w:rPr>
          <w:rFonts w:eastAsiaTheme="minorEastAsia"/>
          <w:sz w:val="24"/>
        </w:rPr>
      </w:pPr>
      <w:r>
        <w:rPr>
          <w:rFonts w:ascii="Arial" w:eastAsiaTheme="minorEastAsia" w:hAnsi="Arial" w:hint="eastAsia"/>
          <w:sz w:val="24"/>
        </w:rPr>
        <w:t>8.4.1.1</w:t>
      </w:r>
      <w:r>
        <w:rPr>
          <w:rFonts w:ascii="Arial" w:eastAsiaTheme="minorEastAsia" w:hAnsi="Arial"/>
          <w:sz w:val="24"/>
        </w:rPr>
        <w:tab/>
        <w:t>Definition and applicability</w:t>
      </w:r>
    </w:p>
    <w:p w14:paraId="4C226B4A" w14:textId="77777777" w:rsidR="007C0B00" w:rsidRDefault="007C0B00" w:rsidP="007C0B00">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eastAsiaTheme="minorEastAsia" w:hint="eastAsia"/>
        </w:rPr>
        <w:t>frequency offset</w:t>
      </w:r>
      <w:r>
        <w:rPr>
          <w:rFonts w:eastAsia="Times New Roman"/>
          <w:lang w:eastAsia="en-GB"/>
        </w:rPr>
        <w:t xml:space="preserve"> </w:t>
      </w:r>
      <w:r>
        <w:rPr>
          <w:rFonts w:eastAsiaTheme="minorEastAsia" w:hint="eastAsia"/>
        </w:rPr>
        <w:t>from</w:t>
      </w:r>
      <w:r>
        <w:rPr>
          <w:rFonts w:eastAsia="Times New Roman"/>
          <w:lang w:eastAsia="en-GB"/>
        </w:rPr>
        <w:t xml:space="preserve"> the </w:t>
      </w:r>
      <w:r>
        <w:rPr>
          <w:rFonts w:eastAsiaTheme="minorEastAsia" w:hint="eastAsia"/>
        </w:rPr>
        <w:t>phase</w:t>
      </w:r>
      <w:r>
        <w:rPr>
          <w:rFonts w:eastAsia="Times New Roman"/>
          <w:lang w:eastAsia="en-GB"/>
        </w:rPr>
        <w:t xml:space="preserve"> </w:t>
      </w:r>
      <w:r>
        <w:rPr>
          <w:rFonts w:eastAsiaTheme="minorEastAsia" w:hint="eastAsia"/>
        </w:rPr>
        <w:t>noise</w:t>
      </w:r>
      <w:r>
        <w:rPr>
          <w:rFonts w:eastAsia="Times New Roman"/>
          <w:lang w:eastAsia="en-GB"/>
        </w:rPr>
        <w:t xml:space="preserve"> frequency</w:t>
      </w:r>
      <w:r>
        <w:rPr>
          <w:rFonts w:eastAsiaTheme="minorEastAsia" w:hint="eastAsia"/>
        </w:rPr>
        <w:t xml:space="preserve"> point to</w:t>
      </w:r>
      <w:r>
        <w:rPr>
          <w:rFonts w:eastAsia="Times New Roman"/>
          <w:lang w:eastAsia="en-GB"/>
        </w:rPr>
        <w:t xml:space="preserve"> </w:t>
      </w:r>
      <w:r>
        <w:rPr>
          <w:rFonts w:eastAsiaTheme="minorEastAsia" w:hint="eastAsia"/>
        </w:rPr>
        <w:t xml:space="preserve">the </w:t>
      </w:r>
      <w:r>
        <w:rPr>
          <w:rFonts w:eastAsia="Times New Roman"/>
          <w:lang w:eastAsia="en-GB"/>
        </w:rPr>
        <w:t>centre frequency of carrier wave.</w:t>
      </w:r>
    </w:p>
    <w:p w14:paraId="080C4087" w14:textId="77777777" w:rsidR="007C0B00" w:rsidRDefault="007C0B00" w:rsidP="007C0B00">
      <w:pPr>
        <w:rPr>
          <w:rFonts w:eastAsia="等线"/>
        </w:rPr>
      </w:pPr>
      <w:r>
        <w:rPr>
          <w:rFonts w:eastAsia="等线"/>
        </w:rPr>
        <w:t xml:space="preserve">For the CW equipment declared capable of performing phase noise cancellation, the requirement in </w:t>
      </w:r>
      <w:r>
        <w:rPr>
          <w:rFonts w:eastAsia="等线" w:hint="eastAsia"/>
        </w:rPr>
        <w:t xml:space="preserve">clause </w:t>
      </w:r>
      <w:r>
        <w:rPr>
          <w:rFonts w:eastAsia="等线"/>
        </w:rPr>
        <w:t>8.</w:t>
      </w:r>
      <w:r>
        <w:rPr>
          <w:rFonts w:eastAsia="等线" w:hint="eastAsia"/>
        </w:rPr>
        <w:t>4.1.5</w:t>
      </w:r>
      <w:r>
        <w:rPr>
          <w:rFonts w:eastAsia="等线"/>
        </w:rPr>
        <w:t xml:space="preserve"> is not applied. </w:t>
      </w:r>
      <w:r>
        <w:rPr>
          <w:rFonts w:eastAsia="等线" w:hint="eastAsia"/>
        </w:rPr>
        <w:t xml:space="preserve"> </w:t>
      </w:r>
    </w:p>
    <w:p w14:paraId="59141F4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8.4.1.2</w:t>
      </w:r>
      <w:r>
        <w:rPr>
          <w:rFonts w:ascii="Arial" w:eastAsia="Times New Roman" w:hAnsi="Arial"/>
          <w:sz w:val="24"/>
          <w:lang w:eastAsia="en-GB"/>
        </w:rPr>
        <w:tab/>
        <w:t>Minimum requirement</w:t>
      </w:r>
    </w:p>
    <w:p w14:paraId="7401F03D" w14:textId="77777777" w:rsidR="007C0B00" w:rsidRDefault="007C0B00" w:rsidP="007C0B00">
      <w:pPr>
        <w:rPr>
          <w:rFonts w:eastAsiaTheme="minorEastAsia"/>
        </w:rPr>
      </w:pPr>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p>
    <w:p w14:paraId="096A4C80" w14:textId="77777777" w:rsidR="007C0B00" w:rsidRDefault="007C0B00" w:rsidP="007C0B00">
      <w:pPr>
        <w:rPr>
          <w:rFonts w:eastAsiaTheme="minorEastAsia"/>
        </w:rPr>
      </w:pPr>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p>
    <w:p w14:paraId="4E05732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8.4.1.3</w:t>
      </w:r>
      <w:r>
        <w:rPr>
          <w:rFonts w:ascii="Arial" w:eastAsia="Times New Roman" w:hAnsi="Arial"/>
          <w:sz w:val="24"/>
          <w:lang w:eastAsia="en-GB"/>
        </w:rPr>
        <w:tab/>
        <w:t>Test purpose</w:t>
      </w:r>
    </w:p>
    <w:p w14:paraId="4220C41E" w14:textId="77777777" w:rsidR="007C0B00" w:rsidRDefault="007C0B00" w:rsidP="007C0B00">
      <w:pPr>
        <w:rPr>
          <w:rFonts w:eastAsiaTheme="minorEastAsia"/>
        </w:rPr>
      </w:pPr>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p>
    <w:p w14:paraId="7E1077E7"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8.4.1.4</w:t>
      </w:r>
      <w:r>
        <w:rPr>
          <w:rFonts w:ascii="Arial" w:eastAsia="Times New Roman" w:hAnsi="Arial"/>
          <w:sz w:val="24"/>
          <w:lang w:eastAsia="en-GB"/>
        </w:rPr>
        <w:tab/>
        <w:t>Method of test</w:t>
      </w:r>
    </w:p>
    <w:p w14:paraId="58D4E449"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8.4.1.4.1</w:t>
      </w:r>
      <w:r>
        <w:rPr>
          <w:rFonts w:ascii="Arial" w:eastAsia="Times New Roman" w:hAnsi="Arial"/>
          <w:sz w:val="22"/>
          <w:lang w:eastAsia="en-GB"/>
        </w:rPr>
        <w:tab/>
        <w:t>Initial conditions</w:t>
      </w:r>
    </w:p>
    <w:p w14:paraId="7A4698A9"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15B8AED"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p>
    <w:p w14:paraId="2FED5F92"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r>
        <w:rPr>
          <w:rFonts w:ascii="Arial" w:eastAsiaTheme="minorEastAsia" w:hAnsi="Arial" w:hint="eastAsia"/>
          <w:sz w:val="22"/>
        </w:rPr>
        <w:lastRenderedPageBreak/>
        <w:t>8.4.1.4.2</w:t>
      </w:r>
      <w:r>
        <w:rPr>
          <w:rFonts w:ascii="Arial" w:eastAsia="Times New Roman" w:hAnsi="Arial"/>
          <w:sz w:val="22"/>
          <w:lang w:eastAsia="en-GB"/>
        </w:rPr>
        <w:tab/>
        <w:t>Procedure</w:t>
      </w:r>
    </w:p>
    <w:p w14:paraId="407823B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14:textId="77777777" w:rsidR="007C0B00" w:rsidRDefault="007C0B00" w:rsidP="007C0B00">
      <w:pPr>
        <w:pStyle w:val="B10"/>
        <w:rPr>
          <w:rFonts w:eastAsiaTheme="minorEastAsia"/>
        </w:rPr>
      </w:pPr>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8.4.1.5</w:t>
      </w:r>
      <w:r>
        <w:rPr>
          <w:rFonts w:ascii="Arial" w:eastAsia="Times New Roman" w:hAnsi="Arial"/>
          <w:sz w:val="24"/>
          <w:lang w:eastAsia="en-GB"/>
        </w:rPr>
        <w:tab/>
        <w:t>Test requirements</w:t>
      </w:r>
    </w:p>
    <w:p w14:paraId="50240AC1" w14:textId="77777777" w:rsidR="007C0B00" w:rsidRDefault="007C0B00" w:rsidP="007C0B00">
      <w:pPr>
        <w:rPr>
          <w:rFonts w:eastAsia="等线"/>
        </w:rPr>
      </w:pPr>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p>
    <w:p w14:paraId="11BD6F13" w14:textId="77777777" w:rsidR="007C0B00" w:rsidRDefault="007C0B00" w:rsidP="007C0B00">
      <w:pPr>
        <w:keepNext/>
        <w:keepLines/>
        <w:spacing w:before="60"/>
        <w:jc w:val="center"/>
        <w:rPr>
          <w:rFonts w:ascii="Arial" w:eastAsia="Yu Mincho" w:hAnsi="Arial"/>
          <w:b/>
        </w:rPr>
      </w:pPr>
      <w:r>
        <w:rPr>
          <w:rFonts w:ascii="Arial" w:hAnsi="Arial"/>
          <w:b/>
        </w:rPr>
        <w:t xml:space="preserve">Table </w:t>
      </w:r>
      <w:r>
        <w:rPr>
          <w:rFonts w:ascii="Arial" w:eastAsia="Yu Mincho" w:hAnsi="Arial" w:hint="eastAsia"/>
          <w:b/>
        </w:rPr>
        <w:t>8</w:t>
      </w:r>
      <w:r>
        <w:rPr>
          <w:rFonts w:ascii="Arial" w:hAnsi="Arial"/>
          <w:b/>
        </w:rPr>
        <w:t>.</w:t>
      </w:r>
      <w:r>
        <w:rPr>
          <w:rFonts w:ascii="Arial" w:hAnsi="Arial" w:hint="eastAsia"/>
          <w:b/>
        </w:rPr>
        <w:t>4.1.5</w:t>
      </w:r>
      <w:r>
        <w:rPr>
          <w:rFonts w:ascii="Arial" w:hAnsi="Arial"/>
          <w:b/>
        </w:rPr>
        <w:t xml:space="preserve">-1: </w:t>
      </w:r>
      <w:r>
        <w:rPr>
          <w:rFonts w:ascii="Arial" w:eastAsia="Yu Mincho" w:hAnsi="Arial" w:hint="eastAsia"/>
          <w:b/>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3B59AF">
        <w:trPr>
          <w:trHeight w:val="449"/>
          <w:jc w:val="center"/>
        </w:trPr>
        <w:tc>
          <w:tcPr>
            <w:tcW w:w="1555" w:type="dxa"/>
            <w:tcMar>
              <w:top w:w="15" w:type="dxa"/>
              <w:left w:w="15" w:type="dxa"/>
              <w:bottom w:w="0" w:type="dxa"/>
              <w:right w:w="15" w:type="dxa"/>
            </w:tcMar>
            <w:vAlign w:val="center"/>
          </w:tcPr>
          <w:p w14:paraId="2B5AE107" w14:textId="77777777" w:rsidR="007C0B00" w:rsidRDefault="007C0B00" w:rsidP="003B59AF">
            <w:pPr>
              <w:jc w:val="center"/>
              <w:rPr>
                <w:rFonts w:ascii="Arial" w:hAnsi="Arial" w:cs="Arial"/>
                <w:sz w:val="18"/>
                <w:szCs w:val="18"/>
              </w:rPr>
            </w:pPr>
            <w:proofErr w:type="spellStart"/>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proofErr w:type="gramEnd"/>
            <w:r>
              <w:rPr>
                <w:rFonts w:ascii="Arial" w:hAnsi="Arial" w:cs="Arial" w:hint="eastAsia"/>
                <w:b/>
                <w:bCs/>
                <w:sz w:val="18"/>
                <w:szCs w:val="18"/>
              </w:rPr>
              <w:t>k</w:t>
            </w:r>
            <w:r>
              <w:rPr>
                <w:rFonts w:ascii="Arial" w:hAnsi="Arial" w:cs="Arial"/>
                <w:b/>
                <w:bCs/>
                <w:sz w:val="18"/>
                <w:szCs w:val="18"/>
              </w:rPr>
              <w:t>Hz)</w:t>
            </w:r>
          </w:p>
        </w:tc>
        <w:tc>
          <w:tcPr>
            <w:tcW w:w="3827" w:type="dxa"/>
          </w:tcPr>
          <w:p w14:paraId="58779B10" w14:textId="77777777" w:rsidR="007C0B00" w:rsidRDefault="007C0B00" w:rsidP="003B59AF">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7C0B00" w14:paraId="6A457D7C" w14:textId="77777777" w:rsidTr="003B59AF">
        <w:trPr>
          <w:jc w:val="center"/>
        </w:trPr>
        <w:tc>
          <w:tcPr>
            <w:tcW w:w="1555" w:type="dxa"/>
            <w:tcMar>
              <w:top w:w="15" w:type="dxa"/>
              <w:left w:w="15" w:type="dxa"/>
              <w:bottom w:w="0" w:type="dxa"/>
              <w:right w:w="15" w:type="dxa"/>
            </w:tcMar>
            <w:vAlign w:val="center"/>
          </w:tcPr>
          <w:p w14:paraId="1EF944F5" w14:textId="77777777" w:rsidR="007C0B00" w:rsidRDefault="007C0B00" w:rsidP="003B59AF">
            <w:pPr>
              <w:jc w:val="center"/>
              <w:rPr>
                <w:rFonts w:ascii="Arial" w:hAnsi="Arial" w:cs="Arial"/>
                <w:sz w:val="18"/>
                <w:szCs w:val="18"/>
              </w:rPr>
            </w:pPr>
            <w:r>
              <w:rPr>
                <w:rFonts w:ascii="Arial" w:hAnsi="Arial" w:cs="Arial"/>
                <w:sz w:val="18"/>
                <w:szCs w:val="18"/>
              </w:rPr>
              <w:t>± 7.5</w:t>
            </w:r>
          </w:p>
        </w:tc>
        <w:tc>
          <w:tcPr>
            <w:tcW w:w="3827" w:type="dxa"/>
          </w:tcPr>
          <w:p w14:paraId="5BD73628" w14:textId="77777777" w:rsidR="007C0B00" w:rsidRDefault="007C0B00" w:rsidP="003B59AF">
            <w:pPr>
              <w:jc w:val="center"/>
              <w:rPr>
                <w:rFonts w:ascii="Arial" w:hAnsi="Arial" w:cs="Arial"/>
                <w:sz w:val="18"/>
                <w:szCs w:val="18"/>
                <w:lang w:val="en-US"/>
              </w:rPr>
            </w:pPr>
            <w:r>
              <w:rPr>
                <w:rFonts w:ascii="Arial" w:hAnsi="Arial" w:cs="Arial"/>
                <w:sz w:val="18"/>
                <w:szCs w:val="18"/>
              </w:rPr>
              <w:t>-97</w:t>
            </w:r>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r w:rsidR="007C0B00" w14:paraId="6BA186B7" w14:textId="77777777" w:rsidTr="003B59AF">
        <w:trPr>
          <w:jc w:val="center"/>
        </w:trPr>
        <w:tc>
          <w:tcPr>
            <w:tcW w:w="1555" w:type="dxa"/>
            <w:tcMar>
              <w:top w:w="15" w:type="dxa"/>
              <w:left w:w="15" w:type="dxa"/>
              <w:bottom w:w="0" w:type="dxa"/>
              <w:right w:w="15" w:type="dxa"/>
            </w:tcMar>
            <w:vAlign w:val="center"/>
          </w:tcPr>
          <w:p w14:paraId="06EBFFE7" w14:textId="77777777" w:rsidR="007C0B00" w:rsidRDefault="007C0B00" w:rsidP="003B59AF">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26C4EC14" w14:textId="77777777" w:rsidR="007C0B00" w:rsidRDefault="007C0B00" w:rsidP="003B59AF">
            <w:pPr>
              <w:jc w:val="center"/>
              <w:rPr>
                <w:rFonts w:ascii="Arial" w:hAnsi="Arial" w:cs="Arial"/>
                <w:sz w:val="18"/>
                <w:szCs w:val="18"/>
              </w:rPr>
            </w:pPr>
            <w:r>
              <w:rPr>
                <w:rFonts w:ascii="Arial" w:hAnsi="Arial" w:cs="Arial"/>
                <w:sz w:val="18"/>
                <w:szCs w:val="18"/>
              </w:rPr>
              <w:t xml:space="preserve">-102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bl>
    <w:p w14:paraId="2EBA175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4342" w:name="_Toc210479830"/>
      <w:r>
        <w:rPr>
          <w:rFonts w:ascii="Arial" w:eastAsiaTheme="minorEastAsia" w:hAnsi="Arial" w:hint="eastAsia"/>
          <w:sz w:val="28"/>
        </w:rPr>
        <w:t xml:space="preserve">8.4.2 </w:t>
      </w:r>
      <w:bookmarkEnd w:id="4342"/>
      <w:r>
        <w:rPr>
          <w:rFonts w:ascii="Arial" w:eastAsia="Times New Roman" w:hAnsi="Arial"/>
          <w:sz w:val="28"/>
          <w:lang w:eastAsia="en-GB"/>
        </w:rPr>
        <w:tab/>
        <w:t>Operating band unwanted emissions</w:t>
      </w:r>
    </w:p>
    <w:p w14:paraId="341D233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3" w:name="_Toc210479831"/>
      <w:r>
        <w:rPr>
          <w:rFonts w:ascii="Arial" w:eastAsiaTheme="minorEastAsia" w:hAnsi="Arial" w:hint="eastAsia"/>
          <w:sz w:val="24"/>
        </w:rPr>
        <w:t>8.4.2.1</w:t>
      </w:r>
      <w:r>
        <w:rPr>
          <w:rFonts w:ascii="Arial" w:eastAsia="Times New Roman" w:hAnsi="Arial"/>
          <w:sz w:val="24"/>
          <w:lang w:eastAsia="en-GB"/>
        </w:rPr>
        <w:tab/>
        <w:t>Definition and applicability</w:t>
      </w:r>
      <w:bookmarkEnd w:id="4343"/>
    </w:p>
    <w:p w14:paraId="5CDCD5F0" w14:textId="77777777" w:rsidR="007C0B00" w:rsidRDefault="007C0B00" w:rsidP="007C0B0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4" w:name="_Toc210479832"/>
      <w:r>
        <w:rPr>
          <w:rFonts w:ascii="Arial" w:eastAsiaTheme="minorEastAsia" w:hAnsi="Arial" w:hint="eastAsia"/>
          <w:sz w:val="24"/>
        </w:rPr>
        <w:t>8.4.2.2</w:t>
      </w:r>
      <w:r>
        <w:rPr>
          <w:rFonts w:ascii="Arial" w:eastAsia="Times New Roman" w:hAnsi="Arial"/>
          <w:sz w:val="24"/>
          <w:lang w:eastAsia="en-GB"/>
        </w:rPr>
        <w:tab/>
        <w:t>Minimum requirement</w:t>
      </w:r>
      <w:bookmarkEnd w:id="4344"/>
    </w:p>
    <w:p w14:paraId="307918F7" w14:textId="77777777" w:rsidR="007C0B00" w:rsidRDefault="007C0B00" w:rsidP="007C0B00">
      <w:pPr>
        <w:rPr>
          <w:rFonts w:eastAsia="Times New Roman"/>
          <w:lang w:eastAsia="en-GB"/>
        </w:rPr>
      </w:pPr>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p>
    <w:p w14:paraId="40587988"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5" w:name="_Toc210479833"/>
      <w:r>
        <w:rPr>
          <w:rFonts w:ascii="Arial" w:eastAsiaTheme="minorEastAsia" w:hAnsi="Arial" w:hint="eastAsia"/>
          <w:sz w:val="24"/>
        </w:rPr>
        <w:t>8.4.2.3</w:t>
      </w:r>
      <w:r>
        <w:rPr>
          <w:rFonts w:ascii="Arial" w:eastAsia="Times New Roman" w:hAnsi="Arial"/>
          <w:sz w:val="24"/>
          <w:lang w:eastAsia="en-GB"/>
        </w:rPr>
        <w:tab/>
        <w:t>Test purpose</w:t>
      </w:r>
      <w:bookmarkEnd w:id="4345"/>
    </w:p>
    <w:p w14:paraId="1D3B296E" w14:textId="77777777" w:rsidR="007C0B00" w:rsidRDefault="007C0B00" w:rsidP="007C0B00">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6" w:name="_Toc210479834"/>
      <w:r>
        <w:rPr>
          <w:rFonts w:ascii="Arial" w:eastAsiaTheme="minorEastAsia" w:hAnsi="Arial" w:hint="eastAsia"/>
          <w:sz w:val="24"/>
        </w:rPr>
        <w:t>8.4.2.4</w:t>
      </w:r>
      <w:r>
        <w:rPr>
          <w:rFonts w:ascii="Arial" w:eastAsia="Times New Roman" w:hAnsi="Arial"/>
          <w:sz w:val="24"/>
          <w:lang w:eastAsia="en-GB"/>
        </w:rPr>
        <w:tab/>
        <w:t>Method of test</w:t>
      </w:r>
      <w:bookmarkEnd w:id="4346"/>
    </w:p>
    <w:p w14:paraId="02E54D4B"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347" w:name="_Toc210479835"/>
      <w:r>
        <w:rPr>
          <w:rFonts w:ascii="Arial" w:eastAsiaTheme="minorEastAsia" w:hAnsi="Arial" w:hint="eastAsia"/>
          <w:sz w:val="22"/>
        </w:rPr>
        <w:t>8.4.2.4.1</w:t>
      </w:r>
      <w:r>
        <w:rPr>
          <w:rFonts w:ascii="Arial" w:eastAsia="Times New Roman" w:hAnsi="Arial"/>
          <w:sz w:val="22"/>
          <w:lang w:eastAsia="en-GB"/>
        </w:rPr>
        <w:tab/>
        <w:t>Initial conditions</w:t>
      </w:r>
      <w:bookmarkEnd w:id="4347"/>
    </w:p>
    <w:p w14:paraId="31D2E262" w14:textId="77777777" w:rsidR="007C0B00" w:rsidRDefault="007C0B00" w:rsidP="007C0B00">
      <w:pPr>
        <w:rPr>
          <w:rFonts w:eastAsia="Times New Roman"/>
          <w:lang w:eastAsia="en-GB"/>
        </w:rPr>
      </w:pPr>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243938E" w14:textId="77777777" w:rsidR="007C0B00" w:rsidRDefault="007C0B00" w:rsidP="007C0B00">
      <w:pPr>
        <w:rPr>
          <w:rFonts w:eastAsia="Times New Roman"/>
          <w:lang w:eastAsia="en-GB"/>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p>
    <w:p w14:paraId="75806521"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bookmarkStart w:id="4348" w:name="_Toc210479836"/>
      <w:r>
        <w:rPr>
          <w:rFonts w:ascii="Arial" w:eastAsiaTheme="minorEastAsia" w:hAnsi="Arial" w:hint="eastAsia"/>
          <w:sz w:val="22"/>
        </w:rPr>
        <w:t>8.4.2.4.2</w:t>
      </w:r>
      <w:r>
        <w:rPr>
          <w:rFonts w:ascii="Arial" w:eastAsia="Times New Roman" w:hAnsi="Arial"/>
          <w:sz w:val="22"/>
          <w:lang w:eastAsia="en-GB"/>
        </w:rPr>
        <w:tab/>
        <w:t>Procedure</w:t>
      </w:r>
      <w:bookmarkEnd w:id="4348"/>
    </w:p>
    <w:p w14:paraId="59B4AC2F" w14:textId="77777777" w:rsidR="007C0B00" w:rsidRDefault="007C0B00" w:rsidP="007C0B00">
      <w:pPr>
        <w:pStyle w:val="B10"/>
      </w:pPr>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14:textId="77777777" w:rsidR="007C0B00" w:rsidRDefault="007C0B00" w:rsidP="007C0B00">
      <w:pPr>
        <w:ind w:left="568" w:hanging="284"/>
        <w:rPr>
          <w:rFonts w:eastAsia="Times New Roman"/>
          <w:lang w:eastAsia="en-GB"/>
        </w:rPr>
      </w:pPr>
      <w:r>
        <w:rPr>
          <w:rFonts w:eastAsia="Times New Roman"/>
          <w:lang w:eastAsia="en-GB"/>
        </w:rP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Pr>
          <w:rFonts w:eastAsia="Times New Roman"/>
          <w:lang w:eastAsia="en-GB"/>
        </w:rPr>
        <w:lastRenderedPageBreak/>
        <w:t>smaller than the measurement bandwidth, the result should be integrated over the measurement bandwidth in order to obtain the equivalent noise bandwidth of the measurement bandwidth.</w:t>
      </w:r>
    </w:p>
    <w:p w14:paraId="0C26F687" w14:textId="77777777" w:rsidR="007C0B00" w:rsidRDefault="007C0B00" w:rsidP="007C0B00">
      <w:pPr>
        <w:ind w:left="568" w:hanging="284"/>
        <w:rPr>
          <w:rFonts w:eastAsia="Times New Roman"/>
          <w:lang w:eastAsia="en-GB"/>
        </w:rPr>
      </w:pPr>
      <w:r>
        <w:rPr>
          <w:rFonts w:eastAsia="Times New Roman"/>
          <w:lang w:eastAsia="en-GB"/>
        </w:rPr>
        <w:tab/>
        <w:t>The measurement device characteristics shall be:</w:t>
      </w:r>
    </w:p>
    <w:p w14:paraId="4DCC4853" w14:textId="77777777" w:rsidR="007C0B00" w:rsidRDefault="007C0B00" w:rsidP="007C0B00">
      <w:pPr>
        <w:ind w:left="851" w:hanging="284"/>
        <w:rPr>
          <w:lang w:eastAsia="en-GB"/>
        </w:rPr>
      </w:pPr>
      <w:r>
        <w:rPr>
          <w:rFonts w:eastAsia="Times New Roman"/>
          <w:lang w:eastAsia="en-GB"/>
        </w:rPr>
        <w:t>-</w:t>
      </w:r>
      <w:r>
        <w:rPr>
          <w:rFonts w:eastAsia="Times New Roman"/>
          <w:lang w:eastAsia="en-GB"/>
        </w:rPr>
        <w:tab/>
        <w:t>Detection mode: True RMS.</w:t>
      </w:r>
    </w:p>
    <w:p w14:paraId="30FF7A3A" w14:textId="77777777" w:rsidR="007C0B00" w:rsidRDefault="007C0B00" w:rsidP="007C0B00">
      <w:pPr>
        <w:ind w:left="568" w:hanging="284"/>
        <w:rPr>
          <w:lang w:eastAsia="en-GB"/>
        </w:rPr>
      </w:pPr>
      <w:r>
        <w:rPr>
          <w:rFonts w:eastAsia="Times New Roman"/>
          <w:lang w:eastAsia="en-GB"/>
        </w:rPr>
        <w:tab/>
        <w:t xml:space="preserve">The emission power should be averaged over an appropriate time duration to ensure the measurement is within the measurement uncertainty in </w:t>
      </w:r>
      <w:r>
        <w:rPr>
          <w:rFonts w:eastAsiaTheme="minorEastAsia" w:hint="eastAsia"/>
        </w:rPr>
        <w:t>[</w:t>
      </w:r>
      <w:r>
        <w:rPr>
          <w:rFonts w:eastAsia="Times New Roman"/>
          <w:lang w:eastAsia="en-GB"/>
        </w:rPr>
        <w:t>Table 4.1.2.2-1</w:t>
      </w:r>
      <w:r>
        <w:rPr>
          <w:rFonts w:eastAsiaTheme="minorEastAsia" w:hint="eastAsia"/>
        </w:rPr>
        <w:t>]</w:t>
      </w:r>
      <w:r>
        <w:rPr>
          <w:rFonts w:eastAsia="Times New Roman"/>
          <w:lang w:eastAsia="en-GB"/>
        </w:rPr>
        <w:t xml:space="preserve">. </w:t>
      </w:r>
    </w:p>
    <w:p w14:paraId="5400C4B5" w14:textId="77777777" w:rsidR="007C0B00" w:rsidRDefault="007C0B00" w:rsidP="007C0B00">
      <w:pPr>
        <w:pStyle w:val="B10"/>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Pr>
          <w:rFonts w:hint="eastAsia"/>
        </w:rPr>
        <w:t>[TBD]</w:t>
      </w:r>
      <w:r>
        <w:t>.</w:t>
      </w:r>
    </w:p>
    <w:p w14:paraId="3C873217" w14:textId="77777777" w:rsidR="007C0B00" w:rsidRDefault="007C0B00" w:rsidP="007C0B00">
      <w:pPr>
        <w:pStyle w:val="B10"/>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14:textId="77777777" w:rsidR="007C0B00" w:rsidRDefault="007C0B00" w:rsidP="007C0B00">
      <w:pPr>
        <w:pStyle w:val="B10"/>
      </w:pPr>
      <w:r>
        <w:t>4)</w:t>
      </w:r>
      <w:r>
        <w:tab/>
        <w:t xml:space="preserve">Repeat the test for the remaining test cases, with the </w:t>
      </w:r>
      <w:r>
        <w:rPr>
          <w:rFonts w:hint="eastAsia"/>
        </w:rPr>
        <w:t>test signal</w:t>
      </w:r>
      <w:r>
        <w:t xml:space="preserve"> set-up according to </w:t>
      </w:r>
      <w:r>
        <w:rPr>
          <w:rFonts w:hint="eastAsia"/>
        </w:rPr>
        <w:t>[TBD]</w:t>
      </w:r>
      <w:r>
        <w:t>.</w:t>
      </w:r>
    </w:p>
    <w:p w14:paraId="7D8962A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4349" w:name="_Toc210479837"/>
      <w:r>
        <w:rPr>
          <w:rFonts w:ascii="Arial" w:eastAsiaTheme="minorEastAsia" w:hAnsi="Arial" w:hint="eastAsia"/>
          <w:sz w:val="24"/>
        </w:rPr>
        <w:t>8.4.2.5</w:t>
      </w:r>
      <w:r>
        <w:rPr>
          <w:rFonts w:ascii="Arial" w:eastAsia="Times New Roman" w:hAnsi="Arial"/>
          <w:sz w:val="24"/>
          <w:lang w:eastAsia="en-GB"/>
        </w:rPr>
        <w:tab/>
        <w:t>Test requirements</w:t>
      </w:r>
      <w:bookmarkEnd w:id="4349"/>
    </w:p>
    <w:p w14:paraId="1A9AABBD"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4350" w:name="_Toc89955220"/>
      <w:bookmarkStart w:id="4351" w:name="_Toc37272207"/>
      <w:bookmarkStart w:id="4352" w:name="_Toc58860217"/>
      <w:bookmarkStart w:id="4353" w:name="_Toc76545086"/>
      <w:bookmarkStart w:id="4354" w:name="_Toc82595189"/>
      <w:bookmarkStart w:id="4355" w:name="_Toc106201404"/>
      <w:bookmarkStart w:id="4356" w:name="_Toc53182476"/>
      <w:bookmarkStart w:id="4357" w:name="_Toc58862721"/>
      <w:bookmarkStart w:id="4358" w:name="_Toc74961830"/>
      <w:bookmarkStart w:id="4359" w:name="_Toc66728027"/>
      <w:bookmarkStart w:id="4360" w:name="_Toc61182714"/>
      <w:bookmarkStart w:id="4361" w:name="_Toc36645153"/>
      <w:bookmarkStart w:id="4362" w:name="_Toc98773645"/>
      <w:bookmarkStart w:id="4363" w:name="_Toc115191258"/>
      <w:bookmarkStart w:id="4364" w:name="_Toc75242740"/>
      <w:bookmarkStart w:id="4365" w:name="_Toc45884453"/>
      <w:bookmarkStart w:id="4366" w:name="_Toc122013088"/>
      <w:bookmarkStart w:id="4367" w:name="_Toc210479838"/>
      <w:bookmarkStart w:id="4368" w:name="_Toc21099971"/>
      <w:bookmarkStart w:id="4369" w:name="_Toc29809769"/>
      <w:bookmarkStart w:id="4370" w:name="_Toc131537667"/>
      <w:bookmarkStart w:id="4371" w:name="_Toc124155907"/>
      <w:bookmarkStart w:id="4372" w:name="_Toc137397874"/>
      <w:bookmarkStart w:id="4373" w:name="_Toc156576090"/>
      <w:bookmarkStart w:id="4374" w:name="_Toc176944612"/>
      <w:r>
        <w:rPr>
          <w:rFonts w:ascii="Arial" w:eastAsiaTheme="minorEastAsia" w:hAnsi="Arial" w:hint="eastAsia"/>
          <w:sz w:val="22"/>
        </w:rPr>
        <w:t>8.4.2.5.1</w:t>
      </w:r>
      <w:r>
        <w:rPr>
          <w:rFonts w:ascii="Arial" w:eastAsia="Times New Roman" w:hAnsi="Arial"/>
          <w:sz w:val="22"/>
          <w:lang w:eastAsia="en-GB"/>
        </w:rPr>
        <w:tab/>
        <w:t>General requirements</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3ABB29EF" w14:textId="77777777" w:rsidR="007C0B00" w:rsidRDefault="007C0B00" w:rsidP="007C0B00">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r>
        <w:rPr>
          <w:rFonts w:cs="v5.0.0" w:hint="eastAsia"/>
        </w:rPr>
        <w:t xml:space="preserve">. </w:t>
      </w:r>
      <w:r>
        <w:rPr>
          <w:rFonts w:eastAsiaTheme="minorEastAsia" w:cs="v5.0.0" w:hint="eastAsia"/>
        </w:rPr>
        <w:t>T</w:t>
      </w:r>
      <w:r>
        <w:rPr>
          <w:rFonts w:eastAsia="MS Mincho" w:cs="v5.0.0"/>
          <w:lang w:eastAsia="ja-JP"/>
        </w:rPr>
        <w:t xml:space="preserve">he spectrum emission limit between each </w:t>
      </w:r>
      <w:proofErr w:type="spellStart"/>
      <w:r>
        <w:rPr>
          <w:rFonts w:cs="Arial"/>
          <w:lang w:eastAsia="ja-JP"/>
        </w:rPr>
        <w:t>Δf</w:t>
      </w:r>
      <w:proofErr w:type="spellEnd"/>
      <w:r>
        <w:rPr>
          <w:rFonts w:eastAsia="MS Mincho" w:cs="v5.0.0"/>
          <w:lang w:eastAsia="ja-JP"/>
        </w:rPr>
        <w:t xml:space="preserve"> is linearly interpolated.</w:t>
      </w:r>
    </w:p>
    <w:p w14:paraId="3944791C" w14:textId="77777777" w:rsidR="007C0B00" w:rsidRDefault="007C0B00" w:rsidP="007C0B00">
      <w:pPr>
        <w:pStyle w:val="TH"/>
        <w:rPr>
          <w:lang w:eastAsia="en-GB"/>
        </w:rPr>
      </w:pPr>
      <w:bookmarkStart w:id="4375" w:name="MCCQCTEMPBM_00000058"/>
      <w:r>
        <w:rPr>
          <w:lang w:eastAsia="en-GB"/>
        </w:rPr>
        <w:t xml:space="preserve">Table </w:t>
      </w:r>
      <w:bookmarkStart w:id="4376" w:name="_Hlk203148624"/>
      <w:r>
        <w:rPr>
          <w:rFonts w:eastAsia="Times New Roman"/>
          <w:lang w:eastAsia="en-GB"/>
        </w:rPr>
        <w:t>8.4.2.5.1-1</w:t>
      </w:r>
      <w:bookmarkEnd w:id="4376"/>
      <w:r>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3B59AF">
        <w:trPr>
          <w:cantSplit/>
          <w:jc w:val="center"/>
        </w:trPr>
        <w:tc>
          <w:tcPr>
            <w:tcW w:w="1696" w:type="dxa"/>
          </w:tcPr>
          <w:bookmarkEnd w:id="4375"/>
          <w:p w14:paraId="12E7055C" w14:textId="77777777" w:rsidR="007C0B00" w:rsidRDefault="007C0B00" w:rsidP="003B59AF">
            <w:pPr>
              <w:keepNext/>
              <w:keepLines/>
              <w:jc w:val="center"/>
              <w:rPr>
                <w:rFonts w:ascii="Arial" w:eastAsia="Times New Roman" w:hAnsi="Arial" w:cs="Arial"/>
                <w:b/>
                <w:sz w:val="18"/>
                <w:lang w:eastAsia="ja-JP"/>
              </w:rPr>
            </w:pPr>
            <w:proofErr w:type="spellStart"/>
            <w:r>
              <w:rPr>
                <w:rFonts w:ascii="Arial" w:eastAsia="Times New Roman" w:hAnsi="Arial" w:cs="Arial"/>
                <w:b/>
                <w:sz w:val="18"/>
                <w:lang w:eastAsia="ja-JP"/>
              </w:rPr>
              <w:t>Δf</w:t>
            </w:r>
            <w:proofErr w:type="spellEnd"/>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43C55A43" w14:textId="77777777" w:rsidR="007C0B00" w:rsidRDefault="007C0B00" w:rsidP="003B59AF">
            <w:pPr>
              <w:keepNext/>
              <w:keepLines/>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05248CE4" w14:textId="77777777" w:rsidR="007C0B00" w:rsidRDefault="007C0B00" w:rsidP="003B59AF">
            <w:pPr>
              <w:keepNext/>
              <w:keepLines/>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7C0B00" w14:paraId="2E405D31" w14:textId="77777777" w:rsidTr="003B59AF">
        <w:trPr>
          <w:jc w:val="center"/>
        </w:trPr>
        <w:tc>
          <w:tcPr>
            <w:tcW w:w="1696" w:type="dxa"/>
          </w:tcPr>
          <w:p w14:paraId="6AA5228C" w14:textId="77777777" w:rsidR="007C0B00" w:rsidRDefault="007C0B00" w:rsidP="003B59AF">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18</w:t>
            </w:r>
            <w:r>
              <w:rPr>
                <w:rFonts w:ascii="Arial" w:hAnsi="Arial" w:cs="Arial" w:hint="eastAsia"/>
                <w:sz w:val="18"/>
                <w:lang w:val="en-US" w:eastAsia="zh-CN"/>
              </w:rPr>
              <w:t xml:space="preserve"> + [x]</w:t>
            </w:r>
          </w:p>
        </w:tc>
        <w:tc>
          <w:tcPr>
            <w:tcW w:w="2693" w:type="dxa"/>
          </w:tcPr>
          <w:p w14:paraId="02771A80" w14:textId="77777777" w:rsidR="007C0B00" w:rsidRDefault="007C0B00" w:rsidP="003B59AF">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E9DCA7E" w14:textId="77777777" w:rsidTr="003B59AF">
        <w:trPr>
          <w:jc w:val="center"/>
        </w:trPr>
        <w:tc>
          <w:tcPr>
            <w:tcW w:w="1696" w:type="dxa"/>
          </w:tcPr>
          <w:p w14:paraId="7643FF96" w14:textId="77777777" w:rsidR="007C0B00" w:rsidRDefault="007C0B00" w:rsidP="003B59AF">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20</w:t>
            </w:r>
            <w:r>
              <w:rPr>
                <w:rFonts w:ascii="Arial" w:hAnsi="Arial" w:cs="Arial" w:hint="eastAsia"/>
                <w:sz w:val="18"/>
                <w:lang w:val="en-US" w:eastAsia="zh-CN"/>
              </w:rPr>
              <w:t xml:space="preserve"> + [x]</w:t>
            </w:r>
          </w:p>
        </w:tc>
        <w:tc>
          <w:tcPr>
            <w:tcW w:w="2693" w:type="dxa"/>
          </w:tcPr>
          <w:p w14:paraId="073530CD" w14:textId="77777777" w:rsidR="007C0B00" w:rsidRDefault="007C0B00" w:rsidP="003B59AF">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5A2FA01B" w14:textId="77777777" w:rsidTr="003B59AF">
        <w:trPr>
          <w:jc w:val="center"/>
        </w:trPr>
        <w:tc>
          <w:tcPr>
            <w:tcW w:w="1696" w:type="dxa"/>
          </w:tcPr>
          <w:p w14:paraId="266E0916" w14:textId="77777777" w:rsidR="007C0B00" w:rsidRDefault="007C0B00" w:rsidP="003B59AF">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25</w:t>
            </w:r>
            <w:r>
              <w:rPr>
                <w:rFonts w:ascii="Arial" w:hAnsi="Arial" w:cs="Arial" w:hint="eastAsia"/>
                <w:sz w:val="18"/>
                <w:lang w:val="en-US" w:eastAsia="zh-CN"/>
              </w:rPr>
              <w:t xml:space="preserve"> + [x]</w:t>
            </w:r>
          </w:p>
        </w:tc>
        <w:tc>
          <w:tcPr>
            <w:tcW w:w="2693" w:type="dxa"/>
          </w:tcPr>
          <w:p w14:paraId="6FEC6019" w14:textId="77777777" w:rsidR="007C0B00" w:rsidRDefault="007C0B00" w:rsidP="003B59AF">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F735981" w14:textId="77777777" w:rsidTr="003B59AF">
        <w:trPr>
          <w:jc w:val="center"/>
        </w:trPr>
        <w:tc>
          <w:tcPr>
            <w:tcW w:w="1696" w:type="dxa"/>
          </w:tcPr>
          <w:p w14:paraId="701E23EB" w14:textId="77777777" w:rsidR="007C0B00" w:rsidRDefault="007C0B00" w:rsidP="003B59AF">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26</w:t>
            </w:r>
            <w:r>
              <w:rPr>
                <w:rFonts w:ascii="Arial" w:hAnsi="Arial" w:cs="Arial" w:hint="eastAsia"/>
                <w:sz w:val="18"/>
                <w:lang w:val="en-US" w:eastAsia="zh-CN"/>
              </w:rPr>
              <w:t xml:space="preserve"> + [x]</w:t>
            </w:r>
          </w:p>
        </w:tc>
        <w:tc>
          <w:tcPr>
            <w:tcW w:w="2693" w:type="dxa"/>
          </w:tcPr>
          <w:p w14:paraId="038BA631" w14:textId="77777777" w:rsidR="007C0B00" w:rsidRDefault="007C0B00" w:rsidP="003B59AF">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3EAE48D8" w14:textId="77777777" w:rsidTr="003B59AF">
        <w:trPr>
          <w:jc w:val="center"/>
        </w:trPr>
        <w:tc>
          <w:tcPr>
            <w:tcW w:w="1696" w:type="dxa"/>
          </w:tcPr>
          <w:p w14:paraId="273D6A14" w14:textId="77777777" w:rsidR="007C0B00" w:rsidRDefault="007C0B00" w:rsidP="003B59AF">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19</w:t>
            </w:r>
            <w:r>
              <w:rPr>
                <w:rFonts w:ascii="Arial" w:hAnsi="Arial" w:cs="Arial" w:hint="eastAsia"/>
                <w:sz w:val="18"/>
                <w:lang w:val="en-US" w:eastAsia="zh-CN"/>
              </w:rPr>
              <w:t xml:space="preserve"> + [x]</w:t>
            </w:r>
          </w:p>
        </w:tc>
        <w:tc>
          <w:tcPr>
            <w:tcW w:w="2693" w:type="dxa"/>
          </w:tcPr>
          <w:p w14:paraId="04976299" w14:textId="77777777" w:rsidR="007C0B00" w:rsidRDefault="007C0B00" w:rsidP="003B59AF">
            <w:pPr>
              <w:keepNext/>
              <w:keepLines/>
              <w:jc w:val="center"/>
              <w:rPr>
                <w:rFonts w:ascii="Arial" w:hAnsi="Arial"/>
                <w:sz w:val="18"/>
              </w:rPr>
            </w:pPr>
            <w:r>
              <w:rPr>
                <w:rFonts w:ascii="Arial" w:hAnsi="Arial"/>
                <w:sz w:val="18"/>
                <w:lang w:eastAsia="zh-CN"/>
              </w:rPr>
              <w:t>1 MHz</w:t>
            </w:r>
          </w:p>
        </w:tc>
      </w:tr>
      <w:tr w:rsidR="007C0B00" w14:paraId="7B505AD6" w14:textId="77777777" w:rsidTr="003B59AF">
        <w:trPr>
          <w:jc w:val="center"/>
        </w:trPr>
        <w:tc>
          <w:tcPr>
            <w:tcW w:w="1696" w:type="dxa"/>
          </w:tcPr>
          <w:p w14:paraId="3F2D6853" w14:textId="77777777" w:rsidR="007C0B00" w:rsidRDefault="007C0B00" w:rsidP="003B59AF">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14:textId="77777777" w:rsidR="007C0B00" w:rsidRDefault="007C0B00" w:rsidP="003B59AF">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23</w:t>
            </w:r>
            <w:r>
              <w:rPr>
                <w:rFonts w:ascii="Arial" w:hAnsi="Arial" w:cs="Arial" w:hint="eastAsia"/>
                <w:sz w:val="18"/>
                <w:lang w:val="en-US" w:eastAsia="zh-CN"/>
              </w:rPr>
              <w:t xml:space="preserve"> + [x]</w:t>
            </w:r>
          </w:p>
        </w:tc>
        <w:tc>
          <w:tcPr>
            <w:tcW w:w="2693" w:type="dxa"/>
          </w:tcPr>
          <w:p w14:paraId="6DEEC033" w14:textId="77777777" w:rsidR="007C0B00" w:rsidRDefault="007C0B00" w:rsidP="003B59AF">
            <w:pPr>
              <w:keepNext/>
              <w:keepLines/>
              <w:jc w:val="center"/>
              <w:rPr>
                <w:rFonts w:ascii="Arial" w:hAnsi="Arial"/>
                <w:sz w:val="18"/>
              </w:rPr>
            </w:pPr>
            <w:r>
              <w:rPr>
                <w:rFonts w:ascii="Arial" w:hAnsi="Arial"/>
                <w:sz w:val="18"/>
                <w:lang w:eastAsia="zh-CN"/>
              </w:rPr>
              <w:t>1 MHz</w:t>
            </w:r>
          </w:p>
        </w:tc>
      </w:tr>
    </w:tbl>
    <w:p w14:paraId="54B9BCC0" w14:textId="77777777" w:rsidR="007C0B00" w:rsidRDefault="007C0B00" w:rsidP="007C0B00">
      <w:pPr>
        <w:pStyle w:val="31"/>
      </w:pPr>
      <w:bookmarkStart w:id="4377" w:name="_Toc210479854"/>
      <w:r>
        <w:rPr>
          <w:rFonts w:hint="eastAsia"/>
        </w:rPr>
        <w:t>8.4.3</w:t>
      </w:r>
      <w:r>
        <w:tab/>
        <w:t>Transmitter spurious emissions</w:t>
      </w:r>
      <w:bookmarkEnd w:id="4377"/>
    </w:p>
    <w:p w14:paraId="748AF913" w14:textId="77777777" w:rsidR="007C0B00" w:rsidRDefault="007C0B00" w:rsidP="007C0B00">
      <w:pPr>
        <w:pStyle w:val="41"/>
      </w:pPr>
      <w:bookmarkStart w:id="4378" w:name="_Toc210479855"/>
      <w:r>
        <w:rPr>
          <w:rFonts w:hint="eastAsia"/>
        </w:rPr>
        <w:t>8.4.3.1</w:t>
      </w:r>
      <w:r>
        <w:tab/>
        <w:t>Definition and applicability</w:t>
      </w:r>
      <w:bookmarkEnd w:id="4378"/>
    </w:p>
    <w:p w14:paraId="12823A40" w14:textId="77777777" w:rsidR="007C0B00" w:rsidRDefault="007C0B00" w:rsidP="007C0B00">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 xml:space="preserve">link operating </w:t>
      </w:r>
      <w:proofErr w:type="gramStart"/>
      <w:r>
        <w:t>band</w:t>
      </w:r>
      <w:r>
        <w:rPr>
          <w:rFonts w:hint="eastAsia"/>
        </w:rPr>
        <w:t>.</w:t>
      </w:r>
      <w:r>
        <w:t>.</w:t>
      </w:r>
      <w:proofErr w:type="gramEnd"/>
      <w:r>
        <w:t xml:space="preserve">  </w:t>
      </w:r>
    </w:p>
    <w:p w14:paraId="290175E7" w14:textId="77777777" w:rsidR="007C0B00" w:rsidRDefault="007C0B00" w:rsidP="007C0B00">
      <w:pPr>
        <w:rPr>
          <w:rFonts w:cs="v5.0.0"/>
        </w:rPr>
      </w:pPr>
      <w:r>
        <w:rPr>
          <w:rFonts w:cs="v5.0.0"/>
        </w:rPr>
        <w:t>Unless otherwise stated, all requirements are measured as mean power (RMS).</w:t>
      </w:r>
    </w:p>
    <w:p w14:paraId="3814F1CA" w14:textId="77777777" w:rsidR="007C0B00" w:rsidRDefault="007C0B00" w:rsidP="007C0B00">
      <w:pPr>
        <w:pStyle w:val="41"/>
      </w:pPr>
      <w:bookmarkStart w:id="4379" w:name="_Toc210479856"/>
      <w:r>
        <w:rPr>
          <w:rFonts w:hint="eastAsia"/>
        </w:rPr>
        <w:t>8.4.3.2</w:t>
      </w:r>
      <w:r>
        <w:tab/>
        <w:t>Minimum requirement</w:t>
      </w:r>
      <w:bookmarkEnd w:id="4379"/>
    </w:p>
    <w:p w14:paraId="168CA82E" w14:textId="77777777" w:rsidR="007C0B00" w:rsidRDefault="007C0B00" w:rsidP="007C0B00">
      <w:r>
        <w:t>The minimum requirement applies connector</w:t>
      </w:r>
      <w:r>
        <w:rPr>
          <w:rFonts w:cs="v5.0.0"/>
        </w:rPr>
        <w:t xml:space="preserve"> supporting transmission in the </w:t>
      </w:r>
      <w:r>
        <w:rPr>
          <w:rFonts w:cs="v5.0.0"/>
          <w:iCs/>
        </w:rPr>
        <w:t>operating band</w:t>
      </w:r>
      <w:r>
        <w:t>.</w:t>
      </w:r>
    </w:p>
    <w:p w14:paraId="2D1C9F5D" w14:textId="77777777" w:rsidR="007C0B00" w:rsidRDefault="007C0B00" w:rsidP="007C0B00">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14:textId="77777777" w:rsidR="007C0B00" w:rsidRDefault="007C0B00" w:rsidP="007C0B00">
      <w:pPr>
        <w:pStyle w:val="41"/>
      </w:pPr>
      <w:bookmarkStart w:id="4380" w:name="_Toc210479857"/>
      <w:r>
        <w:rPr>
          <w:rFonts w:hint="eastAsia"/>
        </w:rPr>
        <w:t>8.4.3.3</w:t>
      </w:r>
      <w:r>
        <w:tab/>
        <w:t>Test purpose</w:t>
      </w:r>
      <w:bookmarkEnd w:id="4380"/>
    </w:p>
    <w:p w14:paraId="1A5B35C4" w14:textId="77777777" w:rsidR="007C0B00" w:rsidRDefault="007C0B00" w:rsidP="007C0B00">
      <w:pPr>
        <w:rPr>
          <w:rFonts w:cs="v4.2.0"/>
        </w:rPr>
      </w:pPr>
      <w:r>
        <w:rPr>
          <w:rFonts w:cs="v4.2.0"/>
        </w:rPr>
        <w:t>This test measures conducted spurious emissions while the transmitter is in operation.</w:t>
      </w:r>
    </w:p>
    <w:p w14:paraId="382A6A4F" w14:textId="77777777" w:rsidR="007C0B00" w:rsidRDefault="007C0B00" w:rsidP="007C0B00">
      <w:pPr>
        <w:pStyle w:val="41"/>
      </w:pPr>
      <w:bookmarkStart w:id="4381" w:name="_Toc210479858"/>
      <w:r>
        <w:rPr>
          <w:rFonts w:hint="eastAsia"/>
        </w:rPr>
        <w:lastRenderedPageBreak/>
        <w:t>8.4.3.4</w:t>
      </w:r>
      <w:r>
        <w:tab/>
        <w:t>Method of test</w:t>
      </w:r>
      <w:bookmarkEnd w:id="4381"/>
    </w:p>
    <w:p w14:paraId="4E3D24D3" w14:textId="77777777" w:rsidR="007C0B00" w:rsidRDefault="007C0B00" w:rsidP="007C0B00">
      <w:pPr>
        <w:pStyle w:val="51"/>
      </w:pPr>
      <w:bookmarkStart w:id="4382" w:name="_Toc210479859"/>
      <w:r>
        <w:t>8.4.3.4</w:t>
      </w:r>
      <w:r>
        <w:rPr>
          <w:rFonts w:hint="eastAsia"/>
        </w:rPr>
        <w:t>.1</w:t>
      </w:r>
      <w:r>
        <w:tab/>
        <w:t>Initial conditions</w:t>
      </w:r>
      <w:bookmarkEnd w:id="4382"/>
    </w:p>
    <w:p w14:paraId="1ABAA179" w14:textId="77777777" w:rsidR="007C0B00" w:rsidRDefault="007C0B00" w:rsidP="007C0B00">
      <w:r>
        <w:t xml:space="preserve">Test environment: Normal; see </w:t>
      </w:r>
      <w:r>
        <w:rPr>
          <w:rFonts w:hint="eastAsia"/>
        </w:rPr>
        <w:t>[</w:t>
      </w:r>
      <w:r>
        <w:t>annex B.2</w:t>
      </w:r>
      <w:r>
        <w:rPr>
          <w:rFonts w:hint="eastAsia"/>
        </w:rPr>
        <w:t>]</w:t>
      </w:r>
      <w:r>
        <w:t>.</w:t>
      </w:r>
    </w:p>
    <w:p w14:paraId="04D16B3D" w14:textId="77777777" w:rsidR="007C0B00" w:rsidRDefault="007C0B00" w:rsidP="007C0B00">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p>
    <w:p w14:paraId="710BB330" w14:textId="77777777" w:rsidR="007C0B00" w:rsidRDefault="007C0B00" w:rsidP="007C0B00">
      <w:pPr>
        <w:pStyle w:val="B10"/>
        <w:rPr>
          <w:vertAlign w:val="subscript"/>
        </w:rPr>
      </w:pPr>
      <w:r>
        <w:t>-</w:t>
      </w:r>
      <w:r>
        <w:tab/>
        <w:t xml:space="preserve">B when testing the spurious emissions below </w:t>
      </w:r>
      <w:proofErr w:type="spellStart"/>
      <w:r>
        <w:rPr>
          <w:sz w:val="18"/>
        </w:rPr>
        <w:t>F</w:t>
      </w:r>
      <w:r>
        <w:rPr>
          <w:rFonts w:hint="eastAsia"/>
          <w:sz w:val="18"/>
          <w:vertAlign w:val="subscript"/>
          <w:lang w:eastAsia="zh-CN"/>
        </w:rPr>
        <w:t>U</w:t>
      </w:r>
      <w:r>
        <w:rPr>
          <w:sz w:val="18"/>
          <w:vertAlign w:val="subscript"/>
        </w:rPr>
        <w:t>L_low</w:t>
      </w:r>
      <w:proofErr w:type="spellEnd"/>
      <w:r>
        <w:rPr>
          <w:sz w:val="18"/>
        </w:rPr>
        <w:t xml:space="preserve"> - </w:t>
      </w:r>
      <w:r>
        <w:rPr>
          <w:rFonts w:hint="eastAsia"/>
          <w:lang w:eastAsia="zh-CN"/>
        </w:rPr>
        <w:t>10 MHz</w:t>
      </w:r>
      <w:r>
        <w:rPr>
          <w:vertAlign w:val="subscript"/>
        </w:rPr>
        <w:t>,</w:t>
      </w:r>
    </w:p>
    <w:p w14:paraId="68E622D5" w14:textId="77777777" w:rsidR="007C0B00" w:rsidRDefault="007C0B00" w:rsidP="007C0B00">
      <w:pPr>
        <w:pStyle w:val="B10"/>
        <w:rPr>
          <w:vertAlign w:val="subscript"/>
        </w:rPr>
      </w:pPr>
      <w:r>
        <w:t>-</w:t>
      </w:r>
      <w:r>
        <w:tab/>
        <w:t xml:space="preserve">T when testing the spurious emissions above </w:t>
      </w:r>
      <w:proofErr w:type="spellStart"/>
      <w:r>
        <w:rPr>
          <w:sz w:val="18"/>
        </w:rPr>
        <w:t>F</w:t>
      </w:r>
      <w:r>
        <w:rPr>
          <w:rFonts w:hint="eastAsia"/>
          <w:sz w:val="18"/>
          <w:vertAlign w:val="subscript"/>
          <w:lang w:eastAsia="zh-CN"/>
        </w:rPr>
        <w:t>U</w:t>
      </w:r>
      <w:r>
        <w:rPr>
          <w:sz w:val="18"/>
          <w:vertAlign w:val="subscript"/>
        </w:rPr>
        <w:t>L_high</w:t>
      </w:r>
      <w:proofErr w:type="spellEnd"/>
      <w:r>
        <w:rPr>
          <w:sz w:val="18"/>
        </w:rPr>
        <w:t xml:space="preserve"> + </w:t>
      </w:r>
      <w:r>
        <w:t>10 MHz; see clause </w:t>
      </w:r>
      <w:r>
        <w:rPr>
          <w:rFonts w:hint="eastAsia"/>
          <w:lang w:eastAsia="zh-CN"/>
        </w:rPr>
        <w:t>[4.7]</w:t>
      </w:r>
      <w:r>
        <w:t>.</w:t>
      </w:r>
    </w:p>
    <w:p w14:paraId="5FD342E2" w14:textId="77777777" w:rsidR="007C0B00" w:rsidRDefault="007C0B00" w:rsidP="007C0B00">
      <w:pPr>
        <w:pStyle w:val="51"/>
      </w:pPr>
      <w:bookmarkStart w:id="4383" w:name="_Toc210479860"/>
      <w:r>
        <w:t>8.4.3.4.</w:t>
      </w:r>
      <w:r>
        <w:rPr>
          <w:rFonts w:hint="eastAsia"/>
        </w:rPr>
        <w:t>2</w:t>
      </w:r>
      <w:r>
        <w:tab/>
        <w:t>Procedure</w:t>
      </w:r>
      <w:bookmarkEnd w:id="4383"/>
    </w:p>
    <w:p w14:paraId="46B9BB75"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14:textId="77777777" w:rsidR="007C0B00" w:rsidRDefault="007C0B00" w:rsidP="007C0B00">
      <w:pPr>
        <w:pStyle w:val="B10"/>
      </w:pPr>
      <w:r>
        <w:t>2)</w:t>
      </w:r>
      <w:r>
        <w:tab/>
        <w:t>Measurements shall use a measurement bandwidth in accordance to the conditions in clause </w:t>
      </w:r>
      <w:r>
        <w:rPr>
          <w:rFonts w:hint="eastAsia"/>
          <w:lang w:eastAsia="zh-CN"/>
        </w:rPr>
        <w:t>8.4.3.5</w:t>
      </w:r>
      <w:r>
        <w:t>.</w:t>
      </w:r>
    </w:p>
    <w:p w14:paraId="22BDB836" w14:textId="77777777" w:rsidR="007C0B00" w:rsidRDefault="007C0B00" w:rsidP="007C0B00">
      <w:pPr>
        <w:pStyle w:val="B10"/>
      </w:pPr>
      <w:r>
        <w:tab/>
        <w:t>The measurement device characteristics shall be:</w:t>
      </w:r>
    </w:p>
    <w:p w14:paraId="6350C70F" w14:textId="77777777" w:rsidR="007C0B00" w:rsidRDefault="007C0B00" w:rsidP="007C0B00">
      <w:pPr>
        <w:pStyle w:val="B20"/>
        <w:rPr>
          <w:rFonts w:eastAsiaTheme="minorEastAsia"/>
        </w:rPr>
      </w:pPr>
      <w:r>
        <w:t>-</w:t>
      </w:r>
      <w:r>
        <w:tab/>
        <w:t>Detection mode: True RMS.</w:t>
      </w:r>
    </w:p>
    <w:p w14:paraId="2CF16351" w14:textId="77777777" w:rsidR="007C0B00" w:rsidRDefault="007C0B00" w:rsidP="007C0B00">
      <w:pPr>
        <w:pStyle w:val="B10"/>
        <w:rPr>
          <w:rFonts w:eastAsiaTheme="minorEastAsia"/>
        </w:rPr>
      </w:pPr>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14:textId="77777777" w:rsidR="007C0B00" w:rsidRDefault="007C0B00" w:rsidP="007C0B00">
      <w:pPr>
        <w:pStyle w:val="B10"/>
      </w:pPr>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p>
    <w:p w14:paraId="02098C67" w14:textId="77777777" w:rsidR="007C0B00" w:rsidRDefault="007C0B00" w:rsidP="007C0B00">
      <w:pPr>
        <w:pStyle w:val="B10"/>
        <w:rPr>
          <w:snapToGrid w:val="0"/>
        </w:rPr>
      </w:pPr>
      <w:r>
        <w:rPr>
          <w:snapToGrid w:val="0"/>
        </w:rPr>
        <w:t>4)</w:t>
      </w:r>
      <w:r>
        <w:rPr>
          <w:snapToGrid w:val="0"/>
        </w:rPr>
        <w:tab/>
        <w:t>Measure the emission at the specified frequencies with specified measurement bandwidth.</w:t>
      </w:r>
    </w:p>
    <w:p w14:paraId="435BEE69" w14:textId="77777777" w:rsidR="007C0B00" w:rsidRDefault="007C0B00" w:rsidP="007C0B00">
      <w:pPr>
        <w:pStyle w:val="41"/>
      </w:pPr>
      <w:bookmarkStart w:id="4384" w:name="_Toc210479861"/>
      <w:r>
        <w:rPr>
          <w:rFonts w:hint="eastAsia"/>
        </w:rPr>
        <w:t>8.4.3.5</w:t>
      </w:r>
      <w:r>
        <w:tab/>
        <w:t>Test requirements</w:t>
      </w:r>
      <w:bookmarkEnd w:id="4384"/>
    </w:p>
    <w:p w14:paraId="38D60551" w14:textId="77777777" w:rsidR="007C0B00" w:rsidRDefault="007C0B00" w:rsidP="007C0B00">
      <w:pPr>
        <w:pStyle w:val="51"/>
      </w:pPr>
      <w:bookmarkStart w:id="4385" w:name="_Toc210479862"/>
      <w:r>
        <w:t>8.4.3.5</w:t>
      </w:r>
      <w:r>
        <w:rPr>
          <w:rFonts w:hint="eastAsia"/>
        </w:rPr>
        <w:t>.1</w:t>
      </w:r>
      <w:r>
        <w:tab/>
        <w:t>Basic limits</w:t>
      </w:r>
      <w:bookmarkEnd w:id="4385"/>
    </w:p>
    <w:p w14:paraId="0596D6BC" w14:textId="77777777" w:rsidR="007C0B00" w:rsidRDefault="007C0B00" w:rsidP="007C0B00">
      <w:pPr>
        <w:pStyle w:val="6"/>
      </w:pPr>
      <w:bookmarkStart w:id="4386" w:name="_Toc210479863"/>
      <w:r>
        <w:t>8.4.3.5</w:t>
      </w:r>
      <w:r>
        <w:rPr>
          <w:rFonts w:hint="eastAsia"/>
        </w:rPr>
        <w:t>.1</w:t>
      </w:r>
      <w:r>
        <w:rPr>
          <w:rFonts w:hint="eastAsia"/>
          <w:lang w:eastAsia="zh-CN"/>
        </w:rPr>
        <w:t xml:space="preserve">.1 </w:t>
      </w:r>
      <w:r>
        <w:t>Tx spurious emissions</w:t>
      </w:r>
      <w:bookmarkEnd w:id="4386"/>
    </w:p>
    <w:p w14:paraId="06B8A9C4" w14:textId="77777777" w:rsidR="007C0B00" w:rsidRDefault="007C0B00" w:rsidP="007C0B00">
      <w:pPr>
        <w:keepNext/>
        <w:rPr>
          <w:rFonts w:cs="v5.0.0"/>
        </w:rPr>
      </w:pPr>
      <w:r>
        <w:rPr>
          <w:rFonts w:cs="v5.0.0"/>
        </w:rPr>
        <w:t xml:space="preserve">The limits </w:t>
      </w:r>
      <w:proofErr w:type="gramStart"/>
      <w:r>
        <w:rPr>
          <w:rFonts w:cs="v5.0.0"/>
        </w:rPr>
        <w:t>of  table</w:t>
      </w:r>
      <w:proofErr w:type="gramEnd"/>
      <w:r>
        <w:rPr>
          <w:rFonts w:cs="v5.0.0"/>
        </w:rPr>
        <w:t xml:space="preserv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14:textId="77777777" w:rsidR="007C0B00" w:rsidRDefault="007C0B00" w:rsidP="007C0B00">
      <w:pPr>
        <w:pStyle w:val="TH"/>
        <w:rPr>
          <w:lang w:eastAsia="en-GB"/>
        </w:rPr>
      </w:pPr>
      <w:bookmarkStart w:id="4387" w:name="_CRTable6_6_3_12"/>
      <w:bookmarkStart w:id="4388" w:name="_Hlk203149872"/>
      <w:r>
        <w:t xml:space="preserve">Table </w:t>
      </w:r>
      <w:bookmarkEnd w:id="4387"/>
      <w:r>
        <w:t>8.4.3.5.1</w:t>
      </w:r>
      <w:r>
        <w:rPr>
          <w:rFonts w:hint="eastAsia"/>
          <w:lang w:eastAsia="zh-CN"/>
        </w:rPr>
        <w:t>.1</w:t>
      </w:r>
      <w:r>
        <w:t>-1</w:t>
      </w:r>
      <w:bookmarkEnd w:id="4388"/>
      <w: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3B59AF">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3B59AF">
            <w:pPr>
              <w:keepNext/>
              <w:keepLines/>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3B59AF">
            <w:pPr>
              <w:keepNext/>
              <w:keepLines/>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3B59AF">
            <w:pPr>
              <w:keepNext/>
              <w:keepLines/>
              <w:jc w:val="center"/>
              <w:rPr>
                <w:rFonts w:ascii="Arial" w:eastAsia="Times New Roman" w:hAnsi="Arial" w:cs="v5.0.0"/>
                <w:b/>
                <w:sz w:val="18"/>
              </w:rPr>
            </w:pPr>
            <w:r>
              <w:rPr>
                <w:rFonts w:ascii="Arial" w:eastAsia="Times New Roman" w:hAnsi="Arial" w:cs="Arial"/>
                <w:b/>
                <w:sz w:val="18"/>
              </w:rPr>
              <w:t>Measurement bandwidth</w:t>
            </w:r>
          </w:p>
        </w:tc>
      </w:tr>
      <w:tr w:rsidR="007C0B00" w14:paraId="2A677A94" w14:textId="77777777" w:rsidTr="003B59AF">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1 kHz </w:t>
            </w:r>
          </w:p>
        </w:tc>
      </w:tr>
      <w:tr w:rsidR="007C0B00" w14:paraId="080C00EC" w14:textId="77777777" w:rsidTr="003B59AF">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10 kHz </w:t>
            </w:r>
          </w:p>
        </w:tc>
      </w:tr>
      <w:tr w:rsidR="007C0B00" w14:paraId="7087206B" w14:textId="77777777" w:rsidTr="003B59AF">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100 kHz</w:t>
            </w:r>
          </w:p>
        </w:tc>
      </w:tr>
      <w:tr w:rsidR="007C0B00" w14:paraId="601B9077" w14:textId="77777777" w:rsidTr="003B59AF">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3B59AF">
            <w:pPr>
              <w:keepNext/>
              <w:keepLines/>
              <w:jc w:val="center"/>
              <w:rPr>
                <w:rFonts w:ascii="Arial" w:eastAsia="Times New Roman" w:hAnsi="Arial" w:cs="Arial"/>
                <w:sz w:val="18"/>
              </w:rPr>
            </w:pPr>
            <w:r>
              <w:rPr>
                <w:rFonts w:ascii="Arial" w:eastAsia="Times New Roman" w:hAnsi="Arial" w:cs="Arial"/>
                <w:sz w:val="18"/>
              </w:rPr>
              <w:t>1 MHz</w:t>
            </w:r>
          </w:p>
        </w:tc>
      </w:tr>
    </w:tbl>
    <w:p w14:paraId="1C820225" w14:textId="77777777" w:rsidR="007C0B00" w:rsidRDefault="007C0B00" w:rsidP="007C0B00"/>
    <w:p w14:paraId="052E77FB" w14:textId="77777777" w:rsidR="00E91963" w:rsidRPr="00E91963" w:rsidRDefault="00E91963" w:rsidP="00A26349"/>
    <w:p w14:paraId="554FA921" w14:textId="5E7F2430" w:rsidR="00A26349" w:rsidRPr="008C3753" w:rsidRDefault="00E91963" w:rsidP="00A26349">
      <w:pPr>
        <w:pStyle w:val="10"/>
      </w:pPr>
      <w:bookmarkStart w:id="4389" w:name="_Toc21100088"/>
      <w:bookmarkStart w:id="4390" w:name="_Toc29809886"/>
      <w:bookmarkStart w:id="4391" w:name="_Toc36645271"/>
      <w:bookmarkStart w:id="4392" w:name="_Toc37272325"/>
      <w:bookmarkStart w:id="4393" w:name="_Toc45884571"/>
      <w:bookmarkStart w:id="4394" w:name="_Toc53182594"/>
      <w:bookmarkStart w:id="4395" w:name="_Toc58860335"/>
      <w:bookmarkStart w:id="4396" w:name="_Toc58862839"/>
      <w:bookmarkStart w:id="4397" w:name="_Toc61182832"/>
      <w:bookmarkStart w:id="4398" w:name="_Toc66728146"/>
      <w:bookmarkStart w:id="4399" w:name="_Toc74961950"/>
      <w:bookmarkStart w:id="4400" w:name="_Toc75242860"/>
      <w:bookmarkStart w:id="4401" w:name="_Toc76545206"/>
      <w:bookmarkStart w:id="4402" w:name="_Toc82595309"/>
      <w:bookmarkStart w:id="4403" w:name="_Toc89955340"/>
      <w:bookmarkStart w:id="4404" w:name="_Toc98773767"/>
      <w:bookmarkStart w:id="4405" w:name="_Toc106201528"/>
      <w:bookmarkStart w:id="4406" w:name="_Toc115191382"/>
      <w:bookmarkStart w:id="4407" w:name="_Toc122013212"/>
      <w:bookmarkStart w:id="4408" w:name="_Toc124156031"/>
      <w:bookmarkStart w:id="4409" w:name="_Toc131537791"/>
      <w:bookmarkStart w:id="4410" w:name="_Toc137397998"/>
      <w:bookmarkStart w:id="4411" w:name="_Toc156576214"/>
      <w:bookmarkStart w:id="4412" w:name="_Toc214977264"/>
      <w:r>
        <w:t>9</w:t>
      </w:r>
      <w:r w:rsidR="00A26349" w:rsidRPr="008C3753">
        <w:tab/>
        <w:t>Conducted performance characteristics</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70C3636A" w14:textId="5C518A91" w:rsidR="00A26349" w:rsidRDefault="00A26349" w:rsidP="00A26349"/>
    <w:p w14:paraId="37796A3E" w14:textId="41670335" w:rsidR="00080512" w:rsidRDefault="00D9134D">
      <w:pPr>
        <w:pStyle w:val="8"/>
      </w:pPr>
      <w:bookmarkStart w:id="4413" w:name="tsgNames"/>
      <w:bookmarkStart w:id="4414" w:name="startOfAnnexes"/>
      <w:bookmarkEnd w:id="4413"/>
      <w:bookmarkEnd w:id="4414"/>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68FBA72"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Environmental requirements for the BS equipment</w:t>
      </w:r>
    </w:p>
    <w:p w14:paraId="403F2580" w14:textId="77777777" w:rsidR="006C4797" w:rsidRPr="007429F6" w:rsidRDefault="006C4797" w:rsidP="006C4797"/>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6C4797">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58B5FEBF" w14:textId="77777777" w:rsidR="006C4797" w:rsidRPr="006C4797"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6C4797">
      <w:pPr>
        <w:pStyle w:val="8"/>
      </w:pPr>
      <w:bookmarkStart w:id="4415" w:name="_GoBack"/>
      <w:bookmarkEnd w:id="4415"/>
      <w:r w:rsidRPr="004D3578">
        <w:lastRenderedPageBreak/>
        <w:t xml:space="preserve">Annex </w:t>
      </w:r>
      <w:r w:rsidR="006E770F">
        <w:t>F</w:t>
      </w:r>
      <w:r w:rsidRPr="004D3578">
        <w:t xml:space="preserve">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16" w:name="historyclause"/>
            <w:bookmarkEnd w:id="4416"/>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c>
          <w:tcPr>
            <w:tcW w:w="800" w:type="dxa"/>
            <w:shd w:val="solid" w:color="FFFFFF" w:fill="auto"/>
          </w:tcPr>
          <w:p w14:paraId="54095F81" w14:textId="61B8C3D3" w:rsidR="000A1700" w:rsidRPr="008C3753" w:rsidRDefault="000A1700" w:rsidP="000A1700">
            <w:pPr>
              <w:pStyle w:val="TAC"/>
              <w:rPr>
                <w:sz w:val="16"/>
                <w:szCs w:val="16"/>
              </w:rPr>
            </w:pPr>
            <w:r w:rsidRPr="008C3753">
              <w:rPr>
                <w:sz w:val="16"/>
                <w:szCs w:val="16"/>
              </w:rPr>
              <w:t>20</w:t>
            </w:r>
            <w:r>
              <w:rPr>
                <w:sz w:val="16"/>
                <w:szCs w:val="16"/>
              </w:rPr>
              <w:t>25</w:t>
            </w:r>
            <w:r w:rsidRPr="008C3753">
              <w:rPr>
                <w:sz w:val="16"/>
                <w:szCs w:val="16"/>
              </w:rPr>
              <w:t>-1</w:t>
            </w:r>
            <w:r>
              <w:rPr>
                <w:sz w:val="16"/>
                <w:szCs w:val="16"/>
              </w:rPr>
              <w:t>1</w:t>
            </w:r>
          </w:p>
        </w:tc>
        <w:tc>
          <w:tcPr>
            <w:tcW w:w="901" w:type="dxa"/>
            <w:shd w:val="solid" w:color="FFFFFF" w:fill="auto"/>
          </w:tcPr>
          <w:p w14:paraId="06A1B753" w14:textId="0E159535" w:rsidR="000A1700" w:rsidRPr="008C3753" w:rsidRDefault="000A1700" w:rsidP="000A1700">
            <w:pPr>
              <w:pStyle w:val="TAC"/>
              <w:rPr>
                <w:sz w:val="16"/>
                <w:szCs w:val="16"/>
              </w:rPr>
            </w:pPr>
            <w:r w:rsidRPr="008C3753">
              <w:rPr>
                <w:sz w:val="16"/>
                <w:szCs w:val="16"/>
              </w:rPr>
              <w:t>RAN4#</w:t>
            </w:r>
            <w:r>
              <w:rPr>
                <w:sz w:val="16"/>
                <w:szCs w:val="16"/>
              </w:rPr>
              <w:t>117</w:t>
            </w:r>
          </w:p>
        </w:tc>
        <w:tc>
          <w:tcPr>
            <w:tcW w:w="1134" w:type="dxa"/>
            <w:shd w:val="solid" w:color="FFFFFF" w:fill="auto"/>
          </w:tcPr>
          <w:p w14:paraId="0502AE5E" w14:textId="11995F1F" w:rsidR="000A1700" w:rsidRPr="00F90091" w:rsidRDefault="000A1700" w:rsidP="000A1700">
            <w:pPr>
              <w:pStyle w:val="TAC"/>
              <w:rPr>
                <w:sz w:val="16"/>
                <w:szCs w:val="16"/>
              </w:rPr>
            </w:pPr>
            <w:r w:rsidRPr="00F90091">
              <w:rPr>
                <w:sz w:val="16"/>
                <w:szCs w:val="16"/>
              </w:rPr>
              <w:t>R4-25</w:t>
            </w:r>
            <w:r>
              <w:rPr>
                <w:sz w:val="16"/>
                <w:szCs w:val="16"/>
              </w:rPr>
              <w:t>21702</w:t>
            </w:r>
          </w:p>
        </w:tc>
        <w:tc>
          <w:tcPr>
            <w:tcW w:w="567" w:type="dxa"/>
            <w:shd w:val="solid" w:color="FFFFFF" w:fill="auto"/>
          </w:tcPr>
          <w:p w14:paraId="52E7FD00" w14:textId="6C087F17" w:rsidR="000A1700" w:rsidRPr="008C3753" w:rsidRDefault="000A1700" w:rsidP="000A1700">
            <w:pPr>
              <w:pStyle w:val="TAC"/>
              <w:rPr>
                <w:sz w:val="16"/>
                <w:szCs w:val="16"/>
              </w:rPr>
            </w:pPr>
            <w:r w:rsidRPr="008C3753">
              <w:rPr>
                <w:sz w:val="16"/>
                <w:szCs w:val="16"/>
              </w:rPr>
              <w:t>-</w:t>
            </w:r>
          </w:p>
        </w:tc>
        <w:tc>
          <w:tcPr>
            <w:tcW w:w="426" w:type="dxa"/>
            <w:shd w:val="solid" w:color="FFFFFF" w:fill="auto"/>
          </w:tcPr>
          <w:p w14:paraId="28E1D353" w14:textId="1D00733E" w:rsidR="000A1700" w:rsidRPr="008C3753" w:rsidRDefault="000A1700" w:rsidP="000A1700">
            <w:pPr>
              <w:pStyle w:val="TAC"/>
              <w:rPr>
                <w:sz w:val="16"/>
                <w:szCs w:val="16"/>
              </w:rPr>
            </w:pPr>
            <w:r w:rsidRPr="008C3753">
              <w:rPr>
                <w:sz w:val="16"/>
                <w:szCs w:val="16"/>
              </w:rPr>
              <w:t>-</w:t>
            </w:r>
          </w:p>
        </w:tc>
        <w:tc>
          <w:tcPr>
            <w:tcW w:w="425" w:type="dxa"/>
            <w:shd w:val="solid" w:color="FFFFFF" w:fill="auto"/>
          </w:tcPr>
          <w:p w14:paraId="7A74E753" w14:textId="3551DBEE" w:rsidR="000A1700" w:rsidRPr="008C3753" w:rsidRDefault="000A1700" w:rsidP="000A1700">
            <w:pPr>
              <w:pStyle w:val="TAC"/>
              <w:rPr>
                <w:sz w:val="16"/>
                <w:szCs w:val="16"/>
              </w:rPr>
            </w:pPr>
            <w:r w:rsidRPr="008C3753">
              <w:rPr>
                <w:sz w:val="16"/>
                <w:szCs w:val="16"/>
              </w:rPr>
              <w:t>-</w:t>
            </w:r>
          </w:p>
        </w:tc>
        <w:tc>
          <w:tcPr>
            <w:tcW w:w="4678" w:type="dxa"/>
            <w:shd w:val="solid" w:color="FFFFFF" w:fill="auto"/>
          </w:tcPr>
          <w:p w14:paraId="0FE2C346" w14:textId="77496548" w:rsidR="000A1700" w:rsidRDefault="000A1700" w:rsidP="000A1700">
            <w:pPr>
              <w:pStyle w:val="TAL"/>
              <w:rPr>
                <w:sz w:val="16"/>
                <w:szCs w:val="16"/>
              </w:rPr>
            </w:pPr>
            <w:r>
              <w:rPr>
                <w:sz w:val="16"/>
                <w:szCs w:val="16"/>
              </w:rPr>
              <w:t>Agreed Text Proposal in RAN4 #117:</w:t>
            </w:r>
          </w:p>
          <w:p w14:paraId="78DE8A90" w14:textId="1CC1090B" w:rsidR="000A1700" w:rsidRDefault="00495D6C" w:rsidP="000A1700">
            <w:pPr>
              <w:pStyle w:val="TAL"/>
              <w:rPr>
                <w:sz w:val="16"/>
                <w:szCs w:val="16"/>
              </w:rPr>
            </w:pPr>
            <w:r w:rsidRPr="00495D6C">
              <w:rPr>
                <w:sz w:val="16"/>
                <w:szCs w:val="16"/>
              </w:rPr>
              <w:t>R4-2522951</w:t>
            </w:r>
            <w:r w:rsidR="00A73AC9" w:rsidRPr="00A73AC9">
              <w:rPr>
                <w:sz w:val="16"/>
                <w:szCs w:val="16"/>
              </w:rPr>
              <w:t>, "</w:t>
            </w:r>
            <w:r w:rsidRPr="00495D6C">
              <w:rPr>
                <w:sz w:val="16"/>
                <w:szCs w:val="16"/>
              </w:rPr>
              <w:t>draft TP for TS 38195 General test conditions and operating band</w:t>
            </w:r>
            <w:r w:rsidR="00A73AC9">
              <w:rPr>
                <w:sz w:val="16"/>
                <w:szCs w:val="16"/>
              </w:rPr>
              <w:t>"</w:t>
            </w:r>
          </w:p>
          <w:p w14:paraId="4F0C273B" w14:textId="036BF3E0" w:rsidR="00A73AC9" w:rsidRDefault="00A73AC9" w:rsidP="000A1700">
            <w:pPr>
              <w:pStyle w:val="TAL"/>
              <w:rPr>
                <w:sz w:val="16"/>
                <w:szCs w:val="16"/>
              </w:rPr>
            </w:pPr>
            <w:r w:rsidRPr="00A73AC9">
              <w:rPr>
                <w:sz w:val="16"/>
                <w:szCs w:val="16"/>
              </w:rPr>
              <w:t>R4-2522952, "draft TP for TS 38195 BS TX conformance testing</w:t>
            </w:r>
            <w:r>
              <w:rPr>
                <w:sz w:val="16"/>
                <w:szCs w:val="16"/>
              </w:rPr>
              <w:t>"</w:t>
            </w:r>
          </w:p>
          <w:p w14:paraId="421BC40D" w14:textId="6114E936" w:rsidR="00A73AC9" w:rsidRDefault="00A73AC9" w:rsidP="000A1700">
            <w:pPr>
              <w:pStyle w:val="TAL"/>
              <w:rPr>
                <w:sz w:val="16"/>
                <w:szCs w:val="16"/>
              </w:rPr>
            </w:pPr>
            <w:r w:rsidRPr="00A73AC9">
              <w:rPr>
                <w:sz w:val="16"/>
                <w:szCs w:val="16"/>
              </w:rPr>
              <w:t>R4-2522953, "TP to TS 38.915: clause 7.1 to 7.3</w:t>
            </w:r>
            <w:r>
              <w:rPr>
                <w:sz w:val="16"/>
                <w:szCs w:val="16"/>
              </w:rPr>
              <w:t>"</w:t>
            </w:r>
          </w:p>
          <w:p w14:paraId="1EE1549D" w14:textId="021C4536" w:rsidR="00A73AC9" w:rsidRDefault="00A73AC9" w:rsidP="000A1700">
            <w:pPr>
              <w:pStyle w:val="TAL"/>
              <w:rPr>
                <w:sz w:val="16"/>
                <w:szCs w:val="16"/>
              </w:rPr>
            </w:pPr>
            <w:r w:rsidRPr="00A73AC9">
              <w:rPr>
                <w:sz w:val="16"/>
                <w:szCs w:val="16"/>
              </w:rPr>
              <w:t>R4-2522954, "TP to TS 38.195 for Receiver OOB, Spurious and intermodulation</w:t>
            </w:r>
            <w:r>
              <w:rPr>
                <w:sz w:val="16"/>
                <w:szCs w:val="16"/>
              </w:rPr>
              <w:t>"</w:t>
            </w:r>
          </w:p>
          <w:p w14:paraId="71DB42A0" w14:textId="62AA1AE7" w:rsidR="00A73AC9" w:rsidRPr="00A73AC9" w:rsidRDefault="00A73AC9" w:rsidP="00A73AC9">
            <w:pPr>
              <w:pStyle w:val="TAL"/>
              <w:rPr>
                <w:sz w:val="16"/>
                <w:szCs w:val="16"/>
              </w:rPr>
            </w:pPr>
            <w:r w:rsidRPr="00A73AC9">
              <w:rPr>
                <w:sz w:val="16"/>
                <w:szCs w:val="16"/>
              </w:rPr>
              <w:t>R4-2522955, "draft TP for TS 38.195 to introduce A-IoT CW transmitter characteristics</w:t>
            </w:r>
            <w:r>
              <w:rPr>
                <w:sz w:val="16"/>
                <w:szCs w:val="16"/>
              </w:rPr>
              <w:t>"</w:t>
            </w:r>
          </w:p>
        </w:tc>
        <w:tc>
          <w:tcPr>
            <w:tcW w:w="708" w:type="dxa"/>
            <w:shd w:val="solid" w:color="FFFFFF" w:fill="auto"/>
          </w:tcPr>
          <w:p w14:paraId="0397EE7D" w14:textId="7000703D" w:rsidR="000A1700" w:rsidRPr="008C3753" w:rsidRDefault="000A1700" w:rsidP="000A1700">
            <w:pPr>
              <w:pStyle w:val="TAC"/>
              <w:rPr>
                <w:sz w:val="16"/>
                <w:szCs w:val="16"/>
              </w:rPr>
            </w:pPr>
            <w:r w:rsidRPr="008C3753">
              <w:rPr>
                <w:sz w:val="16"/>
                <w:szCs w:val="16"/>
              </w:rPr>
              <w:t>0.</w:t>
            </w:r>
            <w:r>
              <w:rPr>
                <w:sz w:val="16"/>
                <w:szCs w:val="16"/>
              </w:rPr>
              <w:t>1</w:t>
            </w:r>
            <w:r w:rsidRPr="008C3753">
              <w:rPr>
                <w:sz w:val="16"/>
                <w:szCs w:val="16"/>
              </w:rPr>
              <w:t>.</w:t>
            </w:r>
            <w:r>
              <w:rPr>
                <w:sz w:val="16"/>
                <w:szCs w:val="16"/>
              </w:rPr>
              <w:t>0</w:t>
            </w:r>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E1944" w14:textId="77777777" w:rsidR="006E5408" w:rsidRDefault="006E5408">
      <w:r>
        <w:separator/>
      </w:r>
    </w:p>
  </w:endnote>
  <w:endnote w:type="continuationSeparator" w:id="0">
    <w:p w14:paraId="177C00E9" w14:textId="77777777" w:rsidR="006E5408" w:rsidRDefault="006E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font>
  <w:font w:name="v3.8.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05A48" w:rsidRDefault="00405A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2CDF" w14:textId="77777777" w:rsidR="006E5408" w:rsidRDefault="006E5408">
      <w:r>
        <w:separator/>
      </w:r>
    </w:p>
  </w:footnote>
  <w:footnote w:type="continuationSeparator" w:id="0">
    <w:p w14:paraId="604307CA" w14:textId="77777777" w:rsidR="006E5408" w:rsidRDefault="006E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10FEB93" w:rsidR="00405A48" w:rsidRDefault="00405A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E51">
      <w:rPr>
        <w:rFonts w:ascii="Arial" w:hAnsi="Arial" w:cs="Arial"/>
        <w:b/>
        <w:noProof/>
        <w:sz w:val="18"/>
        <w:szCs w:val="18"/>
      </w:rPr>
      <w:t>3GPP TS 38.195 V0.1.0 (2025-11)</w:t>
    </w:r>
    <w:r>
      <w:rPr>
        <w:rFonts w:ascii="Arial" w:hAnsi="Arial" w:cs="Arial"/>
        <w:b/>
        <w:sz w:val="18"/>
        <w:szCs w:val="18"/>
      </w:rPr>
      <w:fldChar w:fldCharType="end"/>
    </w:r>
  </w:p>
  <w:p w14:paraId="7A6BC72E" w14:textId="77777777" w:rsidR="00405A48" w:rsidRDefault="00405A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01AFFF0C" w:rsidR="00405A48" w:rsidRDefault="00405A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E51">
      <w:rPr>
        <w:rFonts w:ascii="Arial" w:hAnsi="Arial" w:cs="Arial"/>
        <w:b/>
        <w:noProof/>
        <w:sz w:val="18"/>
        <w:szCs w:val="18"/>
      </w:rPr>
      <w:t>Release 19</w:t>
    </w:r>
    <w:r>
      <w:rPr>
        <w:rFonts w:ascii="Arial" w:hAnsi="Arial" w:cs="Arial"/>
        <w:b/>
        <w:sz w:val="18"/>
        <w:szCs w:val="18"/>
      </w:rPr>
      <w:fldChar w:fldCharType="end"/>
    </w:r>
  </w:p>
  <w:p w14:paraId="1024E63D" w14:textId="77777777" w:rsidR="00405A48" w:rsidRDefault="00405A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19"/>
  </w:num>
  <w:num w:numId="18">
    <w:abstractNumId w:val="20"/>
  </w:num>
  <w:num w:numId="19">
    <w:abstractNumId w:val="25"/>
  </w:num>
  <w:num w:numId="20">
    <w:abstractNumId w:val="24"/>
  </w:num>
  <w:num w:numId="21">
    <w:abstractNumId w:val="18"/>
  </w:num>
  <w:num w:numId="22">
    <w:abstractNumId w:val="30"/>
  </w:num>
  <w:num w:numId="23">
    <w:abstractNumId w:val="16"/>
  </w:num>
  <w:num w:numId="24">
    <w:abstractNumId w:val="15"/>
  </w:num>
  <w:num w:numId="25">
    <w:abstractNumId w:val="28"/>
  </w:num>
  <w:num w:numId="26">
    <w:abstractNumId w:val="13"/>
  </w:num>
  <w:num w:numId="27">
    <w:abstractNumId w:val="29"/>
  </w:num>
  <w:num w:numId="28">
    <w:abstractNumId w:val="17"/>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2"/>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3525"/>
    <w:rsid w:val="00162DE8"/>
    <w:rsid w:val="00173E3B"/>
    <w:rsid w:val="00174E78"/>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97729"/>
    <w:rsid w:val="003B16BA"/>
    <w:rsid w:val="003C11BD"/>
    <w:rsid w:val="003C2EFF"/>
    <w:rsid w:val="003C3971"/>
    <w:rsid w:val="003D0C01"/>
    <w:rsid w:val="003E01D1"/>
    <w:rsid w:val="003E26D5"/>
    <w:rsid w:val="00405A48"/>
    <w:rsid w:val="00423334"/>
    <w:rsid w:val="004345EC"/>
    <w:rsid w:val="00441D21"/>
    <w:rsid w:val="0046384B"/>
    <w:rsid w:val="00464BC0"/>
    <w:rsid w:val="00465515"/>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3A32"/>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9008D"/>
    <w:rsid w:val="00F90091"/>
    <w:rsid w:val="00F9364B"/>
    <w:rsid w:val="00FA1266"/>
    <w:rsid w:val="00FA27E1"/>
    <w:rsid w:val="00FC1192"/>
    <w:rsid w:val="00FC1609"/>
    <w:rsid w:val="00FC2AD2"/>
    <w:rsid w:val="00FD6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afff4"/>
    <w:uiPriority w:val="3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4CC36-6B2C-437A-9A51-90702B10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72</Pages>
  <Words>20875</Words>
  <Characters>118988</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17</cp:revision>
  <cp:lastPrinted>2019-02-25T14:05:00Z</cp:lastPrinted>
  <dcterms:created xsi:type="dcterms:W3CDTF">2025-09-16T03:57:00Z</dcterms:created>
  <dcterms:modified xsi:type="dcterms:W3CDTF">2025-11-28T02:54:00Z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